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27C7" w:rsidRDefault="007F27C7"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bookmarkStart w:id="0" w:name="_GoBack"/>
    </w:p>
    <w:p w:rsidR="003D1FC6" w:rsidRDefault="00383071" w:rsidP="00750A97">
      <w:pPr>
        <w:spacing w:before="0" w:beforeAutospacing="0" w:after="0" w:afterAutospacing="0"/>
        <w:contextualSpacing/>
        <w:jc w:val="both"/>
        <w:rPr>
          <w:i w:val="0"/>
          <w:sz w:val="36"/>
          <w:szCs w:val="36"/>
        </w:rPr>
      </w:pPr>
      <w:proofErr w:type="spellStart"/>
      <w:r>
        <w:rPr>
          <w:i w:val="0"/>
        </w:rPr>
        <w:t>Armet</w:t>
      </w:r>
      <w:proofErr w:type="spellEnd"/>
      <w:r>
        <w:rPr>
          <w:i w:val="0"/>
        </w:rPr>
        <w:t xml:space="preserve"> è u</w:t>
      </w:r>
      <w:r w:rsidR="00C11E9D">
        <w:rPr>
          <w:i w:val="0"/>
        </w:rPr>
        <w:t>n vecchio giornalista rimasto vedovo</w:t>
      </w:r>
      <w:r w:rsidR="006D116E">
        <w:rPr>
          <w:i w:val="0"/>
        </w:rPr>
        <w:t xml:space="preserve"> e </w:t>
      </w:r>
      <w:r>
        <w:rPr>
          <w:i w:val="0"/>
        </w:rPr>
        <w:t xml:space="preserve">Billy </w:t>
      </w:r>
      <w:r w:rsidR="004464ED">
        <w:rPr>
          <w:i w:val="0"/>
        </w:rPr>
        <w:t>è l’adolescente</w:t>
      </w:r>
      <w:r w:rsidR="006D116E">
        <w:rPr>
          <w:i w:val="0"/>
        </w:rPr>
        <w:t xml:space="preserve"> che </w:t>
      </w:r>
      <w:r w:rsidR="004464ED">
        <w:rPr>
          <w:i w:val="0"/>
        </w:rPr>
        <w:t xml:space="preserve">gli </w:t>
      </w:r>
      <w:r w:rsidR="006D116E">
        <w:rPr>
          <w:i w:val="0"/>
        </w:rPr>
        <w:t xml:space="preserve">fa da dog </w:t>
      </w:r>
      <w:proofErr w:type="spellStart"/>
      <w:r w:rsidR="006D116E">
        <w:rPr>
          <w:i w:val="0"/>
        </w:rPr>
        <w:t>sitter</w:t>
      </w:r>
      <w:proofErr w:type="spellEnd"/>
      <w:r w:rsidR="004464ED">
        <w:rPr>
          <w:i w:val="0"/>
        </w:rPr>
        <w:t>.</w:t>
      </w:r>
      <w:r w:rsidR="006D116E">
        <w:rPr>
          <w:i w:val="0"/>
        </w:rPr>
        <w:t xml:space="preserve"> Entrambi </w:t>
      </w:r>
      <w:r w:rsidR="003D1FC6">
        <w:rPr>
          <w:i w:val="0"/>
        </w:rPr>
        <w:t>scoprono che</w:t>
      </w:r>
      <w:r w:rsidR="004464ED">
        <w:rPr>
          <w:i w:val="0"/>
        </w:rPr>
        <w:t xml:space="preserve"> la loro città è fondata su una molto più antica </w:t>
      </w:r>
      <w:r w:rsidR="003D1FC6">
        <w:rPr>
          <w:i w:val="0"/>
        </w:rPr>
        <w:t xml:space="preserve"> </w:t>
      </w:r>
      <w:r w:rsidR="004464ED">
        <w:rPr>
          <w:i w:val="0"/>
        </w:rPr>
        <w:t xml:space="preserve">e </w:t>
      </w:r>
      <w:r w:rsidR="003D1FC6">
        <w:rPr>
          <w:i w:val="0"/>
        </w:rPr>
        <w:t xml:space="preserve">certe leggende di mare sono delle vere mappe che non conducono a un tesoro ma alla verità </w:t>
      </w:r>
      <w:r w:rsidR="004464ED">
        <w:rPr>
          <w:i w:val="0"/>
        </w:rPr>
        <w:t>su molti di antichi abitanti costieri svaniti nel nulla.</w:t>
      </w:r>
      <w:r w:rsidR="003D1FC6">
        <w:rPr>
          <w:i w:val="0"/>
        </w:rPr>
        <w:t xml:space="preserve"> </w:t>
      </w:r>
      <w:r w:rsidR="006D116E">
        <w:rPr>
          <w:i w:val="0"/>
        </w:rPr>
        <w:t xml:space="preserve">Entrambi campiranno che l’amicizia è un vincolo che regge a qualsiasi cataclisma. </w:t>
      </w:r>
      <w:r w:rsidR="00733D51">
        <w:rPr>
          <w:i w:val="0"/>
        </w:rPr>
        <w:t xml:space="preserve">A loro non resta che seguire </w:t>
      </w:r>
      <w:r w:rsidR="00B82EE5">
        <w:rPr>
          <w:i w:val="0"/>
        </w:rPr>
        <w:t>la rotta di quelle navi fantasma sperando di arrestare la fine del mondo. Un libro per ragazzi e per quelli adulti che amano viaggiare per scoprire le verità nascoste delle leggende di mare.</w:t>
      </w:r>
    </w:p>
    <w:bookmarkEnd w:id="0"/>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Default="003D1FC6" w:rsidP="00750A97">
      <w:pPr>
        <w:spacing w:before="0" w:beforeAutospacing="0" w:after="0" w:afterAutospacing="0"/>
        <w:contextualSpacing/>
        <w:jc w:val="both"/>
        <w:rPr>
          <w:i w:val="0"/>
          <w:sz w:val="36"/>
          <w:szCs w:val="36"/>
        </w:rPr>
      </w:pPr>
    </w:p>
    <w:p w:rsidR="003D1FC6" w:rsidRPr="00632178" w:rsidRDefault="003D1FC6" w:rsidP="00750A97">
      <w:pPr>
        <w:spacing w:before="0" w:beforeAutospacing="0" w:after="0" w:afterAutospacing="0"/>
        <w:contextualSpacing/>
        <w:jc w:val="both"/>
        <w:rPr>
          <w:i w:val="0"/>
          <w:sz w:val="36"/>
          <w:szCs w:val="36"/>
        </w:rPr>
      </w:pPr>
    </w:p>
    <w:p w:rsidR="0011398E" w:rsidRPr="001C6156" w:rsidRDefault="00632178" w:rsidP="00750A97">
      <w:pPr>
        <w:spacing w:before="0" w:beforeAutospacing="0" w:after="0" w:afterAutospacing="0"/>
        <w:rPr>
          <w:i w:val="0"/>
          <w:sz w:val="48"/>
          <w:szCs w:val="48"/>
        </w:rPr>
      </w:pPr>
      <w:proofErr w:type="spellStart"/>
      <w:r w:rsidRPr="001C6156">
        <w:rPr>
          <w:i w:val="0"/>
          <w:sz w:val="48"/>
          <w:szCs w:val="48"/>
        </w:rPr>
        <w:t>Miu</w:t>
      </w:r>
      <w:proofErr w:type="spellEnd"/>
      <w:r w:rsidRPr="001C6156">
        <w:rPr>
          <w:i w:val="0"/>
          <w:sz w:val="48"/>
          <w:szCs w:val="48"/>
        </w:rPr>
        <w:t xml:space="preserve"> Jacqueline</w:t>
      </w:r>
    </w:p>
    <w:p w:rsidR="0011398E" w:rsidRDefault="0011398E" w:rsidP="00750A97">
      <w:pPr>
        <w:spacing w:before="0" w:beforeAutospacing="0" w:after="0" w:afterAutospacing="0"/>
        <w:rPr>
          <w:i w:val="0"/>
        </w:rPr>
      </w:pPr>
    </w:p>
    <w:p w:rsidR="0011398E" w:rsidRDefault="0011398E" w:rsidP="00750A97">
      <w:pPr>
        <w:spacing w:before="0" w:beforeAutospacing="0" w:after="0" w:afterAutospacing="0"/>
        <w:rPr>
          <w:i w:val="0"/>
        </w:rPr>
      </w:pPr>
    </w:p>
    <w:p w:rsidR="0011398E" w:rsidRDefault="0011398E" w:rsidP="00750A97">
      <w:pPr>
        <w:spacing w:before="0" w:beforeAutospacing="0" w:after="0" w:afterAutospacing="0"/>
        <w:rPr>
          <w:i w:val="0"/>
        </w:rPr>
      </w:pPr>
    </w:p>
    <w:p w:rsidR="0011398E" w:rsidRDefault="0011398E" w:rsidP="00750A97">
      <w:pPr>
        <w:spacing w:before="0" w:beforeAutospacing="0" w:after="0" w:afterAutospacing="0"/>
        <w:rPr>
          <w:i w:val="0"/>
        </w:rPr>
      </w:pPr>
    </w:p>
    <w:p w:rsidR="0011398E" w:rsidRDefault="0011398E" w:rsidP="00750A97">
      <w:pPr>
        <w:spacing w:before="0" w:beforeAutospacing="0" w:after="0" w:afterAutospacing="0"/>
        <w:rPr>
          <w:i w:val="0"/>
        </w:rPr>
      </w:pPr>
    </w:p>
    <w:p w:rsidR="0011398E" w:rsidRDefault="0011398E" w:rsidP="00750A97">
      <w:pPr>
        <w:spacing w:before="0" w:beforeAutospacing="0" w:after="0" w:afterAutospacing="0"/>
        <w:rPr>
          <w:i w:val="0"/>
        </w:rPr>
      </w:pPr>
    </w:p>
    <w:p w:rsidR="0011398E" w:rsidRPr="00632178" w:rsidRDefault="0011398E" w:rsidP="00750A97">
      <w:pPr>
        <w:spacing w:before="0" w:beforeAutospacing="0" w:after="0" w:afterAutospacing="0"/>
        <w:rPr>
          <w:i w:val="0"/>
          <w:sz w:val="52"/>
          <w:szCs w:val="52"/>
        </w:rPr>
      </w:pPr>
    </w:p>
    <w:p w:rsidR="00022211" w:rsidRDefault="00022211" w:rsidP="00750A97">
      <w:pPr>
        <w:spacing w:before="0" w:beforeAutospacing="0" w:after="0" w:afterAutospacing="0"/>
        <w:rPr>
          <w:i w:val="0"/>
          <w:sz w:val="32"/>
          <w:szCs w:val="32"/>
        </w:rPr>
      </w:pPr>
      <w:proofErr w:type="spellStart"/>
      <w:r w:rsidRPr="00022211">
        <w:rPr>
          <w:i w:val="0"/>
          <w:sz w:val="96"/>
          <w:szCs w:val="96"/>
        </w:rPr>
        <w:t>Goth</w:t>
      </w:r>
      <w:proofErr w:type="spellEnd"/>
    </w:p>
    <w:p w:rsidR="00022211" w:rsidRDefault="00022211" w:rsidP="00750A97">
      <w:pPr>
        <w:spacing w:before="0" w:beforeAutospacing="0" w:after="0" w:afterAutospacing="0"/>
        <w:rPr>
          <w:i w:val="0"/>
          <w:sz w:val="32"/>
          <w:szCs w:val="32"/>
        </w:rPr>
      </w:pPr>
    </w:p>
    <w:p w:rsidR="003D1FC6" w:rsidRDefault="003D1FC6" w:rsidP="00750A97">
      <w:pPr>
        <w:spacing w:before="0" w:beforeAutospacing="0" w:after="0" w:afterAutospacing="0"/>
        <w:rPr>
          <w:i w:val="0"/>
          <w:sz w:val="32"/>
          <w:szCs w:val="32"/>
        </w:rPr>
      </w:pPr>
    </w:p>
    <w:p w:rsidR="003D1FC6" w:rsidRDefault="003D1FC6" w:rsidP="00750A97">
      <w:pPr>
        <w:spacing w:before="0" w:beforeAutospacing="0" w:after="0" w:afterAutospacing="0"/>
        <w:rPr>
          <w:i w:val="0"/>
          <w:sz w:val="32"/>
          <w:szCs w:val="32"/>
        </w:rPr>
      </w:pPr>
    </w:p>
    <w:p w:rsidR="003D1FC6" w:rsidRDefault="003D1FC6" w:rsidP="00750A97">
      <w:pPr>
        <w:spacing w:before="0" w:beforeAutospacing="0" w:after="0" w:afterAutospacing="0"/>
        <w:rPr>
          <w:i w:val="0"/>
          <w:sz w:val="32"/>
          <w:szCs w:val="32"/>
        </w:rPr>
      </w:pPr>
    </w:p>
    <w:p w:rsidR="003D1FC6" w:rsidRDefault="003D1FC6" w:rsidP="00750A97">
      <w:pPr>
        <w:spacing w:before="0" w:beforeAutospacing="0" w:after="0" w:afterAutospacing="0"/>
        <w:rPr>
          <w:i w:val="0"/>
          <w:sz w:val="32"/>
          <w:szCs w:val="32"/>
        </w:rPr>
      </w:pPr>
    </w:p>
    <w:p w:rsidR="00022211" w:rsidRPr="003D1FC6" w:rsidRDefault="00022211" w:rsidP="003D1FC6">
      <w:pPr>
        <w:spacing w:before="0" w:beforeAutospacing="0" w:after="0" w:afterAutospacing="0"/>
        <w:jc w:val="both"/>
        <w:rPr>
          <w:i w:val="0"/>
        </w:rPr>
      </w:pPr>
    </w:p>
    <w:p w:rsidR="007F27C7" w:rsidRPr="00022211" w:rsidRDefault="007F27C7" w:rsidP="003D1FC6">
      <w:pPr>
        <w:spacing w:before="0" w:beforeAutospacing="0" w:after="0" w:afterAutospacing="0"/>
        <w:jc w:val="both"/>
        <w:rPr>
          <w:i w:val="0"/>
          <w:sz w:val="96"/>
          <w:szCs w:val="96"/>
        </w:rPr>
      </w:pPr>
      <w:r w:rsidRPr="00022211">
        <w:rPr>
          <w:i w:val="0"/>
          <w:sz w:val="96"/>
          <w:szCs w:val="96"/>
        </w:rPr>
        <w:br w:type="page"/>
      </w:r>
    </w:p>
    <w:p w:rsidR="000B0D26" w:rsidRPr="00C14EF3" w:rsidRDefault="000B0D26" w:rsidP="00750A97">
      <w:pPr>
        <w:spacing w:before="0" w:beforeAutospacing="0" w:after="0" w:afterAutospacing="0"/>
        <w:contextualSpacing/>
        <w:jc w:val="both"/>
        <w:rPr>
          <w:i w:val="0"/>
        </w:rPr>
      </w:pPr>
    </w:p>
    <w:p w:rsidR="000B0D26" w:rsidRPr="00C14EF3" w:rsidRDefault="000B0D26" w:rsidP="00750A97">
      <w:pPr>
        <w:spacing w:before="0" w:beforeAutospacing="0" w:after="0" w:afterAutospacing="0"/>
        <w:contextualSpacing/>
        <w:jc w:val="both"/>
        <w:rPr>
          <w:i w:val="0"/>
        </w:rPr>
      </w:pPr>
    </w:p>
    <w:p w:rsidR="000B0D26" w:rsidRPr="00C14EF3" w:rsidRDefault="000B0D26" w:rsidP="00750A97">
      <w:pPr>
        <w:spacing w:before="0" w:beforeAutospacing="0" w:after="0" w:afterAutospacing="0"/>
        <w:contextualSpacing/>
        <w:jc w:val="both"/>
        <w:rPr>
          <w:i w:val="0"/>
        </w:rPr>
      </w:pPr>
    </w:p>
    <w:p w:rsidR="00903781" w:rsidRPr="00C14EF3" w:rsidRDefault="00903781" w:rsidP="00750A97">
      <w:pPr>
        <w:spacing w:before="0" w:beforeAutospacing="0" w:after="0" w:afterAutospacing="0"/>
        <w:contextualSpacing/>
        <w:jc w:val="both"/>
        <w:rPr>
          <w:i w:val="0"/>
        </w:rPr>
      </w:pPr>
    </w:p>
    <w:p w:rsidR="00051BB0" w:rsidRPr="00C14EF3" w:rsidRDefault="00051BB0" w:rsidP="00750A97">
      <w:pPr>
        <w:spacing w:before="0" w:beforeAutospacing="0" w:after="0" w:afterAutospacing="0"/>
        <w:contextualSpacing/>
        <w:jc w:val="both"/>
        <w:rPr>
          <w:i w:val="0"/>
        </w:rPr>
      </w:pPr>
    </w:p>
    <w:p w:rsidR="00051BB0" w:rsidRPr="00C14EF3" w:rsidRDefault="00051BB0" w:rsidP="00750A97">
      <w:pPr>
        <w:spacing w:before="0" w:beforeAutospacing="0" w:after="0" w:afterAutospacing="0"/>
        <w:contextualSpacing/>
        <w:jc w:val="both"/>
        <w:rPr>
          <w:i w:val="0"/>
        </w:rPr>
      </w:pPr>
    </w:p>
    <w:p w:rsidR="00DC634D" w:rsidRPr="00C14EF3" w:rsidRDefault="00DC634D" w:rsidP="0019725A">
      <w:pPr>
        <w:pStyle w:val="Titolo1"/>
        <w:spacing w:before="0" w:beforeAutospacing="0" w:afterAutospacing="0"/>
        <w:contextualSpacing/>
        <w:rPr>
          <w:rFonts w:ascii="Times New Roman" w:hAnsi="Times New Roman"/>
          <w:b w:val="0"/>
          <w:i w:val="0"/>
          <w:color w:val="000000"/>
          <w:sz w:val="24"/>
          <w:szCs w:val="24"/>
        </w:rPr>
      </w:pPr>
    </w:p>
    <w:p w:rsidR="00DC634D" w:rsidRPr="00C14EF3" w:rsidRDefault="00DC634D" w:rsidP="0019725A">
      <w:pPr>
        <w:pStyle w:val="Titolo1"/>
        <w:spacing w:before="0" w:beforeAutospacing="0" w:afterAutospacing="0"/>
        <w:contextualSpacing/>
        <w:rPr>
          <w:rFonts w:ascii="Times New Roman" w:hAnsi="Times New Roman"/>
          <w:b w:val="0"/>
          <w:i w:val="0"/>
          <w:color w:val="000000"/>
          <w:sz w:val="24"/>
          <w:szCs w:val="24"/>
        </w:rPr>
      </w:pPr>
    </w:p>
    <w:p w:rsidR="00DC634D" w:rsidRPr="00C14EF3" w:rsidRDefault="00DC634D" w:rsidP="0019725A">
      <w:pPr>
        <w:pStyle w:val="Titolo1"/>
        <w:spacing w:before="0" w:beforeAutospacing="0" w:afterAutospacing="0"/>
        <w:contextualSpacing/>
        <w:rPr>
          <w:rFonts w:ascii="Times New Roman" w:hAnsi="Times New Roman"/>
          <w:b w:val="0"/>
          <w:i w:val="0"/>
          <w:color w:val="000000"/>
          <w:sz w:val="24"/>
          <w:szCs w:val="24"/>
        </w:rPr>
      </w:pPr>
    </w:p>
    <w:p w:rsidR="00B33D3E" w:rsidRPr="00C14EF3" w:rsidRDefault="00B33D3E" w:rsidP="00B33D3E">
      <w:pPr>
        <w:pStyle w:val="Titolo1"/>
        <w:spacing w:before="0" w:beforeAutospacing="0" w:afterAutospacing="0"/>
        <w:contextualSpacing/>
        <w:jc w:val="both"/>
        <w:rPr>
          <w:rFonts w:ascii="Times New Roman" w:hAnsi="Times New Roman"/>
          <w:b w:val="0"/>
          <w:i w:val="0"/>
          <w:color w:val="000000"/>
          <w:sz w:val="24"/>
          <w:szCs w:val="24"/>
        </w:rPr>
      </w:pPr>
    </w:p>
    <w:p w:rsidR="00B93807" w:rsidRPr="0011398E" w:rsidRDefault="00E27247" w:rsidP="0011398E">
      <w:pPr>
        <w:jc w:val="both"/>
        <w:rPr>
          <w:i w:val="0"/>
        </w:rPr>
      </w:pPr>
      <w:r>
        <w:rPr>
          <w:b/>
          <w:i w:val="0"/>
        </w:rPr>
        <w:pict>
          <v:rect id="_x0000_s1028" style="position:absolute;left:0;text-align:left;margin-left:143.3pt;margin-top:-16.05pt;width:182.1pt;height:141pt;flip:x;z-index:251657728;mso-wrap-distance-top:7.2pt;mso-wrap-distance-bottom:7.2pt;mso-position-horizontal-relative:margin;mso-position-vertical-relative:margin;mso-width-relative:margin;v-text-anchor:middle" o:allowincell="f" filled="f" fillcolor="black" strokecolor="white" strokeweight="1.5pt">
            <v:shadow color="#f79646" opacity=".5" offset="-15pt,0" offset2="-18pt,12pt"/>
            <v:textbox style="mso-next-textbox:#_x0000_s1028" inset="21.6pt,21.6pt,21.6pt,21.6pt">
              <w:txbxContent>
                <w:p w:rsidR="00F27D32" w:rsidRPr="007A5882" w:rsidRDefault="00F27D32" w:rsidP="0022046F">
                  <w:pPr>
                    <w:spacing w:after="0" w:afterAutospacing="0"/>
                    <w:contextualSpacing/>
                    <w:jc w:val="both"/>
                    <w:rPr>
                      <w:i w:val="0"/>
                      <w:sz w:val="18"/>
                      <w:szCs w:val="18"/>
                    </w:rPr>
                  </w:pPr>
                  <w:r>
                    <w:rPr>
                      <w:i w:val="0"/>
                      <w:sz w:val="18"/>
                      <w:szCs w:val="18"/>
                    </w:rPr>
                    <w:t>La nebbia prese forma</w:t>
                  </w:r>
                  <w:r w:rsidRPr="007A5882">
                    <w:rPr>
                      <w:i w:val="0"/>
                      <w:sz w:val="18"/>
                      <w:szCs w:val="18"/>
                    </w:rPr>
                    <w:t xml:space="preserve"> e sembrava essere  quella d’una nave, lunga quasi una trentina di metri e con l’albero maestro spezzato. </w:t>
                  </w:r>
                </w:p>
                <w:p w:rsidR="00F27D32" w:rsidRPr="007A5882" w:rsidRDefault="00F27D32" w:rsidP="0022046F">
                  <w:pPr>
                    <w:spacing w:after="0" w:afterAutospacing="0"/>
                    <w:contextualSpacing/>
                    <w:jc w:val="both"/>
                    <w:rPr>
                      <w:i w:val="0"/>
                      <w:sz w:val="18"/>
                      <w:szCs w:val="18"/>
                    </w:rPr>
                  </w:pPr>
                  <w:r w:rsidRPr="007A5882">
                    <w:rPr>
                      <w:i w:val="0"/>
                      <w:sz w:val="18"/>
                      <w:szCs w:val="18"/>
                    </w:rPr>
                    <w:t>Qualcosa faceva paura, qualcosa ostentava una presenza malefica, e non era il relitto. Allora vidi quello che mi avrebbe perseguitato per tutta la vita.</w:t>
                  </w:r>
                </w:p>
              </w:txbxContent>
            </v:textbox>
            <w10:wrap type="square" anchorx="margin" anchory="margin"/>
          </v:rect>
        </w:pict>
      </w:r>
    </w:p>
    <w:p w:rsidR="003158B7" w:rsidRPr="003458F8" w:rsidRDefault="003158B7" w:rsidP="00B93807">
      <w:pPr>
        <w:rPr>
          <w:b/>
          <w:i w:val="0"/>
          <w:sz w:val="25"/>
          <w:szCs w:val="25"/>
        </w:rPr>
      </w:pPr>
      <w:r w:rsidRPr="003458F8">
        <w:rPr>
          <w:b/>
          <w:i w:val="0"/>
          <w:sz w:val="25"/>
          <w:szCs w:val="25"/>
        </w:rPr>
        <w:t>1</w:t>
      </w:r>
    </w:p>
    <w:p w:rsidR="003158B7" w:rsidRPr="003458F8" w:rsidRDefault="003158B7" w:rsidP="001923F8">
      <w:pPr>
        <w:spacing w:before="0" w:beforeAutospacing="0" w:after="0" w:afterAutospacing="0"/>
        <w:contextualSpacing/>
        <w:rPr>
          <w:b/>
          <w:i w:val="0"/>
          <w:sz w:val="25"/>
          <w:szCs w:val="25"/>
        </w:rPr>
      </w:pPr>
    </w:p>
    <w:p w:rsidR="00051BB0" w:rsidRPr="00A70585" w:rsidRDefault="00004FC2" w:rsidP="001923F8">
      <w:pPr>
        <w:spacing w:before="0" w:beforeAutospacing="0" w:after="0" w:afterAutospacing="0"/>
        <w:contextualSpacing/>
        <w:rPr>
          <w:sz w:val="28"/>
          <w:szCs w:val="28"/>
        </w:rPr>
      </w:pPr>
      <w:r w:rsidRPr="00A70585">
        <w:rPr>
          <w:sz w:val="28"/>
          <w:szCs w:val="28"/>
        </w:rPr>
        <w:t xml:space="preserve">La scomparsa del </w:t>
      </w:r>
      <w:proofErr w:type="spellStart"/>
      <w:r w:rsidRPr="00A70585">
        <w:rPr>
          <w:sz w:val="28"/>
          <w:szCs w:val="28"/>
        </w:rPr>
        <w:t>Dolphin</w:t>
      </w:r>
      <w:proofErr w:type="spellEnd"/>
    </w:p>
    <w:p w:rsidR="004F1BBD" w:rsidRPr="003458F8" w:rsidRDefault="004F1BBD" w:rsidP="00FC0068">
      <w:pPr>
        <w:spacing w:before="0" w:beforeAutospacing="0" w:after="0" w:afterAutospacing="0"/>
        <w:contextualSpacing/>
        <w:rPr>
          <w:b/>
          <w:i w:val="0"/>
          <w:sz w:val="25"/>
          <w:szCs w:val="25"/>
        </w:rPr>
      </w:pPr>
    </w:p>
    <w:p w:rsidR="00D101E9" w:rsidRPr="003458F8" w:rsidRDefault="00D101E9" w:rsidP="00FC0068">
      <w:pPr>
        <w:spacing w:before="0" w:beforeAutospacing="0" w:after="0" w:afterAutospacing="0"/>
        <w:contextualSpacing/>
        <w:rPr>
          <w:b/>
          <w:i w:val="0"/>
          <w:sz w:val="25"/>
          <w:szCs w:val="25"/>
        </w:rPr>
      </w:pPr>
    </w:p>
    <w:p w:rsidR="00FC0068" w:rsidRPr="003458F8" w:rsidRDefault="00FC0068" w:rsidP="00AF4FDE">
      <w:pPr>
        <w:spacing w:before="0" w:beforeAutospacing="0" w:after="0" w:afterAutospacing="0"/>
        <w:contextualSpacing/>
        <w:jc w:val="both"/>
        <w:rPr>
          <w:i w:val="0"/>
          <w:sz w:val="25"/>
          <w:szCs w:val="25"/>
        </w:rPr>
      </w:pPr>
    </w:p>
    <w:p w:rsidR="00B267F6" w:rsidRPr="003458F8" w:rsidRDefault="009C2902" w:rsidP="00AF4FDE">
      <w:pPr>
        <w:spacing w:before="0" w:beforeAutospacing="0" w:after="0" w:afterAutospacing="0"/>
        <w:contextualSpacing/>
        <w:jc w:val="both"/>
        <w:rPr>
          <w:i w:val="0"/>
          <w:sz w:val="25"/>
          <w:szCs w:val="25"/>
        </w:rPr>
      </w:pPr>
      <w:r w:rsidRPr="003458F8">
        <w:rPr>
          <w:i w:val="0"/>
          <w:sz w:val="25"/>
          <w:szCs w:val="25"/>
        </w:rPr>
        <w:t>Mi chiamo</w:t>
      </w:r>
      <w:r w:rsidR="002B0943" w:rsidRPr="003458F8">
        <w:rPr>
          <w:i w:val="0"/>
          <w:sz w:val="25"/>
          <w:szCs w:val="25"/>
        </w:rPr>
        <w:t xml:space="preserve"> </w:t>
      </w:r>
      <w:proofErr w:type="spellStart"/>
      <w:r w:rsidR="005843E4" w:rsidRPr="003458F8">
        <w:rPr>
          <w:i w:val="0"/>
          <w:sz w:val="25"/>
          <w:szCs w:val="25"/>
        </w:rPr>
        <w:t>Armet</w:t>
      </w:r>
      <w:proofErr w:type="spellEnd"/>
      <w:r w:rsidR="005E38F7" w:rsidRPr="003458F8">
        <w:rPr>
          <w:i w:val="0"/>
          <w:sz w:val="25"/>
          <w:szCs w:val="25"/>
        </w:rPr>
        <w:t xml:space="preserve"> </w:t>
      </w:r>
      <w:proofErr w:type="spellStart"/>
      <w:r w:rsidR="005E38F7" w:rsidRPr="003458F8">
        <w:rPr>
          <w:i w:val="0"/>
          <w:sz w:val="25"/>
          <w:szCs w:val="25"/>
        </w:rPr>
        <w:t>Stupini</w:t>
      </w:r>
      <w:proofErr w:type="spellEnd"/>
      <w:r w:rsidR="0015629C" w:rsidRPr="003458F8">
        <w:rPr>
          <w:i w:val="0"/>
          <w:sz w:val="25"/>
          <w:szCs w:val="25"/>
        </w:rPr>
        <w:t xml:space="preserve">, </w:t>
      </w:r>
      <w:proofErr w:type="spellStart"/>
      <w:r w:rsidR="0015629C" w:rsidRPr="003458F8">
        <w:rPr>
          <w:i w:val="0"/>
          <w:sz w:val="25"/>
          <w:szCs w:val="25"/>
        </w:rPr>
        <w:t>Bird</w:t>
      </w:r>
      <w:proofErr w:type="spellEnd"/>
      <w:r w:rsidR="0015629C" w:rsidRPr="003458F8">
        <w:rPr>
          <w:i w:val="0"/>
          <w:sz w:val="25"/>
          <w:szCs w:val="25"/>
        </w:rPr>
        <w:t xml:space="preserve"> per gli amici.</w:t>
      </w:r>
      <w:r w:rsidR="000528C9" w:rsidRPr="003458F8">
        <w:rPr>
          <w:i w:val="0"/>
          <w:sz w:val="25"/>
          <w:szCs w:val="25"/>
        </w:rPr>
        <w:t xml:space="preserve"> </w:t>
      </w:r>
      <w:r w:rsidR="0015629C" w:rsidRPr="003458F8">
        <w:rPr>
          <w:i w:val="0"/>
          <w:sz w:val="25"/>
          <w:szCs w:val="25"/>
        </w:rPr>
        <w:t>I</w:t>
      </w:r>
      <w:r w:rsidR="00520C08" w:rsidRPr="003458F8">
        <w:rPr>
          <w:i w:val="0"/>
          <w:sz w:val="25"/>
          <w:szCs w:val="25"/>
        </w:rPr>
        <w:t xml:space="preserve">l </w:t>
      </w:r>
      <w:proofErr w:type="spellStart"/>
      <w:r w:rsidR="00520C08" w:rsidRPr="003458F8">
        <w:rPr>
          <w:i w:val="0"/>
          <w:sz w:val="25"/>
          <w:szCs w:val="25"/>
        </w:rPr>
        <w:t>sopranome</w:t>
      </w:r>
      <w:proofErr w:type="spellEnd"/>
      <w:r w:rsidR="00520C08" w:rsidRPr="003458F8">
        <w:rPr>
          <w:i w:val="0"/>
          <w:sz w:val="25"/>
          <w:szCs w:val="25"/>
        </w:rPr>
        <w:t xml:space="preserve"> mi arriva dal fatto che ho sempre amato volare</w:t>
      </w:r>
      <w:r w:rsidR="00EE15DA" w:rsidRPr="003458F8">
        <w:rPr>
          <w:i w:val="0"/>
          <w:sz w:val="25"/>
          <w:szCs w:val="25"/>
        </w:rPr>
        <w:t xml:space="preserve"> </w:t>
      </w:r>
      <w:r w:rsidR="00520C08" w:rsidRPr="003458F8">
        <w:rPr>
          <w:i w:val="0"/>
          <w:sz w:val="25"/>
          <w:szCs w:val="25"/>
        </w:rPr>
        <w:t>con la fantasia</w:t>
      </w:r>
      <w:r w:rsidR="00B267F6" w:rsidRPr="003458F8">
        <w:rPr>
          <w:i w:val="0"/>
          <w:sz w:val="25"/>
          <w:szCs w:val="25"/>
        </w:rPr>
        <w:t xml:space="preserve"> per cercare </w:t>
      </w:r>
      <w:r w:rsidR="00520C08" w:rsidRPr="003458F8">
        <w:rPr>
          <w:i w:val="0"/>
          <w:sz w:val="25"/>
          <w:szCs w:val="25"/>
        </w:rPr>
        <w:t xml:space="preserve">una spiegazione </w:t>
      </w:r>
      <w:r w:rsidR="00EE15DA" w:rsidRPr="003458F8">
        <w:rPr>
          <w:i w:val="0"/>
          <w:sz w:val="25"/>
          <w:szCs w:val="25"/>
        </w:rPr>
        <w:t xml:space="preserve">oltre la </w:t>
      </w:r>
      <w:r w:rsidRPr="003458F8">
        <w:rPr>
          <w:i w:val="0"/>
          <w:sz w:val="25"/>
          <w:szCs w:val="25"/>
        </w:rPr>
        <w:t>logica</w:t>
      </w:r>
      <w:r w:rsidR="00520C08" w:rsidRPr="003458F8">
        <w:rPr>
          <w:i w:val="0"/>
          <w:sz w:val="25"/>
          <w:szCs w:val="25"/>
        </w:rPr>
        <w:t xml:space="preserve"> a tutti gli </w:t>
      </w:r>
      <w:r w:rsidR="002A2433" w:rsidRPr="003458F8">
        <w:rPr>
          <w:i w:val="0"/>
          <w:sz w:val="25"/>
          <w:szCs w:val="25"/>
        </w:rPr>
        <w:t xml:space="preserve">eventi </w:t>
      </w:r>
      <w:r w:rsidR="00AA302C" w:rsidRPr="003458F8">
        <w:rPr>
          <w:i w:val="0"/>
          <w:sz w:val="25"/>
          <w:szCs w:val="25"/>
        </w:rPr>
        <w:t>paradossali</w:t>
      </w:r>
      <w:r w:rsidR="00520C08" w:rsidRPr="003458F8">
        <w:rPr>
          <w:i w:val="0"/>
          <w:sz w:val="25"/>
          <w:szCs w:val="25"/>
        </w:rPr>
        <w:t xml:space="preserve"> che mi circondavano</w:t>
      </w:r>
      <w:r w:rsidR="00B267F6" w:rsidRPr="003458F8">
        <w:rPr>
          <w:i w:val="0"/>
          <w:sz w:val="25"/>
          <w:szCs w:val="25"/>
        </w:rPr>
        <w:t xml:space="preserve">, alle stranezze della vita o semplicemente al fatto di voler allontanare da me </w:t>
      </w:r>
      <w:r w:rsidR="00EE15DA" w:rsidRPr="003458F8">
        <w:rPr>
          <w:i w:val="0"/>
          <w:sz w:val="25"/>
          <w:szCs w:val="25"/>
        </w:rPr>
        <w:t>e</w:t>
      </w:r>
      <w:r w:rsidR="00B267F6" w:rsidRPr="003458F8">
        <w:rPr>
          <w:i w:val="0"/>
          <w:sz w:val="25"/>
          <w:szCs w:val="25"/>
        </w:rPr>
        <w:t xml:space="preserve"> il più possibile, la paura della morte</w:t>
      </w:r>
      <w:r w:rsidR="00520C08" w:rsidRPr="003458F8">
        <w:rPr>
          <w:i w:val="0"/>
          <w:sz w:val="25"/>
          <w:szCs w:val="25"/>
        </w:rPr>
        <w:t>.</w:t>
      </w:r>
      <w:r w:rsidR="00AA302C" w:rsidRPr="003458F8">
        <w:rPr>
          <w:i w:val="0"/>
          <w:sz w:val="25"/>
          <w:szCs w:val="25"/>
        </w:rPr>
        <w:t xml:space="preserve"> </w:t>
      </w:r>
    </w:p>
    <w:p w:rsidR="00BF779C" w:rsidRPr="003458F8" w:rsidRDefault="00AA302C" w:rsidP="00AF4FDE">
      <w:pPr>
        <w:spacing w:before="0" w:beforeAutospacing="0" w:after="0" w:afterAutospacing="0"/>
        <w:contextualSpacing/>
        <w:jc w:val="both"/>
        <w:rPr>
          <w:i w:val="0"/>
          <w:sz w:val="25"/>
          <w:szCs w:val="25"/>
        </w:rPr>
      </w:pPr>
      <w:r w:rsidRPr="003458F8">
        <w:rPr>
          <w:i w:val="0"/>
          <w:sz w:val="25"/>
          <w:szCs w:val="25"/>
        </w:rPr>
        <w:t>Penso di aver deciso</w:t>
      </w:r>
      <w:r w:rsidR="008D242F">
        <w:rPr>
          <w:i w:val="0"/>
          <w:sz w:val="25"/>
          <w:szCs w:val="25"/>
        </w:rPr>
        <w:t>,</w:t>
      </w:r>
      <w:r w:rsidRPr="003458F8">
        <w:rPr>
          <w:i w:val="0"/>
          <w:sz w:val="25"/>
          <w:szCs w:val="25"/>
        </w:rPr>
        <w:t xml:space="preserve"> già alle scuole elementari</w:t>
      </w:r>
      <w:r w:rsidR="008D242F">
        <w:rPr>
          <w:i w:val="0"/>
          <w:sz w:val="25"/>
          <w:szCs w:val="25"/>
        </w:rPr>
        <w:t>,</w:t>
      </w:r>
      <w:r w:rsidRPr="003458F8">
        <w:rPr>
          <w:i w:val="0"/>
          <w:sz w:val="25"/>
          <w:szCs w:val="25"/>
        </w:rPr>
        <w:t xml:space="preserve"> di diventare uno scrittore, non sapevo cos’altro sarei stato capace di fare se non inseguire la trama di quei pensieri </w:t>
      </w:r>
      <w:r w:rsidR="008C7265" w:rsidRPr="003458F8">
        <w:rPr>
          <w:i w:val="0"/>
          <w:sz w:val="25"/>
          <w:szCs w:val="25"/>
        </w:rPr>
        <w:t>cui</w:t>
      </w:r>
      <w:r w:rsidRPr="003458F8">
        <w:rPr>
          <w:i w:val="0"/>
          <w:sz w:val="25"/>
          <w:szCs w:val="25"/>
        </w:rPr>
        <w:t xml:space="preserve"> io soltanto potevo dare una fine. Mi</w:t>
      </w:r>
      <w:r w:rsidR="00D31F06" w:rsidRPr="003458F8">
        <w:rPr>
          <w:i w:val="0"/>
          <w:sz w:val="25"/>
          <w:szCs w:val="25"/>
        </w:rPr>
        <w:t>a</w:t>
      </w:r>
      <w:r w:rsidR="00FA43C4" w:rsidRPr="003458F8">
        <w:rPr>
          <w:i w:val="0"/>
          <w:sz w:val="25"/>
          <w:szCs w:val="25"/>
        </w:rPr>
        <w:t xml:space="preserve"> madre </w:t>
      </w:r>
      <w:r w:rsidR="008C7265" w:rsidRPr="003458F8">
        <w:rPr>
          <w:i w:val="0"/>
          <w:sz w:val="25"/>
          <w:szCs w:val="25"/>
        </w:rPr>
        <w:t xml:space="preserve">si </w:t>
      </w:r>
      <w:r w:rsidRPr="003458F8">
        <w:rPr>
          <w:i w:val="0"/>
          <w:sz w:val="25"/>
          <w:szCs w:val="25"/>
        </w:rPr>
        <w:t>era ammalata prima che io finissi il college</w:t>
      </w:r>
      <w:r w:rsidR="00B806A3" w:rsidRPr="003458F8">
        <w:rPr>
          <w:i w:val="0"/>
          <w:sz w:val="25"/>
          <w:szCs w:val="25"/>
        </w:rPr>
        <w:t>,</w:t>
      </w:r>
      <w:r w:rsidRPr="003458F8">
        <w:rPr>
          <w:i w:val="0"/>
          <w:sz w:val="25"/>
          <w:szCs w:val="25"/>
        </w:rPr>
        <w:t xml:space="preserve"> così</w:t>
      </w:r>
      <w:r w:rsidR="00B806A3" w:rsidRPr="003458F8">
        <w:rPr>
          <w:i w:val="0"/>
          <w:sz w:val="25"/>
          <w:szCs w:val="25"/>
        </w:rPr>
        <w:t xml:space="preserve"> </w:t>
      </w:r>
      <w:r w:rsidRPr="003458F8">
        <w:rPr>
          <w:i w:val="0"/>
          <w:sz w:val="25"/>
          <w:szCs w:val="25"/>
        </w:rPr>
        <w:t>fui costretto a lavoricchiare</w:t>
      </w:r>
      <w:r w:rsidR="008D242F">
        <w:rPr>
          <w:i w:val="0"/>
          <w:sz w:val="25"/>
          <w:szCs w:val="25"/>
        </w:rPr>
        <w:t>,</w:t>
      </w:r>
      <w:r w:rsidRPr="003458F8">
        <w:rPr>
          <w:i w:val="0"/>
          <w:sz w:val="25"/>
          <w:szCs w:val="25"/>
        </w:rPr>
        <w:t xml:space="preserve"> </w:t>
      </w:r>
      <w:r w:rsidR="00B806A3" w:rsidRPr="003458F8">
        <w:rPr>
          <w:i w:val="0"/>
          <w:sz w:val="25"/>
          <w:szCs w:val="25"/>
        </w:rPr>
        <w:t xml:space="preserve">non solo per mantenermi </w:t>
      </w:r>
      <w:r w:rsidRPr="003458F8">
        <w:rPr>
          <w:i w:val="0"/>
          <w:sz w:val="25"/>
          <w:szCs w:val="25"/>
        </w:rPr>
        <w:t>agli studi</w:t>
      </w:r>
      <w:r w:rsidR="008D242F">
        <w:rPr>
          <w:i w:val="0"/>
          <w:sz w:val="25"/>
          <w:szCs w:val="25"/>
        </w:rPr>
        <w:t>,</w:t>
      </w:r>
      <w:r w:rsidR="00B806A3" w:rsidRPr="003458F8">
        <w:rPr>
          <w:i w:val="0"/>
          <w:sz w:val="25"/>
          <w:szCs w:val="25"/>
        </w:rPr>
        <w:t xml:space="preserve"> ma per gestire le piccole necessità quotidiane di cui nemmeno un ragazzo povero poteva fare a meno. Avevo imparato quanto potesse pesare </w:t>
      </w:r>
      <w:r w:rsidR="00B4409B" w:rsidRPr="003458F8">
        <w:rPr>
          <w:i w:val="0"/>
          <w:sz w:val="25"/>
          <w:szCs w:val="25"/>
        </w:rPr>
        <w:t>a</w:t>
      </w:r>
      <w:r w:rsidR="00B806A3" w:rsidRPr="003458F8">
        <w:rPr>
          <w:i w:val="0"/>
          <w:sz w:val="25"/>
          <w:szCs w:val="25"/>
        </w:rPr>
        <w:t xml:space="preserve"> uno studente il costo del dentifricio e quanto si potesse reputare un lusso cambiare o per non dire buttare, lo spazzolino da denti oramai consunto. </w:t>
      </w:r>
    </w:p>
    <w:p w:rsidR="00B806A3" w:rsidRPr="003458F8" w:rsidRDefault="00B806A3" w:rsidP="00AF4FDE">
      <w:pPr>
        <w:spacing w:before="0" w:beforeAutospacing="0" w:after="0" w:afterAutospacing="0"/>
        <w:contextualSpacing/>
        <w:jc w:val="both"/>
        <w:rPr>
          <w:i w:val="0"/>
          <w:sz w:val="25"/>
          <w:szCs w:val="25"/>
        </w:rPr>
      </w:pPr>
      <w:r w:rsidRPr="003458F8">
        <w:rPr>
          <w:i w:val="0"/>
          <w:sz w:val="25"/>
          <w:szCs w:val="25"/>
        </w:rPr>
        <w:t>Le uniche verità erano la forza di preghiera verso un Dio sordo, forza che non aveva fermato la rete della morte che s’era presa l’unica creatura che m’era rimasta sulla faccia della terra, e la mia incapacità di piangere come avrei voluto per liberarmi dal collare dell’angoscia che era diventato con gli anni un cappio fantasma sempre più stretto e sempre più doloroso.</w:t>
      </w:r>
    </w:p>
    <w:p w:rsidR="009949BC" w:rsidRPr="003458F8" w:rsidRDefault="00AA302C" w:rsidP="00AF4FDE">
      <w:pPr>
        <w:spacing w:before="0" w:beforeAutospacing="0" w:after="0" w:afterAutospacing="0"/>
        <w:contextualSpacing/>
        <w:jc w:val="both"/>
        <w:rPr>
          <w:i w:val="0"/>
          <w:sz w:val="25"/>
          <w:szCs w:val="25"/>
        </w:rPr>
      </w:pPr>
      <w:r w:rsidRPr="003458F8">
        <w:rPr>
          <w:i w:val="0"/>
          <w:sz w:val="25"/>
          <w:szCs w:val="25"/>
        </w:rPr>
        <w:t xml:space="preserve">Mio padre non l’avevo mai conosciuto e zia </w:t>
      </w:r>
      <w:proofErr w:type="spellStart"/>
      <w:r w:rsidRPr="003458F8">
        <w:rPr>
          <w:i w:val="0"/>
          <w:sz w:val="25"/>
          <w:szCs w:val="25"/>
        </w:rPr>
        <w:t>Petrie</w:t>
      </w:r>
      <w:proofErr w:type="spellEnd"/>
      <w:r w:rsidRPr="003458F8">
        <w:rPr>
          <w:i w:val="0"/>
          <w:sz w:val="25"/>
          <w:szCs w:val="25"/>
        </w:rPr>
        <w:t xml:space="preserve">, sebbene una donnina ossuta e molto anziana, l’unico parente di una famiglia che mi restava. </w:t>
      </w:r>
    </w:p>
    <w:p w:rsidR="00AA302C" w:rsidRPr="003458F8" w:rsidRDefault="00AA302C" w:rsidP="00AF4FDE">
      <w:pPr>
        <w:spacing w:before="0" w:beforeAutospacing="0" w:after="0" w:afterAutospacing="0"/>
        <w:contextualSpacing/>
        <w:jc w:val="both"/>
        <w:rPr>
          <w:i w:val="0"/>
          <w:sz w:val="25"/>
          <w:szCs w:val="25"/>
        </w:rPr>
      </w:pPr>
      <w:r w:rsidRPr="003458F8">
        <w:rPr>
          <w:i w:val="0"/>
          <w:sz w:val="25"/>
          <w:szCs w:val="25"/>
        </w:rPr>
        <w:t>Lei non era ricca ma cercava di aiutarmi come poteva, qualche pasto caldo e i rammendi ai pantaloni che si stavano consumando un poco come me.</w:t>
      </w:r>
    </w:p>
    <w:p w:rsidR="00187647" w:rsidRPr="00593B43" w:rsidRDefault="00187647" w:rsidP="00AF4FDE">
      <w:pPr>
        <w:spacing w:before="0" w:beforeAutospacing="0" w:after="0" w:afterAutospacing="0"/>
        <w:contextualSpacing/>
        <w:jc w:val="both"/>
        <w:rPr>
          <w:i w:val="0"/>
          <w:sz w:val="25"/>
          <w:szCs w:val="25"/>
        </w:rPr>
      </w:pPr>
      <w:r w:rsidRPr="00593B43">
        <w:rPr>
          <w:i w:val="0"/>
          <w:sz w:val="25"/>
          <w:szCs w:val="25"/>
        </w:rPr>
        <w:t xml:space="preserve">Per uscire da </w:t>
      </w:r>
      <w:r w:rsidR="00B4409B" w:rsidRPr="00593B43">
        <w:rPr>
          <w:i w:val="0"/>
          <w:sz w:val="25"/>
          <w:szCs w:val="25"/>
        </w:rPr>
        <w:t>quello</w:t>
      </w:r>
      <w:r w:rsidRPr="00593B43">
        <w:rPr>
          <w:i w:val="0"/>
          <w:sz w:val="25"/>
          <w:szCs w:val="25"/>
        </w:rPr>
        <w:t xml:space="preserve"> stato di disperazione e fame, m</w:t>
      </w:r>
      <w:r w:rsidR="00AA302C" w:rsidRPr="00593B43">
        <w:rPr>
          <w:i w:val="0"/>
          <w:sz w:val="25"/>
          <w:szCs w:val="25"/>
        </w:rPr>
        <w:t xml:space="preserve">’imposi di finire la scuola </w:t>
      </w:r>
      <w:r w:rsidRPr="00593B43">
        <w:rPr>
          <w:i w:val="0"/>
          <w:sz w:val="25"/>
          <w:szCs w:val="25"/>
        </w:rPr>
        <w:t xml:space="preserve">prima </w:t>
      </w:r>
      <w:r w:rsidR="00AA302C" w:rsidRPr="00593B43">
        <w:rPr>
          <w:i w:val="0"/>
          <w:sz w:val="25"/>
          <w:szCs w:val="25"/>
        </w:rPr>
        <w:t>e</w:t>
      </w:r>
      <w:r w:rsidRPr="00593B43">
        <w:rPr>
          <w:i w:val="0"/>
          <w:sz w:val="25"/>
          <w:szCs w:val="25"/>
        </w:rPr>
        <w:t xml:space="preserve"> dopo aver studiato per mesi interi di giorno quando non lavoravo, e di notte,</w:t>
      </w:r>
      <w:r w:rsidR="00AA302C" w:rsidRPr="00593B43">
        <w:rPr>
          <w:i w:val="0"/>
          <w:sz w:val="25"/>
          <w:szCs w:val="25"/>
        </w:rPr>
        <w:t xml:space="preserve"> riuscì. </w:t>
      </w:r>
    </w:p>
    <w:p w:rsidR="00187647" w:rsidRPr="003458F8" w:rsidRDefault="00AA302C" w:rsidP="00AF4FDE">
      <w:pPr>
        <w:spacing w:before="0" w:beforeAutospacing="0" w:after="0" w:afterAutospacing="0"/>
        <w:contextualSpacing/>
        <w:jc w:val="both"/>
        <w:rPr>
          <w:i w:val="0"/>
          <w:sz w:val="25"/>
          <w:szCs w:val="25"/>
        </w:rPr>
      </w:pPr>
      <w:r w:rsidRPr="003458F8">
        <w:rPr>
          <w:i w:val="0"/>
          <w:sz w:val="25"/>
          <w:szCs w:val="25"/>
        </w:rPr>
        <w:t>Il giorno della mia laurea pioveva e zia stava morendo in un letto di ospedale; non feci in tempo a salutarla e questo fatto</w:t>
      </w:r>
      <w:r w:rsidR="00187647" w:rsidRPr="003458F8">
        <w:rPr>
          <w:i w:val="0"/>
          <w:sz w:val="25"/>
          <w:szCs w:val="25"/>
        </w:rPr>
        <w:t>,</w:t>
      </w:r>
      <w:r w:rsidRPr="003458F8">
        <w:rPr>
          <w:i w:val="0"/>
          <w:sz w:val="25"/>
          <w:szCs w:val="25"/>
        </w:rPr>
        <w:t xml:space="preserve"> mi torturò per parecchio tempo. </w:t>
      </w:r>
    </w:p>
    <w:p w:rsidR="00BF779C" w:rsidRPr="003458F8" w:rsidRDefault="00187647" w:rsidP="00AF4FDE">
      <w:pPr>
        <w:spacing w:before="0" w:beforeAutospacing="0" w:after="0" w:afterAutospacing="0"/>
        <w:contextualSpacing/>
        <w:jc w:val="both"/>
        <w:rPr>
          <w:i w:val="0"/>
          <w:sz w:val="25"/>
          <w:szCs w:val="25"/>
        </w:rPr>
      </w:pPr>
      <w:r w:rsidRPr="003458F8">
        <w:rPr>
          <w:i w:val="0"/>
          <w:sz w:val="25"/>
          <w:szCs w:val="25"/>
        </w:rPr>
        <w:t xml:space="preserve">       </w:t>
      </w:r>
      <w:r w:rsidR="00AA302C" w:rsidRPr="003458F8">
        <w:rPr>
          <w:i w:val="0"/>
          <w:sz w:val="25"/>
          <w:szCs w:val="25"/>
        </w:rPr>
        <w:t xml:space="preserve">Dopo la laurea trovai un lavoretto presso un piccolo editore appena fuori città, </w:t>
      </w:r>
      <w:r w:rsidRPr="003458F8">
        <w:rPr>
          <w:i w:val="0"/>
          <w:sz w:val="25"/>
          <w:szCs w:val="25"/>
        </w:rPr>
        <w:t xml:space="preserve">Mel &amp; Co di </w:t>
      </w:r>
      <w:r w:rsidR="00AA302C" w:rsidRPr="003458F8">
        <w:rPr>
          <w:i w:val="0"/>
          <w:sz w:val="25"/>
          <w:szCs w:val="25"/>
        </w:rPr>
        <w:t xml:space="preserve">Mel </w:t>
      </w:r>
      <w:proofErr w:type="spellStart"/>
      <w:r w:rsidR="00AA302C" w:rsidRPr="003458F8">
        <w:rPr>
          <w:i w:val="0"/>
          <w:sz w:val="25"/>
          <w:szCs w:val="25"/>
        </w:rPr>
        <w:t>Friston</w:t>
      </w:r>
      <w:proofErr w:type="spellEnd"/>
      <w:r w:rsidR="00AA302C" w:rsidRPr="003458F8">
        <w:rPr>
          <w:i w:val="0"/>
          <w:sz w:val="25"/>
          <w:szCs w:val="25"/>
        </w:rPr>
        <w:t xml:space="preserve">, un uomo </w:t>
      </w:r>
      <w:r w:rsidRPr="003458F8">
        <w:rPr>
          <w:i w:val="0"/>
          <w:sz w:val="25"/>
          <w:szCs w:val="25"/>
        </w:rPr>
        <w:t xml:space="preserve">buono </w:t>
      </w:r>
      <w:r w:rsidR="00AA302C" w:rsidRPr="003458F8">
        <w:rPr>
          <w:i w:val="0"/>
          <w:sz w:val="25"/>
          <w:szCs w:val="25"/>
        </w:rPr>
        <w:t xml:space="preserve">come un pezzo di pane che </w:t>
      </w:r>
      <w:r w:rsidR="00FC68CA" w:rsidRPr="003458F8">
        <w:rPr>
          <w:i w:val="0"/>
          <w:sz w:val="25"/>
          <w:szCs w:val="25"/>
        </w:rPr>
        <w:t>m’</w:t>
      </w:r>
      <w:r w:rsidR="00AA302C" w:rsidRPr="003458F8">
        <w:rPr>
          <w:i w:val="0"/>
          <w:sz w:val="25"/>
          <w:szCs w:val="25"/>
        </w:rPr>
        <w:t xml:space="preserve">insegnò cose che la scuola non insegna. </w:t>
      </w:r>
      <w:r w:rsidR="0036248A" w:rsidRPr="003458F8">
        <w:rPr>
          <w:i w:val="0"/>
          <w:sz w:val="25"/>
          <w:szCs w:val="25"/>
        </w:rPr>
        <w:t>Scrivere era ancora un hobby</w:t>
      </w:r>
      <w:r w:rsidR="00A21816">
        <w:rPr>
          <w:i w:val="0"/>
          <w:sz w:val="25"/>
          <w:szCs w:val="25"/>
        </w:rPr>
        <w:t xml:space="preserve"> ma come diceva Mel -</w:t>
      </w:r>
      <w:r w:rsidR="0007161E" w:rsidRPr="003458F8">
        <w:rPr>
          <w:i w:val="0"/>
          <w:sz w:val="25"/>
          <w:szCs w:val="25"/>
        </w:rPr>
        <w:t xml:space="preserve"> </w:t>
      </w:r>
      <w:r w:rsidR="00A21816">
        <w:rPr>
          <w:i w:val="0"/>
          <w:sz w:val="25"/>
          <w:szCs w:val="25"/>
        </w:rPr>
        <w:t>“</w:t>
      </w:r>
      <w:r w:rsidR="0007161E" w:rsidRPr="003458F8">
        <w:rPr>
          <w:i w:val="0"/>
          <w:sz w:val="25"/>
          <w:szCs w:val="25"/>
        </w:rPr>
        <w:t>ragazzo se hai stoffa stai sicuro che arrivi</w:t>
      </w:r>
      <w:r w:rsidR="0036248A" w:rsidRPr="003458F8">
        <w:rPr>
          <w:i w:val="0"/>
          <w:sz w:val="25"/>
          <w:szCs w:val="25"/>
        </w:rPr>
        <w:t>, questa</w:t>
      </w:r>
      <w:r w:rsidR="00B4409B" w:rsidRPr="003458F8">
        <w:rPr>
          <w:i w:val="0"/>
          <w:sz w:val="25"/>
          <w:szCs w:val="25"/>
        </w:rPr>
        <w:t xml:space="preserve"> </w:t>
      </w:r>
      <w:r w:rsidR="0007161E" w:rsidRPr="003458F8">
        <w:rPr>
          <w:i w:val="0"/>
          <w:sz w:val="25"/>
          <w:szCs w:val="25"/>
        </w:rPr>
        <w:t>come in t</w:t>
      </w:r>
      <w:r w:rsidR="0036248A" w:rsidRPr="003458F8">
        <w:rPr>
          <w:i w:val="0"/>
          <w:sz w:val="25"/>
          <w:szCs w:val="25"/>
        </w:rPr>
        <w:t xml:space="preserve">utte le cose, è </w:t>
      </w:r>
      <w:r w:rsidR="0007161E" w:rsidRPr="003458F8">
        <w:rPr>
          <w:i w:val="0"/>
          <w:sz w:val="25"/>
          <w:szCs w:val="25"/>
        </w:rPr>
        <w:t>il frutto dei tuoi sacrifici</w:t>
      </w:r>
      <w:r w:rsidR="008C7265" w:rsidRPr="003458F8">
        <w:rPr>
          <w:i w:val="0"/>
          <w:sz w:val="25"/>
          <w:szCs w:val="25"/>
        </w:rPr>
        <w:t xml:space="preserve"> </w:t>
      </w:r>
      <w:r w:rsidR="0036248A" w:rsidRPr="003458F8">
        <w:rPr>
          <w:i w:val="0"/>
          <w:sz w:val="25"/>
          <w:szCs w:val="25"/>
        </w:rPr>
        <w:t>e ricordati che la volontà potrà farti realizzare qualsiasi</w:t>
      </w:r>
      <w:r w:rsidR="00E1339B" w:rsidRPr="003458F8">
        <w:rPr>
          <w:i w:val="0"/>
          <w:sz w:val="25"/>
          <w:szCs w:val="25"/>
        </w:rPr>
        <w:t xml:space="preserve"> </w:t>
      </w:r>
      <w:r w:rsidR="0007161E" w:rsidRPr="003458F8">
        <w:rPr>
          <w:i w:val="0"/>
          <w:sz w:val="25"/>
          <w:szCs w:val="25"/>
        </w:rPr>
        <w:t>sogno</w:t>
      </w:r>
      <w:r w:rsidR="00A21816">
        <w:rPr>
          <w:i w:val="0"/>
          <w:sz w:val="25"/>
          <w:szCs w:val="25"/>
        </w:rPr>
        <w:t>” -</w:t>
      </w:r>
      <w:r w:rsidR="0007161E" w:rsidRPr="003458F8">
        <w:rPr>
          <w:i w:val="0"/>
          <w:sz w:val="25"/>
          <w:szCs w:val="25"/>
        </w:rPr>
        <w:t xml:space="preserve"> </w:t>
      </w:r>
      <w:r w:rsidR="0036248A" w:rsidRPr="003458F8">
        <w:rPr>
          <w:i w:val="0"/>
          <w:sz w:val="25"/>
          <w:szCs w:val="25"/>
        </w:rPr>
        <w:t>b</w:t>
      </w:r>
      <w:r w:rsidR="0007161E" w:rsidRPr="003458F8">
        <w:rPr>
          <w:i w:val="0"/>
          <w:sz w:val="25"/>
          <w:szCs w:val="25"/>
        </w:rPr>
        <w:t>e</w:t>
      </w:r>
      <w:r w:rsidR="0036248A" w:rsidRPr="003458F8">
        <w:rPr>
          <w:i w:val="0"/>
          <w:sz w:val="25"/>
          <w:szCs w:val="25"/>
        </w:rPr>
        <w:t>h</w:t>
      </w:r>
      <w:r w:rsidR="00DD3D81" w:rsidRPr="003458F8">
        <w:rPr>
          <w:i w:val="0"/>
          <w:sz w:val="25"/>
          <w:szCs w:val="25"/>
        </w:rPr>
        <w:t>, oggi posso dire che</w:t>
      </w:r>
      <w:r w:rsidR="0036248A" w:rsidRPr="003458F8">
        <w:rPr>
          <w:i w:val="0"/>
          <w:sz w:val="25"/>
          <w:szCs w:val="25"/>
        </w:rPr>
        <w:t xml:space="preserve"> </w:t>
      </w:r>
      <w:r w:rsidR="00E1339B" w:rsidRPr="003458F8">
        <w:rPr>
          <w:i w:val="0"/>
          <w:sz w:val="25"/>
          <w:szCs w:val="25"/>
        </w:rPr>
        <w:t>quell’</w:t>
      </w:r>
      <w:r w:rsidR="0036248A" w:rsidRPr="003458F8">
        <w:rPr>
          <w:i w:val="0"/>
          <w:sz w:val="25"/>
          <w:szCs w:val="25"/>
        </w:rPr>
        <w:t>uomo</w:t>
      </w:r>
      <w:r w:rsidR="0007161E" w:rsidRPr="003458F8">
        <w:rPr>
          <w:i w:val="0"/>
          <w:sz w:val="25"/>
          <w:szCs w:val="25"/>
        </w:rPr>
        <w:t xml:space="preserve"> non aveva torto. Fu lui a </w:t>
      </w:r>
      <w:r w:rsidR="00B4409B" w:rsidRPr="003458F8">
        <w:rPr>
          <w:i w:val="0"/>
          <w:sz w:val="25"/>
          <w:szCs w:val="25"/>
        </w:rPr>
        <w:t>correggere</w:t>
      </w:r>
      <w:r w:rsidR="0007161E" w:rsidRPr="003458F8">
        <w:rPr>
          <w:i w:val="0"/>
          <w:sz w:val="25"/>
          <w:szCs w:val="25"/>
        </w:rPr>
        <w:t xml:space="preserve"> il mio primo libro e a presentarmi </w:t>
      </w:r>
      <w:r w:rsidR="00B071D1" w:rsidRPr="003458F8">
        <w:rPr>
          <w:i w:val="0"/>
          <w:sz w:val="25"/>
          <w:szCs w:val="25"/>
        </w:rPr>
        <w:t xml:space="preserve">quella creatura deliziosa che sarebbe stata </w:t>
      </w:r>
      <w:r w:rsidR="0007161E" w:rsidRPr="003458F8">
        <w:rPr>
          <w:i w:val="0"/>
          <w:sz w:val="25"/>
          <w:szCs w:val="25"/>
        </w:rPr>
        <w:t>la mia futura moglie.</w:t>
      </w:r>
      <w:r w:rsidRPr="003458F8">
        <w:rPr>
          <w:i w:val="0"/>
          <w:sz w:val="25"/>
          <w:szCs w:val="25"/>
        </w:rPr>
        <w:t xml:space="preserve"> </w:t>
      </w:r>
    </w:p>
    <w:p w:rsidR="00AA302C" w:rsidRPr="003458F8" w:rsidRDefault="00187647" w:rsidP="00AF4FDE">
      <w:pPr>
        <w:spacing w:before="0" w:beforeAutospacing="0" w:after="0" w:afterAutospacing="0"/>
        <w:contextualSpacing/>
        <w:jc w:val="both"/>
        <w:rPr>
          <w:i w:val="0"/>
          <w:sz w:val="25"/>
          <w:szCs w:val="25"/>
        </w:rPr>
      </w:pPr>
      <w:r w:rsidRPr="003458F8">
        <w:rPr>
          <w:i w:val="0"/>
          <w:sz w:val="25"/>
          <w:szCs w:val="25"/>
        </w:rPr>
        <w:lastRenderedPageBreak/>
        <w:t>Ancora oggi lo ricordo nelle mie preghiere, perché se non fosse stato per la sua fiducia, credo che sarei rimasto u</w:t>
      </w:r>
      <w:r w:rsidR="00367769" w:rsidRPr="003458F8">
        <w:rPr>
          <w:i w:val="0"/>
          <w:sz w:val="25"/>
          <w:szCs w:val="25"/>
        </w:rPr>
        <w:t>n disperato in cerca di fortuna o il povero cassiere di un super mercatino di provincia, disperato e pieno di sogni.</w:t>
      </w:r>
    </w:p>
    <w:p w:rsidR="00BF779C" w:rsidRPr="003458F8" w:rsidRDefault="00AA3208" w:rsidP="00AF4FDE">
      <w:pPr>
        <w:spacing w:before="0" w:beforeAutospacing="0" w:after="0" w:afterAutospacing="0"/>
        <w:contextualSpacing/>
        <w:jc w:val="both"/>
        <w:rPr>
          <w:i w:val="0"/>
          <w:sz w:val="25"/>
          <w:szCs w:val="25"/>
        </w:rPr>
      </w:pPr>
      <w:r w:rsidRPr="003458F8">
        <w:rPr>
          <w:i w:val="0"/>
          <w:sz w:val="25"/>
          <w:szCs w:val="25"/>
        </w:rPr>
        <w:t>Con gli anni avevo</w:t>
      </w:r>
      <w:r w:rsidR="00455ED8" w:rsidRPr="003458F8">
        <w:rPr>
          <w:i w:val="0"/>
          <w:sz w:val="25"/>
          <w:szCs w:val="25"/>
        </w:rPr>
        <w:t xml:space="preserve"> </w:t>
      </w:r>
      <w:r w:rsidR="006E0273" w:rsidRPr="003458F8">
        <w:rPr>
          <w:i w:val="0"/>
          <w:sz w:val="25"/>
          <w:szCs w:val="25"/>
        </w:rPr>
        <w:t>capito che lo scrivere per me</w:t>
      </w:r>
      <w:r w:rsidR="00455ED8" w:rsidRPr="003458F8">
        <w:rPr>
          <w:i w:val="0"/>
          <w:sz w:val="25"/>
          <w:szCs w:val="25"/>
        </w:rPr>
        <w:t xml:space="preserve"> era diventata una sorta di liberazione, un dare sfogo alla voce dell’anima quando questa aveva qualcosa da dire. </w:t>
      </w:r>
    </w:p>
    <w:p w:rsidR="00455ED8" w:rsidRPr="003458F8" w:rsidRDefault="00455ED8" w:rsidP="00AF4FDE">
      <w:pPr>
        <w:spacing w:before="0" w:beforeAutospacing="0" w:after="0" w:afterAutospacing="0"/>
        <w:contextualSpacing/>
        <w:jc w:val="both"/>
        <w:rPr>
          <w:i w:val="0"/>
          <w:sz w:val="25"/>
          <w:szCs w:val="25"/>
        </w:rPr>
      </w:pPr>
      <w:r w:rsidRPr="003458F8">
        <w:rPr>
          <w:i w:val="0"/>
          <w:sz w:val="25"/>
          <w:szCs w:val="25"/>
        </w:rPr>
        <w:t xml:space="preserve">Certe volte </w:t>
      </w:r>
      <w:r w:rsidR="00A21816">
        <w:rPr>
          <w:i w:val="0"/>
          <w:sz w:val="25"/>
          <w:szCs w:val="25"/>
        </w:rPr>
        <w:t>nemmeno io la capivo molto bene</w:t>
      </w:r>
      <w:r w:rsidRPr="003458F8">
        <w:rPr>
          <w:i w:val="0"/>
          <w:sz w:val="25"/>
          <w:szCs w:val="25"/>
        </w:rPr>
        <w:t xml:space="preserve"> questa voce, ma certe altre guardavo la mia mano scorrere velocemente sui tasti della macchina </w:t>
      </w:r>
      <w:r w:rsidR="00B4409B" w:rsidRPr="003458F8">
        <w:rPr>
          <w:i w:val="0"/>
          <w:sz w:val="25"/>
          <w:szCs w:val="25"/>
        </w:rPr>
        <w:t>per</w:t>
      </w:r>
      <w:r w:rsidRPr="003458F8">
        <w:rPr>
          <w:i w:val="0"/>
          <w:sz w:val="25"/>
          <w:szCs w:val="25"/>
        </w:rPr>
        <w:t xml:space="preserve"> scrivere come se un alieno si fosse impossessato del mio corpo.</w:t>
      </w:r>
    </w:p>
    <w:p w:rsidR="00AA302C" w:rsidRPr="003458F8" w:rsidRDefault="00BF779C" w:rsidP="00AF4FDE">
      <w:pPr>
        <w:spacing w:before="0" w:beforeAutospacing="0" w:after="0" w:afterAutospacing="0"/>
        <w:contextualSpacing/>
        <w:jc w:val="both"/>
        <w:rPr>
          <w:i w:val="0"/>
          <w:sz w:val="25"/>
          <w:szCs w:val="25"/>
        </w:rPr>
      </w:pPr>
      <w:r w:rsidRPr="003458F8">
        <w:rPr>
          <w:i w:val="0"/>
          <w:sz w:val="25"/>
          <w:szCs w:val="25"/>
        </w:rPr>
        <w:t>La liberazione del mio spirito era arrivata. Sapevo come mi sarei guadagnato da vivere e questo traguardo non sapevo si sarebbe rivelato utile a verità per molti ancora incomprensibili.</w:t>
      </w:r>
    </w:p>
    <w:p w:rsidR="008D0A1D" w:rsidRPr="003458F8" w:rsidRDefault="00E67343" w:rsidP="00AF4FDE">
      <w:pPr>
        <w:spacing w:before="0" w:beforeAutospacing="0" w:after="0" w:afterAutospacing="0"/>
        <w:contextualSpacing/>
        <w:jc w:val="both"/>
        <w:rPr>
          <w:i w:val="0"/>
          <w:sz w:val="25"/>
          <w:szCs w:val="25"/>
        </w:rPr>
      </w:pPr>
      <w:r w:rsidRPr="003458F8">
        <w:rPr>
          <w:i w:val="0"/>
          <w:sz w:val="25"/>
          <w:szCs w:val="25"/>
        </w:rPr>
        <w:t xml:space="preserve">        </w:t>
      </w:r>
      <w:r w:rsidR="00956186" w:rsidRPr="003458F8">
        <w:rPr>
          <w:i w:val="0"/>
          <w:sz w:val="25"/>
          <w:szCs w:val="25"/>
        </w:rPr>
        <w:t>Un Sabato</w:t>
      </w:r>
      <w:r w:rsidR="0062412C">
        <w:rPr>
          <w:i w:val="0"/>
          <w:sz w:val="25"/>
          <w:szCs w:val="25"/>
        </w:rPr>
        <w:t>,</w:t>
      </w:r>
      <w:r w:rsidR="00956186" w:rsidRPr="003458F8">
        <w:rPr>
          <w:i w:val="0"/>
          <w:sz w:val="25"/>
          <w:szCs w:val="25"/>
        </w:rPr>
        <w:t xml:space="preserve"> di primo mattino, quando non avevo ancora aperto </w:t>
      </w:r>
      <w:r w:rsidR="0062412C">
        <w:rPr>
          <w:i w:val="0"/>
          <w:sz w:val="25"/>
          <w:szCs w:val="25"/>
        </w:rPr>
        <w:t>il giornale</w:t>
      </w:r>
      <w:r w:rsidR="00956186" w:rsidRPr="003458F8">
        <w:rPr>
          <w:i w:val="0"/>
          <w:sz w:val="25"/>
          <w:szCs w:val="25"/>
        </w:rPr>
        <w:t xml:space="preserve"> e</w:t>
      </w:r>
      <w:r w:rsidR="0062412C">
        <w:rPr>
          <w:i w:val="0"/>
          <w:sz w:val="25"/>
          <w:szCs w:val="25"/>
        </w:rPr>
        <w:t>,</w:t>
      </w:r>
      <w:r w:rsidR="00956186" w:rsidRPr="003458F8">
        <w:rPr>
          <w:i w:val="0"/>
          <w:sz w:val="25"/>
          <w:szCs w:val="25"/>
        </w:rPr>
        <w:t xml:space="preserve"> davanti </w:t>
      </w:r>
      <w:r w:rsidR="00FC68CA" w:rsidRPr="003458F8">
        <w:rPr>
          <w:i w:val="0"/>
          <w:sz w:val="25"/>
          <w:szCs w:val="25"/>
        </w:rPr>
        <w:t>a</w:t>
      </w:r>
      <w:r w:rsidR="00956186" w:rsidRPr="003458F8">
        <w:rPr>
          <w:i w:val="0"/>
          <w:sz w:val="25"/>
          <w:szCs w:val="25"/>
        </w:rPr>
        <w:t xml:space="preserve"> una tazza di buon caffè fumante</w:t>
      </w:r>
      <w:r w:rsidR="003E743B" w:rsidRPr="003458F8">
        <w:rPr>
          <w:i w:val="0"/>
          <w:sz w:val="25"/>
          <w:szCs w:val="25"/>
        </w:rPr>
        <w:t>,</w:t>
      </w:r>
      <w:r w:rsidR="00956186" w:rsidRPr="003458F8">
        <w:rPr>
          <w:i w:val="0"/>
          <w:sz w:val="25"/>
          <w:szCs w:val="25"/>
        </w:rPr>
        <w:t xml:space="preserve"> decisi di guardare nella storia degli scomparsi men</w:t>
      </w:r>
      <w:r w:rsidR="003E743B" w:rsidRPr="003458F8">
        <w:rPr>
          <w:i w:val="0"/>
          <w:sz w:val="25"/>
          <w:szCs w:val="25"/>
        </w:rPr>
        <w:t xml:space="preserve">o noti del triangolo </w:t>
      </w:r>
      <w:r w:rsidR="00956186" w:rsidRPr="003458F8">
        <w:rPr>
          <w:i w:val="0"/>
          <w:sz w:val="25"/>
          <w:szCs w:val="25"/>
        </w:rPr>
        <w:t xml:space="preserve">Bermuda, e </w:t>
      </w:r>
      <w:r w:rsidR="00FC68CA" w:rsidRPr="003458F8">
        <w:rPr>
          <w:i w:val="0"/>
          <w:sz w:val="25"/>
          <w:szCs w:val="25"/>
        </w:rPr>
        <w:t>no</w:t>
      </w:r>
      <w:r w:rsidR="00956186" w:rsidRPr="003458F8">
        <w:rPr>
          <w:i w:val="0"/>
          <w:sz w:val="25"/>
          <w:szCs w:val="25"/>
        </w:rPr>
        <w:t>.</w:t>
      </w:r>
      <w:r w:rsidR="00226981" w:rsidRPr="003458F8">
        <w:rPr>
          <w:i w:val="0"/>
          <w:sz w:val="25"/>
          <w:szCs w:val="25"/>
        </w:rPr>
        <w:t xml:space="preserve"> </w:t>
      </w:r>
    </w:p>
    <w:p w:rsidR="009949BC" w:rsidRPr="003458F8" w:rsidRDefault="00226981" w:rsidP="00AF4FDE">
      <w:pPr>
        <w:spacing w:before="0" w:beforeAutospacing="0" w:after="0" w:afterAutospacing="0"/>
        <w:contextualSpacing/>
        <w:jc w:val="both"/>
        <w:rPr>
          <w:i w:val="0"/>
          <w:sz w:val="25"/>
          <w:szCs w:val="25"/>
        </w:rPr>
      </w:pPr>
      <w:r w:rsidRPr="003458F8">
        <w:rPr>
          <w:i w:val="0"/>
          <w:sz w:val="25"/>
          <w:szCs w:val="25"/>
        </w:rPr>
        <w:t>Sandra, la mia affettuosa compagna e moglie</w:t>
      </w:r>
      <w:r w:rsidR="00B7721B" w:rsidRPr="003458F8">
        <w:rPr>
          <w:i w:val="0"/>
          <w:sz w:val="25"/>
          <w:szCs w:val="25"/>
        </w:rPr>
        <w:t>,</w:t>
      </w:r>
      <w:r w:rsidRPr="003458F8">
        <w:rPr>
          <w:i w:val="0"/>
          <w:sz w:val="25"/>
          <w:szCs w:val="25"/>
        </w:rPr>
        <w:t xml:space="preserve"> era morta da più di un anno, e il travaglio emotivo aveva lasciato ancora un’interminabile scia di dolore. </w:t>
      </w:r>
      <w:r w:rsidR="0022046F" w:rsidRPr="003458F8">
        <w:rPr>
          <w:i w:val="0"/>
          <w:sz w:val="25"/>
          <w:szCs w:val="25"/>
        </w:rPr>
        <w:t xml:space="preserve">     </w:t>
      </w:r>
    </w:p>
    <w:p w:rsidR="009949BC" w:rsidRPr="003458F8" w:rsidRDefault="00226981" w:rsidP="00AF4FDE">
      <w:pPr>
        <w:spacing w:before="0" w:beforeAutospacing="0" w:after="0" w:afterAutospacing="0"/>
        <w:contextualSpacing/>
        <w:jc w:val="both"/>
        <w:rPr>
          <w:i w:val="0"/>
          <w:sz w:val="25"/>
          <w:szCs w:val="25"/>
        </w:rPr>
      </w:pPr>
      <w:r w:rsidRPr="003458F8">
        <w:rPr>
          <w:i w:val="0"/>
          <w:sz w:val="25"/>
          <w:szCs w:val="25"/>
        </w:rPr>
        <w:t xml:space="preserve">Vivevo nella </w:t>
      </w:r>
      <w:r w:rsidR="00B7721B" w:rsidRPr="003458F8">
        <w:rPr>
          <w:i w:val="0"/>
          <w:sz w:val="25"/>
          <w:szCs w:val="25"/>
        </w:rPr>
        <w:t xml:space="preserve">cruda </w:t>
      </w:r>
      <w:r w:rsidRPr="003458F8">
        <w:rPr>
          <w:i w:val="0"/>
          <w:sz w:val="25"/>
          <w:szCs w:val="25"/>
        </w:rPr>
        <w:t xml:space="preserve">realtà convincendomi che in quel </w:t>
      </w:r>
      <w:r w:rsidR="0062412C">
        <w:rPr>
          <w:i w:val="0"/>
          <w:sz w:val="25"/>
          <w:szCs w:val="25"/>
        </w:rPr>
        <w:t>“</w:t>
      </w:r>
      <w:r w:rsidR="00B7721B" w:rsidRPr="003458F8">
        <w:rPr>
          <w:sz w:val="25"/>
          <w:szCs w:val="25"/>
        </w:rPr>
        <w:t>carpe diem</w:t>
      </w:r>
      <w:r w:rsidR="0062412C">
        <w:rPr>
          <w:sz w:val="25"/>
          <w:szCs w:val="25"/>
        </w:rPr>
        <w:t>”</w:t>
      </w:r>
      <w:r w:rsidR="00B7721B" w:rsidRPr="003458F8">
        <w:rPr>
          <w:i w:val="0"/>
          <w:sz w:val="25"/>
          <w:szCs w:val="25"/>
        </w:rPr>
        <w:t xml:space="preserve"> </w:t>
      </w:r>
      <w:r w:rsidRPr="003458F8">
        <w:rPr>
          <w:i w:val="0"/>
          <w:sz w:val="25"/>
          <w:szCs w:val="25"/>
        </w:rPr>
        <w:t>quotidiano</w:t>
      </w:r>
      <w:r w:rsidR="00B7721B" w:rsidRPr="003458F8">
        <w:rPr>
          <w:i w:val="0"/>
          <w:sz w:val="25"/>
          <w:szCs w:val="25"/>
        </w:rPr>
        <w:t>,</w:t>
      </w:r>
      <w:r w:rsidRPr="003458F8">
        <w:rPr>
          <w:i w:val="0"/>
          <w:sz w:val="25"/>
          <w:szCs w:val="25"/>
        </w:rPr>
        <w:t xml:space="preserve"> avrei dovuto portare avanti la sua memoria, c</w:t>
      </w:r>
      <w:r w:rsidR="00B7721B" w:rsidRPr="003458F8">
        <w:rPr>
          <w:i w:val="0"/>
          <w:sz w:val="25"/>
          <w:szCs w:val="25"/>
        </w:rPr>
        <w:t>he ne so, magari nei miei libri o cercando di ricordarla nelle conversazioni con i nostri amici.</w:t>
      </w:r>
      <w:r w:rsidR="00824F06" w:rsidRPr="003458F8">
        <w:rPr>
          <w:i w:val="0"/>
          <w:sz w:val="25"/>
          <w:szCs w:val="25"/>
        </w:rPr>
        <w:t xml:space="preserve"> </w:t>
      </w:r>
    </w:p>
    <w:p w:rsidR="00CA2D58" w:rsidRPr="003458F8" w:rsidRDefault="00956186" w:rsidP="00AF4FDE">
      <w:pPr>
        <w:spacing w:before="0" w:beforeAutospacing="0" w:after="0" w:afterAutospacing="0"/>
        <w:contextualSpacing/>
        <w:jc w:val="both"/>
        <w:rPr>
          <w:i w:val="0"/>
          <w:sz w:val="25"/>
          <w:szCs w:val="25"/>
        </w:rPr>
      </w:pPr>
      <w:r w:rsidRPr="003458F8">
        <w:rPr>
          <w:i w:val="0"/>
          <w:sz w:val="25"/>
          <w:szCs w:val="25"/>
        </w:rPr>
        <w:t>Er</w:t>
      </w:r>
      <w:r w:rsidR="00A77D4F" w:rsidRPr="003458F8">
        <w:rPr>
          <w:i w:val="0"/>
          <w:sz w:val="25"/>
          <w:szCs w:val="25"/>
        </w:rPr>
        <w:t>o</w:t>
      </w:r>
      <w:r w:rsidRPr="003458F8">
        <w:rPr>
          <w:i w:val="0"/>
          <w:sz w:val="25"/>
          <w:szCs w:val="25"/>
        </w:rPr>
        <w:t xml:space="preserve"> a corto </w:t>
      </w:r>
      <w:r w:rsidR="00FC68CA" w:rsidRPr="003458F8">
        <w:rPr>
          <w:i w:val="0"/>
          <w:sz w:val="25"/>
          <w:szCs w:val="25"/>
        </w:rPr>
        <w:t>d’</w:t>
      </w:r>
      <w:r w:rsidRPr="003458F8">
        <w:rPr>
          <w:i w:val="0"/>
          <w:sz w:val="25"/>
          <w:szCs w:val="25"/>
        </w:rPr>
        <w:t>idee e l’ispirazione per il grande romanz</w:t>
      </w:r>
      <w:r w:rsidR="00B7721B" w:rsidRPr="003458F8">
        <w:rPr>
          <w:i w:val="0"/>
          <w:sz w:val="25"/>
          <w:szCs w:val="25"/>
        </w:rPr>
        <w:t xml:space="preserve">o, </w:t>
      </w:r>
      <w:r w:rsidR="00FE4144" w:rsidRPr="003458F8">
        <w:rPr>
          <w:i w:val="0"/>
          <w:sz w:val="25"/>
          <w:szCs w:val="25"/>
        </w:rPr>
        <w:t xml:space="preserve">sarebbe arrivata </w:t>
      </w:r>
      <w:r w:rsidR="009F3A07" w:rsidRPr="003458F8">
        <w:rPr>
          <w:i w:val="0"/>
          <w:sz w:val="25"/>
          <w:szCs w:val="25"/>
        </w:rPr>
        <w:t>alla fine</w:t>
      </w:r>
      <w:r w:rsidRPr="003458F8">
        <w:rPr>
          <w:i w:val="0"/>
          <w:sz w:val="25"/>
          <w:szCs w:val="25"/>
        </w:rPr>
        <w:t xml:space="preserve">, ma prima era già passato da parecchio </w:t>
      </w:r>
      <w:r w:rsidR="00442A52" w:rsidRPr="003458F8">
        <w:rPr>
          <w:i w:val="0"/>
          <w:sz w:val="25"/>
          <w:szCs w:val="25"/>
        </w:rPr>
        <w:t>e</w:t>
      </w:r>
      <w:r w:rsidRPr="003458F8">
        <w:rPr>
          <w:i w:val="0"/>
          <w:sz w:val="25"/>
          <w:szCs w:val="25"/>
        </w:rPr>
        <w:t xml:space="preserve"> avevo una gran voglia di scrivere qualcosa</w:t>
      </w:r>
      <w:r w:rsidR="00FE4144" w:rsidRPr="003458F8">
        <w:rPr>
          <w:i w:val="0"/>
          <w:sz w:val="25"/>
          <w:szCs w:val="25"/>
        </w:rPr>
        <w:t>,</w:t>
      </w:r>
      <w:r w:rsidR="003D41D7" w:rsidRPr="003458F8">
        <w:rPr>
          <w:i w:val="0"/>
          <w:sz w:val="25"/>
          <w:szCs w:val="25"/>
        </w:rPr>
        <w:t xml:space="preserve"> un racconto che</w:t>
      </w:r>
      <w:r w:rsidR="00734508" w:rsidRPr="003458F8">
        <w:rPr>
          <w:i w:val="0"/>
          <w:sz w:val="25"/>
          <w:szCs w:val="25"/>
        </w:rPr>
        <w:t xml:space="preserve"> </w:t>
      </w:r>
      <w:r w:rsidRPr="003458F8">
        <w:rPr>
          <w:i w:val="0"/>
          <w:sz w:val="25"/>
          <w:szCs w:val="25"/>
        </w:rPr>
        <w:t xml:space="preserve">mi avrebbe fatto divertire, qualcosa che implicava il mistero e l’indagine, qualcosa senza il pretesto di una verità assoluta. </w:t>
      </w:r>
      <w:r w:rsidR="00CA2D58" w:rsidRPr="003458F8">
        <w:rPr>
          <w:i w:val="0"/>
          <w:sz w:val="25"/>
          <w:szCs w:val="25"/>
        </w:rPr>
        <w:t>D’altronde non avevo alcuna fretta, in fondo il mio lavoro sarebbe potuto essere apprezzato solo dal mio spericolato editore.</w:t>
      </w:r>
    </w:p>
    <w:p w:rsidR="0062412C" w:rsidRDefault="00956186" w:rsidP="00AF4FDE">
      <w:pPr>
        <w:spacing w:before="0" w:beforeAutospacing="0" w:after="0" w:afterAutospacing="0"/>
        <w:contextualSpacing/>
        <w:jc w:val="both"/>
        <w:rPr>
          <w:i w:val="0"/>
          <w:sz w:val="25"/>
          <w:szCs w:val="25"/>
        </w:rPr>
      </w:pPr>
      <w:r w:rsidRPr="003458F8">
        <w:rPr>
          <w:i w:val="0"/>
          <w:sz w:val="25"/>
          <w:szCs w:val="25"/>
        </w:rPr>
        <w:t>Stavo sorseggiando quel liquido scuro</w:t>
      </w:r>
      <w:r w:rsidR="00FE4144" w:rsidRPr="003458F8">
        <w:rPr>
          <w:i w:val="0"/>
          <w:sz w:val="25"/>
          <w:szCs w:val="25"/>
        </w:rPr>
        <w:t xml:space="preserve"> dal quale ero diventato</w:t>
      </w:r>
      <w:r w:rsidR="0062412C">
        <w:rPr>
          <w:i w:val="0"/>
          <w:sz w:val="25"/>
          <w:szCs w:val="25"/>
        </w:rPr>
        <w:t xml:space="preserve"> dipendente</w:t>
      </w:r>
      <w:r w:rsidRPr="003458F8">
        <w:rPr>
          <w:i w:val="0"/>
          <w:sz w:val="25"/>
          <w:szCs w:val="25"/>
        </w:rPr>
        <w:t xml:space="preserve"> </w:t>
      </w:r>
      <w:r w:rsidR="0062412C">
        <w:rPr>
          <w:i w:val="0"/>
          <w:sz w:val="25"/>
          <w:szCs w:val="25"/>
        </w:rPr>
        <w:t xml:space="preserve">… - </w:t>
      </w:r>
      <w:r w:rsidRPr="003458F8">
        <w:rPr>
          <w:i w:val="0"/>
          <w:sz w:val="25"/>
          <w:szCs w:val="25"/>
        </w:rPr>
        <w:t>è vero</w:t>
      </w:r>
      <w:r w:rsidR="00824F06" w:rsidRPr="003458F8">
        <w:rPr>
          <w:i w:val="0"/>
          <w:sz w:val="25"/>
          <w:szCs w:val="25"/>
        </w:rPr>
        <w:t xml:space="preserve"> che gli scrittori se non </w:t>
      </w:r>
      <w:r w:rsidR="0062412C" w:rsidRPr="003458F8">
        <w:rPr>
          <w:i w:val="0"/>
          <w:sz w:val="25"/>
          <w:szCs w:val="25"/>
        </w:rPr>
        <w:t xml:space="preserve">fumano </w:t>
      </w:r>
      <w:r w:rsidR="00824F06" w:rsidRPr="003458F8">
        <w:rPr>
          <w:i w:val="0"/>
          <w:sz w:val="25"/>
          <w:szCs w:val="25"/>
        </w:rPr>
        <w:t>sigarette</w:t>
      </w:r>
      <w:r w:rsidR="0062412C">
        <w:rPr>
          <w:i w:val="0"/>
          <w:sz w:val="25"/>
          <w:szCs w:val="25"/>
        </w:rPr>
        <w:t>,</w:t>
      </w:r>
      <w:r w:rsidRPr="003458F8">
        <w:rPr>
          <w:i w:val="0"/>
          <w:sz w:val="25"/>
          <w:szCs w:val="25"/>
        </w:rPr>
        <w:t xml:space="preserve"> </w:t>
      </w:r>
      <w:r w:rsidR="0062412C" w:rsidRPr="003458F8">
        <w:rPr>
          <w:i w:val="0"/>
          <w:sz w:val="25"/>
          <w:szCs w:val="25"/>
        </w:rPr>
        <w:t xml:space="preserve">bevono </w:t>
      </w:r>
      <w:r w:rsidRPr="003458F8">
        <w:rPr>
          <w:i w:val="0"/>
          <w:sz w:val="25"/>
          <w:szCs w:val="25"/>
        </w:rPr>
        <w:t>litri di caffè</w:t>
      </w:r>
      <w:r w:rsidR="00824F06" w:rsidRPr="003458F8">
        <w:rPr>
          <w:i w:val="0"/>
          <w:sz w:val="25"/>
          <w:szCs w:val="25"/>
        </w:rPr>
        <w:t xml:space="preserve"> e</w:t>
      </w:r>
      <w:r w:rsidRPr="003458F8">
        <w:rPr>
          <w:i w:val="0"/>
          <w:sz w:val="25"/>
          <w:szCs w:val="25"/>
        </w:rPr>
        <w:t xml:space="preserve"> per me</w:t>
      </w:r>
      <w:r w:rsidR="00824F06" w:rsidRPr="003458F8">
        <w:rPr>
          <w:i w:val="0"/>
          <w:sz w:val="25"/>
          <w:szCs w:val="25"/>
        </w:rPr>
        <w:t xml:space="preserve"> questo liquido dannato</w:t>
      </w:r>
      <w:r w:rsidRPr="003458F8">
        <w:rPr>
          <w:i w:val="0"/>
          <w:sz w:val="25"/>
          <w:szCs w:val="25"/>
        </w:rPr>
        <w:t xml:space="preserve"> dev</w:t>
      </w:r>
      <w:r w:rsidR="00FE4144" w:rsidRPr="003458F8">
        <w:rPr>
          <w:i w:val="0"/>
          <w:sz w:val="25"/>
          <w:szCs w:val="25"/>
        </w:rPr>
        <w:t xml:space="preserve">e </w:t>
      </w:r>
      <w:r w:rsidRPr="003458F8">
        <w:rPr>
          <w:i w:val="0"/>
          <w:sz w:val="25"/>
          <w:szCs w:val="25"/>
        </w:rPr>
        <w:t>essere molto, molto dolce,</w:t>
      </w:r>
      <w:r w:rsidR="00824F06" w:rsidRPr="003458F8">
        <w:rPr>
          <w:i w:val="0"/>
          <w:sz w:val="25"/>
          <w:szCs w:val="25"/>
        </w:rPr>
        <w:t xml:space="preserve"> tanto che le papille si devono ben sposare all’aroma di macinato italiano, credo il migl</w:t>
      </w:r>
      <w:r w:rsidR="0062412C">
        <w:rPr>
          <w:i w:val="0"/>
          <w:sz w:val="25"/>
          <w:szCs w:val="25"/>
        </w:rPr>
        <w:t xml:space="preserve">iore per una vecchia moka - … </w:t>
      </w:r>
      <w:r w:rsidRPr="003458F8">
        <w:rPr>
          <w:i w:val="0"/>
          <w:sz w:val="25"/>
          <w:szCs w:val="25"/>
        </w:rPr>
        <w:t xml:space="preserve"> quando l’occhio si fermò sulla prima pagina</w:t>
      </w:r>
      <w:r w:rsidR="00FE4144" w:rsidRPr="003458F8">
        <w:rPr>
          <w:i w:val="0"/>
          <w:sz w:val="25"/>
          <w:szCs w:val="25"/>
        </w:rPr>
        <w:t xml:space="preserve"> del </w:t>
      </w:r>
      <w:r w:rsidR="000E79E4" w:rsidRPr="003458F8">
        <w:rPr>
          <w:i w:val="0"/>
          <w:sz w:val="25"/>
          <w:szCs w:val="25"/>
        </w:rPr>
        <w:t xml:space="preserve">giornale </w:t>
      </w:r>
      <w:r w:rsidR="0006360D" w:rsidRPr="003458F8">
        <w:rPr>
          <w:i w:val="0"/>
          <w:sz w:val="25"/>
          <w:szCs w:val="25"/>
        </w:rPr>
        <w:t xml:space="preserve">Miami </w:t>
      </w:r>
      <w:proofErr w:type="spellStart"/>
      <w:r w:rsidR="0006360D" w:rsidRPr="003458F8">
        <w:rPr>
          <w:i w:val="0"/>
          <w:sz w:val="25"/>
          <w:szCs w:val="25"/>
        </w:rPr>
        <w:t>Herald</w:t>
      </w:r>
      <w:proofErr w:type="spellEnd"/>
      <w:r w:rsidR="0006360D" w:rsidRPr="003458F8">
        <w:rPr>
          <w:i w:val="0"/>
          <w:sz w:val="25"/>
          <w:szCs w:val="25"/>
        </w:rPr>
        <w:t xml:space="preserve">, </w:t>
      </w:r>
      <w:r w:rsidR="00251B00" w:rsidRPr="003458F8">
        <w:rPr>
          <w:i w:val="0"/>
          <w:sz w:val="25"/>
          <w:szCs w:val="25"/>
        </w:rPr>
        <w:t>quotidiano</w:t>
      </w:r>
      <w:r w:rsidR="0006360D" w:rsidRPr="003458F8">
        <w:rPr>
          <w:i w:val="0"/>
          <w:sz w:val="25"/>
          <w:szCs w:val="25"/>
        </w:rPr>
        <w:t xml:space="preserve"> di grande autorità specialmente nella critica sportiva dei Miami Dolphins</w:t>
      </w:r>
      <w:r w:rsidR="007A5317" w:rsidRPr="003458F8">
        <w:rPr>
          <w:i w:val="0"/>
          <w:sz w:val="25"/>
          <w:szCs w:val="25"/>
        </w:rPr>
        <w:t>, almeno a mio modesto parere</w:t>
      </w:r>
      <w:r w:rsidR="0062412C">
        <w:rPr>
          <w:i w:val="0"/>
          <w:sz w:val="25"/>
          <w:szCs w:val="25"/>
        </w:rPr>
        <w:t>.</w:t>
      </w:r>
      <w:r w:rsidR="00C94415" w:rsidRPr="003458F8">
        <w:rPr>
          <w:i w:val="0"/>
          <w:sz w:val="25"/>
          <w:szCs w:val="25"/>
        </w:rPr>
        <w:t xml:space="preserve"> </w:t>
      </w:r>
    </w:p>
    <w:p w:rsidR="00675DDE" w:rsidRPr="003458F8" w:rsidRDefault="00675DDE" w:rsidP="00AF4FDE">
      <w:pPr>
        <w:spacing w:before="0" w:beforeAutospacing="0" w:after="0" w:afterAutospacing="0"/>
        <w:contextualSpacing/>
        <w:jc w:val="both"/>
        <w:rPr>
          <w:i w:val="0"/>
          <w:sz w:val="25"/>
          <w:szCs w:val="25"/>
        </w:rPr>
      </w:pPr>
      <w:r w:rsidRPr="003458F8">
        <w:rPr>
          <w:i w:val="0"/>
          <w:sz w:val="25"/>
          <w:szCs w:val="25"/>
        </w:rPr>
        <w:t xml:space="preserve">Stavo leggendo comodamente le prime pagine del giornale, </w:t>
      </w:r>
      <w:r w:rsidR="00FC68CA" w:rsidRPr="003458F8">
        <w:rPr>
          <w:i w:val="0"/>
          <w:sz w:val="25"/>
          <w:szCs w:val="25"/>
        </w:rPr>
        <w:t>con i</w:t>
      </w:r>
      <w:r w:rsidRPr="003458F8">
        <w:rPr>
          <w:i w:val="0"/>
          <w:sz w:val="25"/>
          <w:szCs w:val="25"/>
        </w:rPr>
        <w:t xml:space="preserve"> piedi alzati e perpendicolari al tavolino </w:t>
      </w:r>
      <w:r w:rsidR="003E2917" w:rsidRPr="003458F8">
        <w:rPr>
          <w:i w:val="0"/>
          <w:sz w:val="25"/>
          <w:szCs w:val="25"/>
        </w:rPr>
        <w:t xml:space="preserve">che </w:t>
      </w:r>
      <w:r w:rsidRPr="003458F8">
        <w:rPr>
          <w:i w:val="0"/>
          <w:sz w:val="25"/>
          <w:szCs w:val="25"/>
        </w:rPr>
        <w:t xml:space="preserve">riposavano felici, alla mia destra un piattino con mentine ancora pieno e una caraffa di caffè bollente </w:t>
      </w:r>
      <w:r w:rsidR="00FC68CA" w:rsidRPr="003458F8">
        <w:rPr>
          <w:i w:val="0"/>
          <w:sz w:val="25"/>
          <w:szCs w:val="25"/>
        </w:rPr>
        <w:t>cui</w:t>
      </w:r>
      <w:r w:rsidRPr="003458F8">
        <w:rPr>
          <w:i w:val="0"/>
          <w:sz w:val="25"/>
          <w:szCs w:val="25"/>
        </w:rPr>
        <w:t xml:space="preserve"> mancava solo il dono della parola per dire sorseggiarmi.</w:t>
      </w:r>
    </w:p>
    <w:p w:rsidR="00675DDE" w:rsidRPr="003458F8" w:rsidRDefault="00675DDE" w:rsidP="00AF4FDE">
      <w:pPr>
        <w:spacing w:before="0" w:beforeAutospacing="0" w:after="0" w:afterAutospacing="0"/>
        <w:contextualSpacing/>
        <w:jc w:val="both"/>
        <w:rPr>
          <w:i w:val="0"/>
          <w:sz w:val="25"/>
          <w:szCs w:val="25"/>
        </w:rPr>
      </w:pPr>
      <w:r w:rsidRPr="003458F8">
        <w:rPr>
          <w:i w:val="0"/>
          <w:sz w:val="25"/>
          <w:szCs w:val="25"/>
        </w:rPr>
        <w:t xml:space="preserve">          </w:t>
      </w:r>
      <w:r w:rsidR="00FE4144" w:rsidRPr="003458F8">
        <w:rPr>
          <w:i w:val="0"/>
          <w:sz w:val="25"/>
          <w:szCs w:val="25"/>
        </w:rPr>
        <w:t xml:space="preserve">L’unica notizia scioccante in un mare di dibattiti politici, che oramai avrebbero disgustato chiunque che in quarant’anni aveva visto gli stessi personaggi cambiare più volte bandiera, </w:t>
      </w:r>
      <w:r w:rsidR="0006360D" w:rsidRPr="003458F8">
        <w:rPr>
          <w:i w:val="0"/>
          <w:sz w:val="25"/>
          <w:szCs w:val="25"/>
        </w:rPr>
        <w:t xml:space="preserve">era la </w:t>
      </w:r>
      <w:r w:rsidR="00EA3A24" w:rsidRPr="003458F8">
        <w:rPr>
          <w:i w:val="0"/>
          <w:sz w:val="25"/>
          <w:szCs w:val="25"/>
        </w:rPr>
        <w:t>scomparsa</w:t>
      </w:r>
      <w:r w:rsidR="0006360D" w:rsidRPr="003458F8">
        <w:rPr>
          <w:i w:val="0"/>
          <w:sz w:val="25"/>
          <w:szCs w:val="25"/>
        </w:rPr>
        <w:t xml:space="preserve"> di un piccolo peschereccio con tre marinai a bordo </w:t>
      </w:r>
      <w:r w:rsidR="00FC68CA" w:rsidRPr="003458F8">
        <w:rPr>
          <w:i w:val="0"/>
          <w:sz w:val="25"/>
          <w:szCs w:val="25"/>
        </w:rPr>
        <w:t>e</w:t>
      </w:r>
      <w:r w:rsidR="0006360D" w:rsidRPr="003458F8">
        <w:rPr>
          <w:i w:val="0"/>
          <w:sz w:val="25"/>
          <w:szCs w:val="25"/>
        </w:rPr>
        <w:t xml:space="preserve"> uno di questi, </w:t>
      </w:r>
      <w:r w:rsidR="003E743B" w:rsidRPr="003458F8">
        <w:rPr>
          <w:i w:val="0"/>
          <w:sz w:val="25"/>
          <w:szCs w:val="25"/>
        </w:rPr>
        <w:t>i</w:t>
      </w:r>
      <w:r w:rsidR="00CE581A" w:rsidRPr="003458F8">
        <w:rPr>
          <w:i w:val="0"/>
          <w:sz w:val="25"/>
          <w:szCs w:val="25"/>
        </w:rPr>
        <w:t>l C</w:t>
      </w:r>
      <w:r w:rsidR="003E743B" w:rsidRPr="003458F8">
        <w:rPr>
          <w:i w:val="0"/>
          <w:sz w:val="25"/>
          <w:szCs w:val="25"/>
        </w:rPr>
        <w:t xml:space="preserve">omandate della barca </w:t>
      </w:r>
      <w:r w:rsidR="0006360D" w:rsidRPr="003458F8">
        <w:rPr>
          <w:i w:val="0"/>
          <w:sz w:val="25"/>
          <w:szCs w:val="25"/>
        </w:rPr>
        <w:t>Co</w:t>
      </w:r>
      <w:r w:rsidR="00EA3A24" w:rsidRPr="003458F8">
        <w:rPr>
          <w:i w:val="0"/>
          <w:sz w:val="25"/>
          <w:szCs w:val="25"/>
        </w:rPr>
        <w:t>nra</w:t>
      </w:r>
      <w:r w:rsidR="0006360D" w:rsidRPr="003458F8">
        <w:rPr>
          <w:i w:val="0"/>
          <w:sz w:val="25"/>
          <w:szCs w:val="25"/>
        </w:rPr>
        <w:t>d Stevens</w:t>
      </w:r>
      <w:r w:rsidR="003E743B" w:rsidRPr="003458F8">
        <w:rPr>
          <w:i w:val="0"/>
          <w:sz w:val="25"/>
          <w:szCs w:val="25"/>
        </w:rPr>
        <w:t>,</w:t>
      </w:r>
      <w:r w:rsidR="0006360D" w:rsidRPr="003458F8">
        <w:rPr>
          <w:i w:val="0"/>
          <w:sz w:val="25"/>
          <w:szCs w:val="25"/>
        </w:rPr>
        <w:t xml:space="preserve"> </w:t>
      </w:r>
      <w:r w:rsidR="00EA3A24" w:rsidRPr="003458F8">
        <w:rPr>
          <w:i w:val="0"/>
          <w:sz w:val="25"/>
          <w:szCs w:val="25"/>
        </w:rPr>
        <w:t xml:space="preserve">già ai tempi </w:t>
      </w:r>
      <w:r w:rsidRPr="003458F8">
        <w:rPr>
          <w:i w:val="0"/>
          <w:sz w:val="25"/>
          <w:szCs w:val="25"/>
        </w:rPr>
        <w:t>sessantacinquenne.</w:t>
      </w:r>
    </w:p>
    <w:p w:rsidR="00B051E3" w:rsidRPr="003458F8" w:rsidRDefault="00675DDE" w:rsidP="00AF4FDE">
      <w:pPr>
        <w:spacing w:before="0" w:beforeAutospacing="0" w:after="0" w:afterAutospacing="0"/>
        <w:contextualSpacing/>
        <w:jc w:val="both"/>
        <w:rPr>
          <w:i w:val="0"/>
          <w:sz w:val="25"/>
          <w:szCs w:val="25"/>
        </w:rPr>
      </w:pPr>
      <w:r w:rsidRPr="003458F8">
        <w:rPr>
          <w:i w:val="0"/>
          <w:sz w:val="25"/>
          <w:szCs w:val="25"/>
        </w:rPr>
        <w:t xml:space="preserve">Conrad, </w:t>
      </w:r>
      <w:proofErr w:type="spellStart"/>
      <w:r w:rsidRPr="003458F8">
        <w:rPr>
          <w:i w:val="0"/>
          <w:sz w:val="25"/>
          <w:szCs w:val="25"/>
        </w:rPr>
        <w:t>Cod</w:t>
      </w:r>
      <w:proofErr w:type="spellEnd"/>
      <w:r w:rsidRPr="003458F8">
        <w:rPr>
          <w:i w:val="0"/>
          <w:sz w:val="25"/>
          <w:szCs w:val="25"/>
        </w:rPr>
        <w:t xml:space="preserve"> per gli amici, era</w:t>
      </w:r>
      <w:r w:rsidR="0006360D" w:rsidRPr="003458F8">
        <w:rPr>
          <w:i w:val="0"/>
          <w:sz w:val="25"/>
          <w:szCs w:val="25"/>
        </w:rPr>
        <w:t xml:space="preserve"> un vero lupo di mare che nemmeno un uragano avrebbe </w:t>
      </w:r>
      <w:r w:rsidR="00EA3A24" w:rsidRPr="003458F8">
        <w:rPr>
          <w:i w:val="0"/>
          <w:sz w:val="25"/>
          <w:szCs w:val="25"/>
        </w:rPr>
        <w:t>potuto</w:t>
      </w:r>
      <w:r w:rsidR="0006360D" w:rsidRPr="003458F8">
        <w:rPr>
          <w:i w:val="0"/>
          <w:sz w:val="25"/>
          <w:szCs w:val="25"/>
        </w:rPr>
        <w:t xml:space="preserve"> domare</w:t>
      </w:r>
      <w:r w:rsidR="003E743B" w:rsidRPr="003458F8">
        <w:rPr>
          <w:i w:val="0"/>
          <w:sz w:val="25"/>
          <w:szCs w:val="25"/>
        </w:rPr>
        <w:t xml:space="preserve"> e sapere che era finito nel nulla </w:t>
      </w:r>
      <w:r w:rsidRPr="003458F8">
        <w:rPr>
          <w:i w:val="0"/>
          <w:sz w:val="25"/>
          <w:szCs w:val="25"/>
        </w:rPr>
        <w:t>o peggio, inghiottito dal mare</w:t>
      </w:r>
      <w:r w:rsidR="00BF0F42">
        <w:rPr>
          <w:i w:val="0"/>
          <w:sz w:val="25"/>
          <w:szCs w:val="25"/>
        </w:rPr>
        <w:t>;</w:t>
      </w:r>
      <w:r w:rsidRPr="003458F8">
        <w:rPr>
          <w:i w:val="0"/>
          <w:sz w:val="25"/>
          <w:szCs w:val="25"/>
        </w:rPr>
        <w:t xml:space="preserve"> </w:t>
      </w:r>
      <w:r w:rsidR="003E743B" w:rsidRPr="003458F8">
        <w:rPr>
          <w:i w:val="0"/>
          <w:sz w:val="25"/>
          <w:szCs w:val="25"/>
        </w:rPr>
        <w:t>mi angosciava</w:t>
      </w:r>
      <w:r w:rsidR="0006360D" w:rsidRPr="003458F8">
        <w:rPr>
          <w:i w:val="0"/>
          <w:sz w:val="25"/>
          <w:szCs w:val="25"/>
        </w:rPr>
        <w:t xml:space="preserve">. </w:t>
      </w:r>
    </w:p>
    <w:p w:rsidR="00B051E3" w:rsidRPr="003458F8" w:rsidRDefault="00675DDE" w:rsidP="00AF4FDE">
      <w:pPr>
        <w:spacing w:before="0" w:beforeAutospacing="0" w:after="0" w:afterAutospacing="0"/>
        <w:contextualSpacing/>
        <w:jc w:val="both"/>
        <w:rPr>
          <w:i w:val="0"/>
          <w:sz w:val="25"/>
          <w:szCs w:val="25"/>
        </w:rPr>
      </w:pPr>
      <w:r w:rsidRPr="003458F8">
        <w:rPr>
          <w:i w:val="0"/>
          <w:sz w:val="25"/>
          <w:szCs w:val="25"/>
        </w:rPr>
        <w:t xml:space="preserve">        </w:t>
      </w:r>
      <w:r w:rsidR="0006360D" w:rsidRPr="003458F8">
        <w:rPr>
          <w:i w:val="0"/>
          <w:sz w:val="25"/>
          <w:szCs w:val="25"/>
        </w:rPr>
        <w:t>Il fatto più strano era che non c’era stat</w:t>
      </w:r>
      <w:r w:rsidR="00A275D7" w:rsidRPr="003458F8">
        <w:rPr>
          <w:i w:val="0"/>
          <w:sz w:val="25"/>
          <w:szCs w:val="25"/>
        </w:rPr>
        <w:t>o alcun uragano nella zona dei C</w:t>
      </w:r>
      <w:r w:rsidR="0006360D" w:rsidRPr="003458F8">
        <w:rPr>
          <w:i w:val="0"/>
          <w:sz w:val="25"/>
          <w:szCs w:val="25"/>
        </w:rPr>
        <w:t>araibi e fortunatamente di pirati non ce n’erano</w:t>
      </w:r>
      <w:r w:rsidR="00DC4A07" w:rsidRPr="003458F8">
        <w:rPr>
          <w:i w:val="0"/>
          <w:sz w:val="25"/>
          <w:szCs w:val="25"/>
        </w:rPr>
        <w:t xml:space="preserve"> di sicuro</w:t>
      </w:r>
      <w:r w:rsidR="0006360D" w:rsidRPr="003458F8">
        <w:rPr>
          <w:i w:val="0"/>
          <w:sz w:val="25"/>
          <w:szCs w:val="25"/>
        </w:rPr>
        <w:t xml:space="preserve"> perché la zona era la più pattugliata al mondo. </w:t>
      </w:r>
    </w:p>
    <w:p w:rsidR="00E821DA" w:rsidRPr="003458F8" w:rsidRDefault="0006360D" w:rsidP="00AF4FDE">
      <w:pPr>
        <w:spacing w:before="0" w:beforeAutospacing="0" w:after="0" w:afterAutospacing="0"/>
        <w:contextualSpacing/>
        <w:jc w:val="both"/>
        <w:rPr>
          <w:i w:val="0"/>
          <w:sz w:val="25"/>
          <w:szCs w:val="25"/>
        </w:rPr>
      </w:pPr>
      <w:r w:rsidRPr="003458F8">
        <w:rPr>
          <w:i w:val="0"/>
          <w:sz w:val="25"/>
          <w:szCs w:val="25"/>
        </w:rPr>
        <w:t xml:space="preserve">Insomma le cause della sparizione erano del tutto </w:t>
      </w:r>
      <w:r w:rsidR="00C529F2" w:rsidRPr="003458F8">
        <w:rPr>
          <w:i w:val="0"/>
          <w:sz w:val="25"/>
          <w:szCs w:val="25"/>
        </w:rPr>
        <w:t>incerte, c’è chi parlava di un’onda anomala, d’</w:t>
      </w:r>
      <w:r w:rsidRPr="003458F8">
        <w:rPr>
          <w:i w:val="0"/>
          <w:sz w:val="25"/>
          <w:szCs w:val="25"/>
        </w:rPr>
        <w:t xml:space="preserve">un mostro marino, c’è chi alla capitaneria di porto aveva ascoltato un segnale di soccorso molto debole, troppo debole </w:t>
      </w:r>
      <w:r w:rsidR="000E79E4" w:rsidRPr="003458F8">
        <w:rPr>
          <w:i w:val="0"/>
          <w:sz w:val="25"/>
          <w:szCs w:val="25"/>
        </w:rPr>
        <w:t>perché possa</w:t>
      </w:r>
      <w:r w:rsidRPr="003458F8">
        <w:rPr>
          <w:i w:val="0"/>
          <w:sz w:val="25"/>
          <w:szCs w:val="25"/>
        </w:rPr>
        <w:t xml:space="preserve"> identificare, ma caso strano il nome </w:t>
      </w:r>
      <w:r w:rsidR="000E79E4" w:rsidRPr="003458F8">
        <w:rPr>
          <w:i w:val="0"/>
          <w:sz w:val="25"/>
          <w:szCs w:val="25"/>
        </w:rPr>
        <w:t>dell’</w:t>
      </w:r>
      <w:r w:rsidRPr="003458F8">
        <w:rPr>
          <w:i w:val="0"/>
          <w:sz w:val="25"/>
          <w:szCs w:val="25"/>
        </w:rPr>
        <w:t>uomo che diceva di averlo sentito</w:t>
      </w:r>
      <w:r w:rsidR="000E79E4" w:rsidRPr="003458F8">
        <w:rPr>
          <w:i w:val="0"/>
          <w:sz w:val="25"/>
          <w:szCs w:val="25"/>
        </w:rPr>
        <w:t>,</w:t>
      </w:r>
      <w:r w:rsidRPr="003458F8">
        <w:rPr>
          <w:i w:val="0"/>
          <w:sz w:val="25"/>
          <w:szCs w:val="25"/>
        </w:rPr>
        <w:t xml:space="preserve"> non compariva sul giornale. </w:t>
      </w:r>
    </w:p>
    <w:p w:rsidR="00750A97" w:rsidRPr="003458F8" w:rsidRDefault="0006360D" w:rsidP="00AF4FDE">
      <w:pPr>
        <w:spacing w:before="0" w:beforeAutospacing="0" w:after="0" w:afterAutospacing="0"/>
        <w:contextualSpacing/>
        <w:jc w:val="both"/>
        <w:rPr>
          <w:i w:val="0"/>
          <w:sz w:val="25"/>
          <w:szCs w:val="25"/>
        </w:rPr>
      </w:pPr>
      <w:r w:rsidRPr="003458F8">
        <w:rPr>
          <w:i w:val="0"/>
          <w:sz w:val="25"/>
          <w:szCs w:val="25"/>
        </w:rPr>
        <w:t xml:space="preserve">La lampadina di Archimede Pitagorico si accese nella mia testolina. </w:t>
      </w:r>
    </w:p>
    <w:p w:rsidR="00EA3A24" w:rsidRPr="003458F8" w:rsidRDefault="00EA3A24" w:rsidP="00AF4FDE">
      <w:pPr>
        <w:spacing w:before="0" w:beforeAutospacing="0" w:after="0" w:afterAutospacing="0"/>
        <w:contextualSpacing/>
        <w:jc w:val="both"/>
        <w:rPr>
          <w:i w:val="0"/>
          <w:sz w:val="25"/>
          <w:szCs w:val="25"/>
        </w:rPr>
      </w:pPr>
      <w:r w:rsidRPr="003458F8">
        <w:rPr>
          <w:i w:val="0"/>
          <w:sz w:val="25"/>
          <w:szCs w:val="25"/>
        </w:rPr>
        <w:t>Afferrai il giornale</w:t>
      </w:r>
      <w:r w:rsidR="00CB2267" w:rsidRPr="003458F8">
        <w:rPr>
          <w:i w:val="0"/>
          <w:sz w:val="25"/>
          <w:szCs w:val="25"/>
        </w:rPr>
        <w:t>,</w:t>
      </w:r>
      <w:r w:rsidRPr="003458F8">
        <w:rPr>
          <w:i w:val="0"/>
          <w:sz w:val="25"/>
          <w:szCs w:val="25"/>
        </w:rPr>
        <w:t xml:space="preserve"> impacchettato</w:t>
      </w:r>
      <w:r w:rsidR="00251B00" w:rsidRPr="003458F8">
        <w:rPr>
          <w:i w:val="0"/>
          <w:sz w:val="25"/>
          <w:szCs w:val="25"/>
        </w:rPr>
        <w:t xml:space="preserve"> in meno di due secondi</w:t>
      </w:r>
      <w:r w:rsidRPr="003458F8">
        <w:rPr>
          <w:i w:val="0"/>
          <w:sz w:val="25"/>
          <w:szCs w:val="25"/>
        </w:rPr>
        <w:t xml:space="preserve"> sotto il mio braccio sinistro</w:t>
      </w:r>
      <w:r w:rsidR="003456DB" w:rsidRPr="003458F8">
        <w:rPr>
          <w:i w:val="0"/>
          <w:sz w:val="25"/>
          <w:szCs w:val="25"/>
        </w:rPr>
        <w:t>,</w:t>
      </w:r>
      <w:r w:rsidRPr="003458F8">
        <w:rPr>
          <w:i w:val="0"/>
          <w:sz w:val="25"/>
          <w:szCs w:val="25"/>
        </w:rPr>
        <w:t xml:space="preserve"> in modo da lasciare che la mano destra tenesse la ciambella</w:t>
      </w:r>
      <w:r w:rsidR="003456DB" w:rsidRPr="003458F8">
        <w:rPr>
          <w:i w:val="0"/>
          <w:sz w:val="25"/>
          <w:szCs w:val="25"/>
        </w:rPr>
        <w:t>,</w:t>
      </w:r>
      <w:r w:rsidRPr="003458F8">
        <w:rPr>
          <w:i w:val="0"/>
          <w:sz w:val="25"/>
          <w:szCs w:val="25"/>
        </w:rPr>
        <w:t xml:space="preserve"> </w:t>
      </w:r>
      <w:r w:rsidR="00251B00" w:rsidRPr="003458F8">
        <w:rPr>
          <w:i w:val="0"/>
          <w:sz w:val="25"/>
          <w:szCs w:val="25"/>
        </w:rPr>
        <w:t>cui</w:t>
      </w:r>
      <w:r w:rsidRPr="003458F8">
        <w:rPr>
          <w:i w:val="0"/>
          <w:sz w:val="25"/>
          <w:szCs w:val="25"/>
        </w:rPr>
        <w:t xml:space="preserve"> aveva già dato un paio di morsi</w:t>
      </w:r>
      <w:r w:rsidR="0015629C" w:rsidRPr="003458F8">
        <w:rPr>
          <w:i w:val="0"/>
          <w:sz w:val="25"/>
          <w:szCs w:val="25"/>
        </w:rPr>
        <w:t xml:space="preserve"> vigorosi</w:t>
      </w:r>
      <w:r w:rsidRPr="003458F8">
        <w:rPr>
          <w:i w:val="0"/>
          <w:sz w:val="25"/>
          <w:szCs w:val="25"/>
        </w:rPr>
        <w:t>.</w:t>
      </w:r>
    </w:p>
    <w:p w:rsidR="0015629C" w:rsidRPr="003458F8" w:rsidRDefault="00EA3A24" w:rsidP="00AF4FDE">
      <w:pPr>
        <w:spacing w:before="0" w:beforeAutospacing="0" w:after="0" w:afterAutospacing="0"/>
        <w:contextualSpacing/>
        <w:jc w:val="both"/>
        <w:rPr>
          <w:i w:val="0"/>
          <w:sz w:val="25"/>
          <w:szCs w:val="25"/>
        </w:rPr>
      </w:pPr>
      <w:r w:rsidRPr="003458F8">
        <w:rPr>
          <w:i w:val="0"/>
          <w:sz w:val="25"/>
          <w:szCs w:val="25"/>
        </w:rPr>
        <w:lastRenderedPageBreak/>
        <w:t>Si poteva sviluppare una buona storia su queste strane sparizioni in mare, e non pensai per un attimo di sfru</w:t>
      </w:r>
      <w:r w:rsidR="00AB7C2A" w:rsidRPr="003458F8">
        <w:rPr>
          <w:i w:val="0"/>
          <w:sz w:val="25"/>
          <w:szCs w:val="25"/>
        </w:rPr>
        <w:t xml:space="preserve">ttare la scomparsa di </w:t>
      </w:r>
      <w:proofErr w:type="spellStart"/>
      <w:r w:rsidR="00AB7C2A" w:rsidRPr="003458F8">
        <w:rPr>
          <w:i w:val="0"/>
          <w:sz w:val="25"/>
          <w:szCs w:val="25"/>
        </w:rPr>
        <w:t>Cod</w:t>
      </w:r>
      <w:proofErr w:type="spellEnd"/>
      <w:r w:rsidR="00AB7C2A" w:rsidRPr="003458F8">
        <w:rPr>
          <w:i w:val="0"/>
          <w:sz w:val="25"/>
          <w:szCs w:val="25"/>
        </w:rPr>
        <w:t xml:space="preserve"> ma d’</w:t>
      </w:r>
      <w:r w:rsidRPr="003458F8">
        <w:rPr>
          <w:i w:val="0"/>
          <w:sz w:val="25"/>
          <w:szCs w:val="25"/>
        </w:rPr>
        <w:t>indagare</w:t>
      </w:r>
      <w:r w:rsidR="007A5317" w:rsidRPr="003458F8">
        <w:rPr>
          <w:i w:val="0"/>
          <w:sz w:val="25"/>
          <w:szCs w:val="25"/>
        </w:rPr>
        <w:t xml:space="preserve"> e</w:t>
      </w:r>
      <w:r w:rsidRPr="003458F8">
        <w:rPr>
          <w:i w:val="0"/>
          <w:sz w:val="25"/>
          <w:szCs w:val="25"/>
        </w:rPr>
        <w:t xml:space="preserve"> con </w:t>
      </w:r>
      <w:r w:rsidR="00AB7C2A" w:rsidRPr="003458F8">
        <w:rPr>
          <w:i w:val="0"/>
          <w:sz w:val="25"/>
          <w:szCs w:val="25"/>
        </w:rPr>
        <w:t>discrezione</w:t>
      </w:r>
      <w:r w:rsidRPr="003458F8">
        <w:rPr>
          <w:i w:val="0"/>
          <w:sz w:val="25"/>
          <w:szCs w:val="25"/>
        </w:rPr>
        <w:t xml:space="preserve"> sulla cosa</w:t>
      </w:r>
      <w:r w:rsidR="00AB7C2A" w:rsidRPr="003458F8">
        <w:rPr>
          <w:i w:val="0"/>
          <w:sz w:val="25"/>
          <w:szCs w:val="25"/>
        </w:rPr>
        <w:t>,</w:t>
      </w:r>
      <w:r w:rsidRPr="003458F8">
        <w:rPr>
          <w:i w:val="0"/>
          <w:sz w:val="25"/>
          <w:szCs w:val="25"/>
        </w:rPr>
        <w:t xml:space="preserve"> capire chi poteva saperne di più</w:t>
      </w:r>
      <w:r w:rsidR="007A5317" w:rsidRPr="003458F8">
        <w:rPr>
          <w:i w:val="0"/>
          <w:sz w:val="25"/>
          <w:szCs w:val="25"/>
        </w:rPr>
        <w:t>,</w:t>
      </w:r>
      <w:r w:rsidRPr="003458F8">
        <w:rPr>
          <w:i w:val="0"/>
          <w:sz w:val="25"/>
          <w:szCs w:val="25"/>
        </w:rPr>
        <w:t xml:space="preserve"> e perché ci teneva a restare in ombra. </w:t>
      </w:r>
    </w:p>
    <w:p w:rsidR="00E55E0F" w:rsidRPr="003458F8" w:rsidRDefault="00EA3A24" w:rsidP="00AF4FDE">
      <w:pPr>
        <w:spacing w:before="0" w:beforeAutospacing="0" w:after="0" w:afterAutospacing="0"/>
        <w:contextualSpacing/>
        <w:jc w:val="both"/>
        <w:rPr>
          <w:i w:val="0"/>
          <w:sz w:val="25"/>
          <w:szCs w:val="25"/>
        </w:rPr>
      </w:pPr>
      <w:r w:rsidRPr="003458F8">
        <w:rPr>
          <w:i w:val="0"/>
          <w:sz w:val="25"/>
          <w:szCs w:val="25"/>
        </w:rPr>
        <w:t xml:space="preserve">Fuori il sole picchiava già dalle prime ore del mattino. Nemmeno un accenno di vento. </w:t>
      </w:r>
    </w:p>
    <w:p w:rsidR="00294E06" w:rsidRPr="003458F8" w:rsidRDefault="00DC4A07" w:rsidP="00AF4FDE">
      <w:pPr>
        <w:spacing w:before="0" w:beforeAutospacing="0" w:after="0" w:afterAutospacing="0"/>
        <w:contextualSpacing/>
        <w:jc w:val="both"/>
        <w:rPr>
          <w:i w:val="0"/>
          <w:sz w:val="25"/>
          <w:szCs w:val="25"/>
        </w:rPr>
      </w:pPr>
      <w:r w:rsidRPr="003458F8">
        <w:rPr>
          <w:i w:val="0"/>
          <w:sz w:val="25"/>
          <w:szCs w:val="25"/>
        </w:rPr>
        <w:t xml:space="preserve">         </w:t>
      </w:r>
      <w:r w:rsidR="00E55E0F" w:rsidRPr="003458F8">
        <w:rPr>
          <w:i w:val="0"/>
          <w:sz w:val="25"/>
          <w:szCs w:val="25"/>
        </w:rPr>
        <w:t>La Capitaneria di P</w:t>
      </w:r>
      <w:r w:rsidR="00EA3A24" w:rsidRPr="003458F8">
        <w:rPr>
          <w:i w:val="0"/>
          <w:sz w:val="25"/>
          <w:szCs w:val="25"/>
        </w:rPr>
        <w:t>orto distava un</w:t>
      </w:r>
      <w:r w:rsidR="006174AD">
        <w:rPr>
          <w:i w:val="0"/>
          <w:sz w:val="25"/>
          <w:szCs w:val="25"/>
        </w:rPr>
        <w:t>a ventina di minuti da casa mia</w:t>
      </w:r>
      <w:r w:rsidR="00EA3A24" w:rsidRPr="003458F8">
        <w:rPr>
          <w:i w:val="0"/>
          <w:sz w:val="25"/>
          <w:szCs w:val="25"/>
        </w:rPr>
        <w:t xml:space="preserve"> e finita la ciambella, messo il giornale sul sedile del passeggero, </w:t>
      </w:r>
      <w:r w:rsidR="00615AC3" w:rsidRPr="003458F8">
        <w:rPr>
          <w:i w:val="0"/>
          <w:sz w:val="25"/>
          <w:szCs w:val="25"/>
        </w:rPr>
        <w:t xml:space="preserve">finalmente </w:t>
      </w:r>
      <w:r w:rsidR="00EA3A24" w:rsidRPr="003458F8">
        <w:rPr>
          <w:i w:val="0"/>
          <w:sz w:val="25"/>
          <w:szCs w:val="25"/>
        </w:rPr>
        <w:t>baciai l’acceleratore col mio solito flemma</w:t>
      </w:r>
      <w:r w:rsidR="006174AD">
        <w:rPr>
          <w:i w:val="0"/>
          <w:sz w:val="25"/>
          <w:szCs w:val="25"/>
        </w:rPr>
        <w:t>,</w:t>
      </w:r>
      <w:r w:rsidR="00615AC3" w:rsidRPr="003458F8">
        <w:rPr>
          <w:i w:val="0"/>
          <w:sz w:val="25"/>
          <w:szCs w:val="25"/>
        </w:rPr>
        <w:t xml:space="preserve"> lasciando che la pianta del piede sfiorasse come la pelle d’una donna il pedale</w:t>
      </w:r>
      <w:r w:rsidR="00EA3A24" w:rsidRPr="003458F8">
        <w:rPr>
          <w:i w:val="0"/>
          <w:sz w:val="25"/>
          <w:szCs w:val="25"/>
        </w:rPr>
        <w:t>.</w:t>
      </w:r>
      <w:r w:rsidR="007A5317" w:rsidRPr="003458F8">
        <w:rPr>
          <w:i w:val="0"/>
          <w:sz w:val="25"/>
          <w:szCs w:val="25"/>
        </w:rPr>
        <w:t xml:space="preserve"> </w:t>
      </w:r>
    </w:p>
    <w:p w:rsidR="00E04458" w:rsidRPr="003458F8" w:rsidRDefault="007A5317" w:rsidP="00AF4FDE">
      <w:pPr>
        <w:spacing w:before="0" w:beforeAutospacing="0" w:after="0" w:afterAutospacing="0"/>
        <w:contextualSpacing/>
        <w:jc w:val="both"/>
        <w:rPr>
          <w:i w:val="0"/>
          <w:sz w:val="25"/>
          <w:szCs w:val="25"/>
        </w:rPr>
      </w:pPr>
      <w:r w:rsidRPr="003458F8">
        <w:rPr>
          <w:i w:val="0"/>
          <w:sz w:val="25"/>
          <w:szCs w:val="25"/>
        </w:rPr>
        <w:t>A volte mi domando</w:t>
      </w:r>
      <w:r w:rsidR="00296386" w:rsidRPr="003458F8">
        <w:rPr>
          <w:i w:val="0"/>
          <w:sz w:val="25"/>
          <w:szCs w:val="25"/>
        </w:rPr>
        <w:t xml:space="preserve"> s</w:t>
      </w:r>
      <w:r w:rsidRPr="003458F8">
        <w:rPr>
          <w:i w:val="0"/>
          <w:sz w:val="25"/>
          <w:szCs w:val="25"/>
        </w:rPr>
        <w:t>e qualche mio rivale, o nemico</w:t>
      </w:r>
      <w:r w:rsidR="00294E06" w:rsidRPr="003458F8">
        <w:rPr>
          <w:i w:val="0"/>
          <w:sz w:val="25"/>
          <w:szCs w:val="25"/>
        </w:rPr>
        <w:t>,</w:t>
      </w:r>
      <w:r w:rsidRPr="003458F8">
        <w:rPr>
          <w:i w:val="0"/>
          <w:sz w:val="25"/>
          <w:szCs w:val="25"/>
        </w:rPr>
        <w:t xml:space="preserve"> ha parlato al mo</w:t>
      </w:r>
      <w:r w:rsidR="00294E06" w:rsidRPr="003458F8">
        <w:rPr>
          <w:i w:val="0"/>
          <w:sz w:val="25"/>
          <w:szCs w:val="25"/>
        </w:rPr>
        <w:t xml:space="preserve">tore di come </w:t>
      </w:r>
      <w:r w:rsidR="00CE581A" w:rsidRPr="003458F8">
        <w:rPr>
          <w:i w:val="0"/>
          <w:sz w:val="25"/>
          <w:szCs w:val="25"/>
        </w:rPr>
        <w:t>io,</w:t>
      </w:r>
      <w:r w:rsidR="00294E06" w:rsidRPr="003458F8">
        <w:rPr>
          <w:i w:val="0"/>
          <w:sz w:val="25"/>
          <w:szCs w:val="25"/>
        </w:rPr>
        <w:t xml:space="preserve"> considero si debba comportare un</w:t>
      </w:r>
      <w:r w:rsidR="00296386" w:rsidRPr="003458F8">
        <w:rPr>
          <w:i w:val="0"/>
          <w:sz w:val="25"/>
          <w:szCs w:val="25"/>
        </w:rPr>
        <w:t xml:space="preserve"> mezzo di locomozione</w:t>
      </w:r>
      <w:r w:rsidR="00294E06" w:rsidRPr="003458F8">
        <w:rPr>
          <w:i w:val="0"/>
          <w:sz w:val="25"/>
          <w:szCs w:val="25"/>
        </w:rPr>
        <w:t>, e di come io mi comport</w:t>
      </w:r>
      <w:r w:rsidRPr="003458F8">
        <w:rPr>
          <w:i w:val="0"/>
          <w:sz w:val="25"/>
          <w:szCs w:val="25"/>
        </w:rPr>
        <w:t xml:space="preserve">o quando </w:t>
      </w:r>
      <w:r w:rsidR="00294E06" w:rsidRPr="003458F8">
        <w:rPr>
          <w:i w:val="0"/>
          <w:sz w:val="25"/>
          <w:szCs w:val="25"/>
        </w:rPr>
        <w:t xml:space="preserve">vado </w:t>
      </w:r>
      <w:r w:rsidRPr="003458F8">
        <w:rPr>
          <w:i w:val="0"/>
          <w:sz w:val="25"/>
          <w:szCs w:val="25"/>
        </w:rPr>
        <w:t>di fretta con questi mezzi</w:t>
      </w:r>
      <w:r w:rsidR="00602CAD" w:rsidRPr="003458F8">
        <w:rPr>
          <w:i w:val="0"/>
          <w:sz w:val="25"/>
          <w:szCs w:val="25"/>
        </w:rPr>
        <w:t xml:space="preserve"> </w:t>
      </w:r>
      <w:r w:rsidRPr="003458F8">
        <w:rPr>
          <w:i w:val="0"/>
          <w:sz w:val="25"/>
          <w:szCs w:val="25"/>
        </w:rPr>
        <w:t>…</w:t>
      </w:r>
      <w:r w:rsidR="00296386" w:rsidRPr="003458F8">
        <w:rPr>
          <w:i w:val="0"/>
          <w:sz w:val="25"/>
          <w:szCs w:val="25"/>
        </w:rPr>
        <w:t xml:space="preserve"> Quando volevo andare veloce la macchina la pensava in un modo tutto suo, e quando invece non avevo alcuna fretta sembrava avere l’accelerazione troppo sensibile</w:t>
      </w:r>
      <w:r w:rsidRPr="003458F8">
        <w:rPr>
          <w:i w:val="0"/>
          <w:sz w:val="25"/>
          <w:szCs w:val="25"/>
        </w:rPr>
        <w:t>,</w:t>
      </w:r>
      <w:r w:rsidR="00296386" w:rsidRPr="003458F8">
        <w:rPr>
          <w:i w:val="0"/>
          <w:sz w:val="25"/>
          <w:szCs w:val="25"/>
        </w:rPr>
        <w:t xml:space="preserve"> tanto </w:t>
      </w:r>
      <w:r w:rsidRPr="003458F8">
        <w:rPr>
          <w:i w:val="0"/>
          <w:sz w:val="25"/>
          <w:szCs w:val="25"/>
        </w:rPr>
        <w:t xml:space="preserve">sensibile, </w:t>
      </w:r>
      <w:r w:rsidR="00296386" w:rsidRPr="003458F8">
        <w:rPr>
          <w:i w:val="0"/>
          <w:sz w:val="25"/>
          <w:szCs w:val="25"/>
        </w:rPr>
        <w:t>che sentivo il mio piede da dinosauro sfiorare appena il pedale come se si trattasse di una bomboniera</w:t>
      </w:r>
      <w:r w:rsidRPr="003458F8">
        <w:rPr>
          <w:i w:val="0"/>
          <w:sz w:val="25"/>
          <w:szCs w:val="25"/>
        </w:rPr>
        <w:t xml:space="preserve">, e la macchina schizzava leggera lasciandomi sorpreso e poco soddisfatto. Se non volevo la </w:t>
      </w:r>
      <w:r w:rsidR="00CD208D" w:rsidRPr="003458F8">
        <w:rPr>
          <w:i w:val="0"/>
          <w:sz w:val="25"/>
          <w:szCs w:val="25"/>
        </w:rPr>
        <w:t>velocità,</w:t>
      </w:r>
      <w:r w:rsidRPr="003458F8">
        <w:rPr>
          <w:i w:val="0"/>
          <w:sz w:val="25"/>
          <w:szCs w:val="25"/>
        </w:rPr>
        <w:t xml:space="preserve"> era perché dovevo riflet</w:t>
      </w:r>
      <w:r w:rsidR="003B21BD" w:rsidRPr="003458F8">
        <w:rPr>
          <w:i w:val="0"/>
          <w:sz w:val="25"/>
          <w:szCs w:val="25"/>
        </w:rPr>
        <w:t>tere su</w:t>
      </w:r>
      <w:r w:rsidRPr="003458F8">
        <w:rPr>
          <w:i w:val="0"/>
          <w:sz w:val="25"/>
          <w:szCs w:val="25"/>
        </w:rPr>
        <w:t xml:space="preserve"> </w:t>
      </w:r>
      <w:r w:rsidR="003B21BD" w:rsidRPr="003458F8">
        <w:rPr>
          <w:i w:val="0"/>
          <w:sz w:val="25"/>
          <w:szCs w:val="25"/>
        </w:rPr>
        <w:t>qual</w:t>
      </w:r>
      <w:r w:rsidRPr="003458F8">
        <w:rPr>
          <w:i w:val="0"/>
          <w:sz w:val="25"/>
          <w:szCs w:val="25"/>
        </w:rPr>
        <w:t xml:space="preserve">cosa. </w:t>
      </w:r>
    </w:p>
    <w:p w:rsidR="00325A94" w:rsidRPr="003458F8" w:rsidRDefault="007A5317" w:rsidP="00AF4FDE">
      <w:pPr>
        <w:spacing w:before="0" w:beforeAutospacing="0" w:after="0" w:afterAutospacing="0"/>
        <w:contextualSpacing/>
        <w:jc w:val="both"/>
        <w:rPr>
          <w:i w:val="0"/>
          <w:sz w:val="25"/>
          <w:szCs w:val="25"/>
        </w:rPr>
      </w:pPr>
      <w:r w:rsidRPr="003458F8">
        <w:rPr>
          <w:i w:val="0"/>
          <w:sz w:val="25"/>
          <w:szCs w:val="25"/>
        </w:rPr>
        <w:t>Ci sono persone che amano correre per pensare,</w:t>
      </w:r>
      <w:r w:rsidR="00E04458" w:rsidRPr="003458F8">
        <w:rPr>
          <w:i w:val="0"/>
          <w:sz w:val="25"/>
          <w:szCs w:val="25"/>
        </w:rPr>
        <w:t xml:space="preserve"> si fanno due o tre ore di footing mattutino</w:t>
      </w:r>
      <w:r w:rsidR="005116D1" w:rsidRPr="003458F8">
        <w:rPr>
          <w:i w:val="0"/>
          <w:sz w:val="25"/>
          <w:szCs w:val="25"/>
        </w:rPr>
        <w:t>,</w:t>
      </w:r>
      <w:r w:rsidR="00E04458" w:rsidRPr="003458F8">
        <w:rPr>
          <w:i w:val="0"/>
          <w:sz w:val="25"/>
          <w:szCs w:val="25"/>
        </w:rPr>
        <w:t xml:space="preserve"> sudando copiosamente da tutti i pori ed incamerando quantità incredibili d’ossigeno,</w:t>
      </w:r>
      <w:r w:rsidRPr="003458F8">
        <w:rPr>
          <w:i w:val="0"/>
          <w:sz w:val="25"/>
          <w:szCs w:val="25"/>
        </w:rPr>
        <w:t xml:space="preserve"> io invece sono un tipo rilassato</w:t>
      </w:r>
      <w:r w:rsidR="00E04458" w:rsidRPr="003458F8">
        <w:rPr>
          <w:i w:val="0"/>
          <w:sz w:val="25"/>
          <w:szCs w:val="25"/>
        </w:rPr>
        <w:t xml:space="preserve">,  </w:t>
      </w:r>
      <w:r w:rsidR="005116D1" w:rsidRPr="003458F8">
        <w:rPr>
          <w:i w:val="0"/>
          <w:sz w:val="25"/>
          <w:szCs w:val="25"/>
        </w:rPr>
        <w:t xml:space="preserve">quel genere di persona </w:t>
      </w:r>
      <w:r w:rsidR="00E04458" w:rsidRPr="003458F8">
        <w:rPr>
          <w:i w:val="0"/>
          <w:sz w:val="25"/>
          <w:szCs w:val="25"/>
        </w:rPr>
        <w:t>che detesta</w:t>
      </w:r>
      <w:r w:rsidRPr="003458F8">
        <w:rPr>
          <w:i w:val="0"/>
          <w:sz w:val="25"/>
          <w:szCs w:val="25"/>
        </w:rPr>
        <w:t xml:space="preserve"> la fre</w:t>
      </w:r>
      <w:r w:rsidR="00E04458" w:rsidRPr="003458F8">
        <w:rPr>
          <w:i w:val="0"/>
          <w:sz w:val="25"/>
          <w:szCs w:val="25"/>
        </w:rPr>
        <w:t>tta</w:t>
      </w:r>
      <w:r w:rsidR="005116D1" w:rsidRPr="003458F8">
        <w:rPr>
          <w:i w:val="0"/>
          <w:sz w:val="25"/>
          <w:szCs w:val="25"/>
        </w:rPr>
        <w:t>,</w:t>
      </w:r>
      <w:r w:rsidR="00E04458" w:rsidRPr="003458F8">
        <w:rPr>
          <w:i w:val="0"/>
          <w:sz w:val="25"/>
          <w:szCs w:val="25"/>
        </w:rPr>
        <w:t xml:space="preserve"> soprattutto quando questa </w:t>
      </w:r>
      <w:r w:rsidRPr="003458F8">
        <w:rPr>
          <w:i w:val="0"/>
          <w:sz w:val="25"/>
          <w:szCs w:val="25"/>
        </w:rPr>
        <w:t xml:space="preserve"> toglie la concentrazione.</w:t>
      </w:r>
      <w:r w:rsidR="00E04458" w:rsidRPr="003458F8">
        <w:rPr>
          <w:i w:val="0"/>
          <w:sz w:val="25"/>
          <w:szCs w:val="25"/>
        </w:rPr>
        <w:t xml:space="preserve"> Insomma</w:t>
      </w:r>
      <w:r w:rsidR="006174AD">
        <w:rPr>
          <w:i w:val="0"/>
          <w:sz w:val="25"/>
          <w:szCs w:val="25"/>
        </w:rPr>
        <w:t>,</w:t>
      </w:r>
      <w:r w:rsidR="00E04458" w:rsidRPr="003458F8">
        <w:rPr>
          <w:i w:val="0"/>
          <w:sz w:val="25"/>
          <w:szCs w:val="25"/>
        </w:rPr>
        <w:t xml:space="preserve"> pensare con l’affanno di un corpo stanco e sudato mi crea certi problemi, </w:t>
      </w:r>
      <w:proofErr w:type="spellStart"/>
      <w:r w:rsidR="00E04458" w:rsidRPr="003458F8">
        <w:rPr>
          <w:sz w:val="25"/>
          <w:szCs w:val="25"/>
        </w:rPr>
        <w:t>mens</w:t>
      </w:r>
      <w:proofErr w:type="spellEnd"/>
      <w:r w:rsidR="00E04458" w:rsidRPr="003458F8">
        <w:rPr>
          <w:sz w:val="25"/>
          <w:szCs w:val="25"/>
        </w:rPr>
        <w:t xml:space="preserve"> sana in </w:t>
      </w:r>
      <w:proofErr w:type="spellStart"/>
      <w:r w:rsidR="00E04458" w:rsidRPr="003458F8">
        <w:rPr>
          <w:sz w:val="25"/>
          <w:szCs w:val="25"/>
        </w:rPr>
        <w:t>corpore</w:t>
      </w:r>
      <w:proofErr w:type="spellEnd"/>
      <w:r w:rsidR="00E04458" w:rsidRPr="003458F8">
        <w:rPr>
          <w:sz w:val="25"/>
          <w:szCs w:val="25"/>
        </w:rPr>
        <w:t xml:space="preserve"> sano</w:t>
      </w:r>
      <w:r w:rsidR="005116D1" w:rsidRPr="003458F8">
        <w:rPr>
          <w:i w:val="0"/>
          <w:sz w:val="25"/>
          <w:szCs w:val="25"/>
        </w:rPr>
        <w:t>, non</w:t>
      </w:r>
      <w:r w:rsidR="00E04458" w:rsidRPr="003458F8">
        <w:rPr>
          <w:i w:val="0"/>
          <w:sz w:val="25"/>
          <w:szCs w:val="25"/>
        </w:rPr>
        <w:t xml:space="preserve"> fosse che il </w:t>
      </w:r>
      <w:proofErr w:type="spellStart"/>
      <w:r w:rsidR="00E04458" w:rsidRPr="003458F8">
        <w:rPr>
          <w:i w:val="0"/>
          <w:sz w:val="25"/>
          <w:szCs w:val="25"/>
        </w:rPr>
        <w:t>corpore</w:t>
      </w:r>
      <w:proofErr w:type="spellEnd"/>
      <w:r w:rsidR="00E04458" w:rsidRPr="003458F8">
        <w:rPr>
          <w:i w:val="0"/>
          <w:sz w:val="25"/>
          <w:szCs w:val="25"/>
        </w:rPr>
        <w:t xml:space="preserve"> in questione non carbura idee </w:t>
      </w:r>
      <w:r w:rsidR="005116D1" w:rsidRPr="003458F8">
        <w:rPr>
          <w:i w:val="0"/>
          <w:sz w:val="25"/>
          <w:szCs w:val="25"/>
        </w:rPr>
        <w:t xml:space="preserve">dopo aver masticato </w:t>
      </w:r>
      <w:r w:rsidR="00E04458" w:rsidRPr="003458F8">
        <w:rPr>
          <w:i w:val="0"/>
          <w:sz w:val="25"/>
          <w:szCs w:val="25"/>
        </w:rPr>
        <w:t>chilometri di corse</w:t>
      </w:r>
      <w:r w:rsidR="005116D1" w:rsidRPr="003458F8">
        <w:rPr>
          <w:i w:val="0"/>
          <w:sz w:val="25"/>
          <w:szCs w:val="25"/>
        </w:rPr>
        <w:t xml:space="preserve"> estenuanti</w:t>
      </w:r>
      <w:r w:rsidR="00E04458" w:rsidRPr="003458F8">
        <w:rPr>
          <w:i w:val="0"/>
          <w:sz w:val="25"/>
          <w:szCs w:val="25"/>
        </w:rPr>
        <w:t>.</w:t>
      </w:r>
      <w:r w:rsidRPr="003458F8">
        <w:rPr>
          <w:i w:val="0"/>
          <w:sz w:val="25"/>
          <w:szCs w:val="25"/>
        </w:rPr>
        <w:t xml:space="preserve"> </w:t>
      </w:r>
      <w:r w:rsidR="005116D1" w:rsidRPr="003458F8">
        <w:rPr>
          <w:i w:val="0"/>
          <w:sz w:val="25"/>
          <w:szCs w:val="25"/>
        </w:rPr>
        <w:t>Sono un placido orso che trova illuminazione dal ristoro; q</w:t>
      </w:r>
      <w:r w:rsidRPr="003458F8">
        <w:rPr>
          <w:i w:val="0"/>
          <w:sz w:val="25"/>
          <w:szCs w:val="25"/>
        </w:rPr>
        <w:t xml:space="preserve">uando </w:t>
      </w:r>
      <w:r w:rsidR="00B4409B" w:rsidRPr="003458F8">
        <w:rPr>
          <w:i w:val="0"/>
          <w:sz w:val="25"/>
          <w:szCs w:val="25"/>
        </w:rPr>
        <w:t>penso,</w:t>
      </w:r>
      <w:r w:rsidRPr="003458F8">
        <w:rPr>
          <w:i w:val="0"/>
          <w:sz w:val="25"/>
          <w:szCs w:val="25"/>
        </w:rPr>
        <w:t xml:space="preserve"> mi piace assaporare la vista del mare, guardare da dietro il </w:t>
      </w:r>
      <w:r w:rsidR="00B4409B" w:rsidRPr="003458F8">
        <w:rPr>
          <w:i w:val="0"/>
          <w:sz w:val="25"/>
          <w:szCs w:val="25"/>
        </w:rPr>
        <w:t>parabrezza, il</w:t>
      </w:r>
      <w:r w:rsidRPr="003458F8">
        <w:rPr>
          <w:i w:val="0"/>
          <w:sz w:val="25"/>
          <w:szCs w:val="25"/>
        </w:rPr>
        <w:t xml:space="preserve"> colore del cielo, </w:t>
      </w:r>
      <w:r w:rsidR="004D6D42" w:rsidRPr="003458F8">
        <w:rPr>
          <w:i w:val="0"/>
          <w:sz w:val="25"/>
          <w:szCs w:val="25"/>
        </w:rPr>
        <w:t xml:space="preserve">o </w:t>
      </w:r>
      <w:r w:rsidRPr="003458F8">
        <w:rPr>
          <w:i w:val="0"/>
          <w:sz w:val="25"/>
          <w:szCs w:val="25"/>
        </w:rPr>
        <w:t>vedere il gioco dei gabbiani sulla banchisa</w:t>
      </w:r>
      <w:r w:rsidR="00296386" w:rsidRPr="003458F8">
        <w:rPr>
          <w:i w:val="0"/>
          <w:sz w:val="25"/>
          <w:szCs w:val="25"/>
        </w:rPr>
        <w:t>.</w:t>
      </w:r>
      <w:r w:rsidR="004D6D42" w:rsidRPr="003458F8">
        <w:rPr>
          <w:i w:val="0"/>
          <w:sz w:val="25"/>
          <w:szCs w:val="25"/>
        </w:rPr>
        <w:t xml:space="preserve"> </w:t>
      </w:r>
    </w:p>
    <w:p w:rsidR="007A5317" w:rsidRPr="003458F8" w:rsidRDefault="00C94415" w:rsidP="00AF4FDE">
      <w:pPr>
        <w:spacing w:before="0" w:beforeAutospacing="0" w:after="0" w:afterAutospacing="0"/>
        <w:contextualSpacing/>
        <w:jc w:val="both"/>
        <w:rPr>
          <w:i w:val="0"/>
          <w:sz w:val="25"/>
          <w:szCs w:val="25"/>
        </w:rPr>
      </w:pPr>
      <w:r w:rsidRPr="003458F8">
        <w:rPr>
          <w:i w:val="0"/>
          <w:sz w:val="25"/>
          <w:szCs w:val="25"/>
        </w:rPr>
        <w:t xml:space="preserve">         </w:t>
      </w:r>
      <w:r w:rsidR="004D6D42" w:rsidRPr="003458F8">
        <w:rPr>
          <w:i w:val="0"/>
          <w:sz w:val="25"/>
          <w:szCs w:val="25"/>
        </w:rPr>
        <w:t>Quella</w:t>
      </w:r>
      <w:r w:rsidR="005116D1" w:rsidRPr="003458F8">
        <w:rPr>
          <w:i w:val="0"/>
          <w:sz w:val="25"/>
          <w:szCs w:val="25"/>
        </w:rPr>
        <w:t xml:space="preserve"> in questione</w:t>
      </w:r>
      <w:r w:rsidR="004D6D42" w:rsidRPr="003458F8">
        <w:rPr>
          <w:i w:val="0"/>
          <w:sz w:val="25"/>
          <w:szCs w:val="25"/>
        </w:rPr>
        <w:t xml:space="preserve"> era </w:t>
      </w:r>
      <w:r w:rsidR="00325A94" w:rsidRPr="003458F8">
        <w:rPr>
          <w:i w:val="0"/>
          <w:sz w:val="25"/>
          <w:szCs w:val="25"/>
        </w:rPr>
        <w:t xml:space="preserve">proprio </w:t>
      </w:r>
      <w:r w:rsidR="004D6D42" w:rsidRPr="003458F8">
        <w:rPr>
          <w:i w:val="0"/>
          <w:sz w:val="25"/>
          <w:szCs w:val="25"/>
        </w:rPr>
        <w:t>il tipo di</w:t>
      </w:r>
      <w:r w:rsidR="007A5317" w:rsidRPr="003458F8">
        <w:rPr>
          <w:i w:val="0"/>
          <w:sz w:val="25"/>
          <w:szCs w:val="25"/>
        </w:rPr>
        <w:t xml:space="preserve"> giornata in cui avevo bisogno di pensare</w:t>
      </w:r>
      <w:r w:rsidR="004D6D42" w:rsidRPr="003458F8">
        <w:rPr>
          <w:i w:val="0"/>
          <w:sz w:val="25"/>
          <w:szCs w:val="25"/>
        </w:rPr>
        <w:t>,</w:t>
      </w:r>
      <w:r w:rsidR="00325A94" w:rsidRPr="003458F8">
        <w:rPr>
          <w:i w:val="0"/>
          <w:sz w:val="25"/>
          <w:szCs w:val="25"/>
        </w:rPr>
        <w:t xml:space="preserve"> anche se</w:t>
      </w:r>
      <w:r w:rsidR="00B4409B" w:rsidRPr="003458F8">
        <w:rPr>
          <w:i w:val="0"/>
          <w:sz w:val="25"/>
          <w:szCs w:val="25"/>
        </w:rPr>
        <w:t xml:space="preserve"> </w:t>
      </w:r>
      <w:r w:rsidR="007A5317" w:rsidRPr="003458F8">
        <w:rPr>
          <w:i w:val="0"/>
          <w:sz w:val="25"/>
          <w:szCs w:val="25"/>
        </w:rPr>
        <w:t>l’auto sfrecciava tagliando</w:t>
      </w:r>
      <w:r w:rsidR="005116D1" w:rsidRPr="003458F8">
        <w:rPr>
          <w:i w:val="0"/>
          <w:sz w:val="25"/>
          <w:szCs w:val="25"/>
        </w:rPr>
        <w:t xml:space="preserve"> o</w:t>
      </w:r>
      <w:r w:rsidR="007A5317" w:rsidRPr="003458F8">
        <w:rPr>
          <w:i w:val="0"/>
          <w:sz w:val="25"/>
          <w:szCs w:val="25"/>
        </w:rPr>
        <w:t xml:space="preserve"> quasi</w:t>
      </w:r>
      <w:r w:rsidR="005116D1" w:rsidRPr="003458F8">
        <w:rPr>
          <w:i w:val="0"/>
          <w:sz w:val="25"/>
          <w:szCs w:val="25"/>
        </w:rPr>
        <w:t>,</w:t>
      </w:r>
      <w:r w:rsidR="007A5317" w:rsidRPr="003458F8">
        <w:rPr>
          <w:i w:val="0"/>
          <w:sz w:val="25"/>
          <w:szCs w:val="25"/>
        </w:rPr>
        <w:t xml:space="preserve"> il giallo ai semafori.</w:t>
      </w:r>
      <w:r w:rsidR="00F57C68" w:rsidRPr="003458F8">
        <w:rPr>
          <w:i w:val="0"/>
          <w:sz w:val="25"/>
          <w:szCs w:val="25"/>
        </w:rPr>
        <w:t xml:space="preserve"> Avevo tante idee in mente </w:t>
      </w:r>
      <w:r w:rsidR="006174AD">
        <w:rPr>
          <w:i w:val="0"/>
          <w:sz w:val="25"/>
          <w:szCs w:val="25"/>
        </w:rPr>
        <w:t xml:space="preserve">e </w:t>
      </w:r>
      <w:r w:rsidR="00F57C68" w:rsidRPr="003458F8">
        <w:rPr>
          <w:i w:val="0"/>
          <w:sz w:val="25"/>
          <w:szCs w:val="25"/>
        </w:rPr>
        <w:t>tutte ben confuse, mi bastava solo una</w:t>
      </w:r>
      <w:r w:rsidR="003A6512" w:rsidRPr="003458F8">
        <w:rPr>
          <w:i w:val="0"/>
          <w:sz w:val="25"/>
          <w:szCs w:val="25"/>
        </w:rPr>
        <w:t>, che poi avrei sviluppato</w:t>
      </w:r>
      <w:r w:rsidR="00CD208D" w:rsidRPr="003458F8">
        <w:rPr>
          <w:i w:val="0"/>
          <w:sz w:val="25"/>
          <w:szCs w:val="25"/>
        </w:rPr>
        <w:t xml:space="preserve"> </w:t>
      </w:r>
      <w:r w:rsidR="003A6512" w:rsidRPr="003458F8">
        <w:rPr>
          <w:i w:val="0"/>
          <w:sz w:val="25"/>
          <w:szCs w:val="25"/>
        </w:rPr>
        <w:t xml:space="preserve">con calma e dopo un paio di tazze di caffè, </w:t>
      </w:r>
      <w:r w:rsidR="00F57C68" w:rsidRPr="003458F8">
        <w:rPr>
          <w:i w:val="0"/>
          <w:sz w:val="25"/>
          <w:szCs w:val="25"/>
        </w:rPr>
        <w:t xml:space="preserve">davanti alla macchina </w:t>
      </w:r>
      <w:r w:rsidR="00251B00" w:rsidRPr="003458F8">
        <w:rPr>
          <w:i w:val="0"/>
          <w:sz w:val="25"/>
          <w:szCs w:val="25"/>
        </w:rPr>
        <w:t>per</w:t>
      </w:r>
      <w:r w:rsidR="00F57C68" w:rsidRPr="003458F8">
        <w:rPr>
          <w:i w:val="0"/>
          <w:sz w:val="25"/>
          <w:szCs w:val="25"/>
        </w:rPr>
        <w:t xml:space="preserve"> scrivere. </w:t>
      </w:r>
    </w:p>
    <w:p w:rsidR="00E55E0F" w:rsidRPr="003458F8" w:rsidRDefault="00F57C68" w:rsidP="00AF4FDE">
      <w:pPr>
        <w:spacing w:before="0" w:beforeAutospacing="0" w:after="0" w:afterAutospacing="0"/>
        <w:contextualSpacing/>
        <w:jc w:val="both"/>
        <w:rPr>
          <w:i w:val="0"/>
          <w:sz w:val="25"/>
          <w:szCs w:val="25"/>
        </w:rPr>
      </w:pPr>
      <w:r w:rsidRPr="003458F8">
        <w:rPr>
          <w:i w:val="0"/>
          <w:sz w:val="25"/>
          <w:szCs w:val="25"/>
        </w:rPr>
        <w:t>“</w:t>
      </w:r>
      <w:r w:rsidR="00F56FB5" w:rsidRPr="003458F8">
        <w:rPr>
          <w:i w:val="0"/>
          <w:sz w:val="25"/>
          <w:szCs w:val="25"/>
        </w:rPr>
        <w:t>Prof</w:t>
      </w:r>
      <w:r w:rsidR="006174AD">
        <w:rPr>
          <w:i w:val="0"/>
          <w:sz w:val="25"/>
          <w:szCs w:val="25"/>
        </w:rPr>
        <w:t>.</w:t>
      </w:r>
      <w:r w:rsidR="00F56FB5" w:rsidRPr="003458F8">
        <w:rPr>
          <w:i w:val="0"/>
          <w:sz w:val="25"/>
          <w:szCs w:val="25"/>
        </w:rPr>
        <w:t xml:space="preserve"> m</w:t>
      </w:r>
      <w:r w:rsidRPr="003458F8">
        <w:rPr>
          <w:i w:val="0"/>
          <w:sz w:val="25"/>
          <w:szCs w:val="25"/>
        </w:rPr>
        <w:t>a quando ti aggiorni?”, mi chiedeva sempre Billy, un ragazzo di sedici anni che faceva da dog</w:t>
      </w:r>
      <w:r w:rsidR="006174AD">
        <w:rPr>
          <w:i w:val="0"/>
          <w:sz w:val="25"/>
          <w:szCs w:val="25"/>
        </w:rPr>
        <w:t>-</w:t>
      </w:r>
      <w:r w:rsidRPr="003458F8">
        <w:rPr>
          <w:i w:val="0"/>
          <w:sz w:val="25"/>
          <w:szCs w:val="25"/>
        </w:rPr>
        <w:t>sit</w:t>
      </w:r>
      <w:r w:rsidR="006174AD">
        <w:rPr>
          <w:i w:val="0"/>
          <w:sz w:val="25"/>
          <w:szCs w:val="25"/>
        </w:rPr>
        <w:t>t</w:t>
      </w:r>
      <w:r w:rsidRPr="003458F8">
        <w:rPr>
          <w:i w:val="0"/>
          <w:sz w:val="25"/>
          <w:szCs w:val="25"/>
        </w:rPr>
        <w:t>er al mio Cassius</w:t>
      </w:r>
      <w:r w:rsidR="009106EB" w:rsidRPr="003458F8">
        <w:rPr>
          <w:i w:val="0"/>
          <w:sz w:val="25"/>
          <w:szCs w:val="25"/>
        </w:rPr>
        <w:t xml:space="preserve">, un bulldog inglese di circa sei anni pigro </w:t>
      </w:r>
      <w:r w:rsidR="005116D1" w:rsidRPr="003458F8">
        <w:rPr>
          <w:i w:val="0"/>
          <w:sz w:val="25"/>
          <w:szCs w:val="25"/>
        </w:rPr>
        <w:t xml:space="preserve">e ciccione </w:t>
      </w:r>
      <w:r w:rsidR="009106EB" w:rsidRPr="003458F8">
        <w:rPr>
          <w:i w:val="0"/>
          <w:sz w:val="25"/>
          <w:szCs w:val="25"/>
        </w:rPr>
        <w:t>com</w:t>
      </w:r>
      <w:r w:rsidR="00276B0F" w:rsidRPr="003458F8">
        <w:rPr>
          <w:i w:val="0"/>
          <w:sz w:val="25"/>
          <w:szCs w:val="25"/>
        </w:rPr>
        <w:t>e una pesante campana di bronzo,</w:t>
      </w:r>
      <w:r w:rsidR="00615AC3" w:rsidRPr="003458F8">
        <w:rPr>
          <w:i w:val="0"/>
          <w:sz w:val="25"/>
          <w:szCs w:val="25"/>
        </w:rPr>
        <w:t xml:space="preserve"> </w:t>
      </w:r>
      <w:r w:rsidR="00276B0F" w:rsidRPr="003458F8">
        <w:rPr>
          <w:i w:val="0"/>
          <w:sz w:val="25"/>
          <w:szCs w:val="25"/>
        </w:rPr>
        <w:t>quando io ero fuori città. Era</w:t>
      </w:r>
      <w:r w:rsidR="00CD208D" w:rsidRPr="003458F8">
        <w:rPr>
          <w:i w:val="0"/>
          <w:sz w:val="25"/>
          <w:szCs w:val="25"/>
        </w:rPr>
        <w:t xml:space="preserve"> </w:t>
      </w:r>
      <w:r w:rsidRPr="003458F8">
        <w:rPr>
          <w:i w:val="0"/>
          <w:sz w:val="25"/>
          <w:szCs w:val="25"/>
        </w:rPr>
        <w:t>un bravo ragazzo che amava leggersi le prime pagine dei miei capitoli</w:t>
      </w:r>
      <w:r w:rsidR="00604B38" w:rsidRPr="003458F8">
        <w:rPr>
          <w:i w:val="0"/>
          <w:sz w:val="25"/>
          <w:szCs w:val="25"/>
        </w:rPr>
        <w:t>,</w:t>
      </w:r>
      <w:r w:rsidR="005116D1" w:rsidRPr="003458F8">
        <w:rPr>
          <w:i w:val="0"/>
          <w:sz w:val="25"/>
          <w:szCs w:val="25"/>
        </w:rPr>
        <w:t xml:space="preserve"> ed era pure un critico feroce che sapeva quale genere di </w:t>
      </w:r>
      <w:r w:rsidR="00CD208D" w:rsidRPr="003458F8">
        <w:rPr>
          <w:i w:val="0"/>
          <w:sz w:val="25"/>
          <w:szCs w:val="25"/>
        </w:rPr>
        <w:t>emozione,</w:t>
      </w:r>
      <w:r w:rsidR="005116D1" w:rsidRPr="003458F8">
        <w:rPr>
          <w:i w:val="0"/>
          <w:sz w:val="25"/>
          <w:szCs w:val="25"/>
        </w:rPr>
        <w:t xml:space="preserve"> doveva trasmettergli la lettura, </w:t>
      </w:r>
      <w:r w:rsidRPr="003458F8">
        <w:rPr>
          <w:i w:val="0"/>
          <w:sz w:val="25"/>
          <w:szCs w:val="25"/>
        </w:rPr>
        <w:t>insomma nonostante l’età</w:t>
      </w:r>
      <w:r w:rsidR="00EA5BDE" w:rsidRPr="003458F8">
        <w:rPr>
          <w:i w:val="0"/>
          <w:sz w:val="25"/>
          <w:szCs w:val="25"/>
        </w:rPr>
        <w:t>,</w:t>
      </w:r>
      <w:r w:rsidRPr="003458F8">
        <w:rPr>
          <w:i w:val="0"/>
          <w:sz w:val="25"/>
          <w:szCs w:val="25"/>
        </w:rPr>
        <w:t xml:space="preserve"> </w:t>
      </w:r>
      <w:r w:rsidR="00604B38" w:rsidRPr="003458F8">
        <w:rPr>
          <w:i w:val="0"/>
          <w:sz w:val="25"/>
          <w:szCs w:val="25"/>
        </w:rPr>
        <w:t xml:space="preserve">il giovanotto </w:t>
      </w:r>
      <w:r w:rsidR="00CD208D" w:rsidRPr="003458F8">
        <w:rPr>
          <w:i w:val="0"/>
          <w:sz w:val="25"/>
          <w:szCs w:val="25"/>
        </w:rPr>
        <w:t xml:space="preserve">si </w:t>
      </w:r>
      <w:r w:rsidRPr="003458F8">
        <w:rPr>
          <w:i w:val="0"/>
          <w:sz w:val="25"/>
          <w:szCs w:val="25"/>
        </w:rPr>
        <w:t>era guadagnato la mia fiducia.</w:t>
      </w:r>
      <w:r w:rsidR="005A6E10" w:rsidRPr="003458F8">
        <w:rPr>
          <w:i w:val="0"/>
          <w:sz w:val="25"/>
          <w:szCs w:val="25"/>
        </w:rPr>
        <w:t xml:space="preserve"> </w:t>
      </w:r>
    </w:p>
    <w:p w:rsidR="00F57C68" w:rsidRPr="003458F8" w:rsidRDefault="005A6E10" w:rsidP="00AF4FDE">
      <w:pPr>
        <w:spacing w:before="0" w:beforeAutospacing="0" w:after="0" w:afterAutospacing="0"/>
        <w:contextualSpacing/>
        <w:jc w:val="both"/>
        <w:rPr>
          <w:i w:val="0"/>
          <w:sz w:val="25"/>
          <w:szCs w:val="25"/>
        </w:rPr>
      </w:pPr>
      <w:r w:rsidRPr="003458F8">
        <w:rPr>
          <w:i w:val="0"/>
          <w:sz w:val="25"/>
          <w:szCs w:val="25"/>
        </w:rPr>
        <w:t>Al pensiero</w:t>
      </w:r>
      <w:r w:rsidR="00604B38" w:rsidRPr="003458F8">
        <w:rPr>
          <w:i w:val="0"/>
          <w:sz w:val="25"/>
          <w:szCs w:val="25"/>
        </w:rPr>
        <w:t xml:space="preserve"> della scomparsa di Conrad si sovrapponevano altri pensieri, </w:t>
      </w:r>
      <w:r w:rsidR="00CD208D" w:rsidRPr="003458F8">
        <w:rPr>
          <w:i w:val="0"/>
          <w:sz w:val="25"/>
          <w:szCs w:val="25"/>
        </w:rPr>
        <w:t>e</w:t>
      </w:r>
      <w:r w:rsidR="00604B38" w:rsidRPr="003458F8">
        <w:rPr>
          <w:i w:val="0"/>
          <w:sz w:val="25"/>
          <w:szCs w:val="25"/>
        </w:rPr>
        <w:t xml:space="preserve"> altri ancora. </w:t>
      </w:r>
    </w:p>
    <w:p w:rsidR="001031CE" w:rsidRPr="003458F8" w:rsidRDefault="001031CE" w:rsidP="00AF4FDE">
      <w:pPr>
        <w:spacing w:before="0" w:beforeAutospacing="0" w:after="0" w:afterAutospacing="0"/>
        <w:contextualSpacing/>
        <w:jc w:val="both"/>
        <w:rPr>
          <w:i w:val="0"/>
          <w:sz w:val="25"/>
          <w:szCs w:val="25"/>
        </w:rPr>
      </w:pPr>
      <w:r w:rsidRPr="003458F8">
        <w:rPr>
          <w:i w:val="0"/>
          <w:sz w:val="25"/>
          <w:szCs w:val="25"/>
        </w:rPr>
        <w:t>Conoscevo una certa persona che aveva fatto in passato il guardiacoste</w:t>
      </w:r>
      <w:r w:rsidR="00604B38" w:rsidRPr="003458F8">
        <w:rPr>
          <w:i w:val="0"/>
          <w:sz w:val="25"/>
          <w:szCs w:val="25"/>
        </w:rPr>
        <w:t>,</w:t>
      </w:r>
      <w:r w:rsidRPr="003458F8">
        <w:rPr>
          <w:i w:val="0"/>
          <w:sz w:val="25"/>
          <w:szCs w:val="25"/>
        </w:rPr>
        <w:t xml:space="preserve"> e decisi di servirmi dei suoi favori, ne avevo taciute io di cose su certe vicende cubane che il governo voleva seppellire per non dare a noi scrittori </w:t>
      </w:r>
      <w:r w:rsidR="00CD208D" w:rsidRPr="003458F8">
        <w:rPr>
          <w:i w:val="0"/>
          <w:sz w:val="25"/>
          <w:szCs w:val="25"/>
        </w:rPr>
        <w:t>e</w:t>
      </w:r>
      <w:r w:rsidRPr="003458F8">
        <w:rPr>
          <w:i w:val="0"/>
          <w:sz w:val="25"/>
          <w:szCs w:val="25"/>
        </w:rPr>
        <w:t xml:space="preserve"> alla stampa spunti per una crisi diplomatica, insomma era giunta l’ora di ricevere una piccola ricompensa per il mio silenzio.</w:t>
      </w:r>
    </w:p>
    <w:p w:rsidR="008C1498" w:rsidRPr="003458F8" w:rsidRDefault="008C1498" w:rsidP="00AF4FDE">
      <w:pPr>
        <w:spacing w:before="0" w:beforeAutospacing="0" w:after="0" w:afterAutospacing="0"/>
        <w:contextualSpacing/>
        <w:jc w:val="both"/>
        <w:rPr>
          <w:i w:val="0"/>
          <w:sz w:val="25"/>
          <w:szCs w:val="25"/>
        </w:rPr>
      </w:pPr>
      <w:r w:rsidRPr="003458F8">
        <w:rPr>
          <w:i w:val="0"/>
          <w:sz w:val="25"/>
          <w:szCs w:val="25"/>
        </w:rPr>
        <w:t>Charlie Johnson mi aspettava davanti alla rete del porto, una specie di solito posto</w:t>
      </w:r>
      <w:r w:rsidR="007C0961" w:rsidRPr="003458F8">
        <w:rPr>
          <w:i w:val="0"/>
          <w:sz w:val="25"/>
          <w:szCs w:val="25"/>
        </w:rPr>
        <w:t>,</w:t>
      </w:r>
      <w:r w:rsidRPr="003458F8">
        <w:rPr>
          <w:i w:val="0"/>
          <w:sz w:val="25"/>
          <w:szCs w:val="25"/>
        </w:rPr>
        <w:t xml:space="preserve"> per noi due.</w:t>
      </w:r>
    </w:p>
    <w:p w:rsidR="008C1498" w:rsidRPr="003458F8" w:rsidRDefault="008C1498" w:rsidP="00AF4FDE">
      <w:pPr>
        <w:spacing w:before="0" w:beforeAutospacing="0" w:after="0" w:afterAutospacing="0"/>
        <w:contextualSpacing/>
        <w:jc w:val="both"/>
        <w:rPr>
          <w:i w:val="0"/>
          <w:sz w:val="25"/>
          <w:szCs w:val="25"/>
        </w:rPr>
      </w:pPr>
      <w:r w:rsidRPr="003458F8">
        <w:rPr>
          <w:i w:val="0"/>
          <w:sz w:val="25"/>
          <w:szCs w:val="25"/>
        </w:rPr>
        <w:t xml:space="preserve">“Hai sentito di </w:t>
      </w:r>
      <w:proofErr w:type="spellStart"/>
      <w:r w:rsidRPr="003458F8">
        <w:rPr>
          <w:i w:val="0"/>
          <w:sz w:val="25"/>
          <w:szCs w:val="25"/>
        </w:rPr>
        <w:t>Cod</w:t>
      </w:r>
      <w:proofErr w:type="spellEnd"/>
      <w:r w:rsidRPr="003458F8">
        <w:rPr>
          <w:i w:val="0"/>
          <w:sz w:val="25"/>
          <w:szCs w:val="25"/>
        </w:rPr>
        <w:t>?”, gli chiesi stringendogli forte la mano.</w:t>
      </w:r>
    </w:p>
    <w:p w:rsidR="008C1498" w:rsidRPr="006A3DAF" w:rsidRDefault="003456DB" w:rsidP="00AF4FDE">
      <w:pPr>
        <w:spacing w:before="0" w:beforeAutospacing="0" w:after="0" w:afterAutospacing="0"/>
        <w:contextualSpacing/>
        <w:jc w:val="both"/>
        <w:rPr>
          <w:i w:val="0"/>
          <w:sz w:val="25"/>
          <w:szCs w:val="25"/>
        </w:rPr>
      </w:pPr>
      <w:r w:rsidRPr="006A3DAF">
        <w:rPr>
          <w:i w:val="0"/>
          <w:sz w:val="25"/>
          <w:szCs w:val="25"/>
        </w:rPr>
        <w:t>“</w:t>
      </w:r>
      <w:r w:rsidR="00CD208D" w:rsidRPr="006A3DAF">
        <w:rPr>
          <w:i w:val="0"/>
          <w:sz w:val="25"/>
          <w:szCs w:val="25"/>
        </w:rPr>
        <w:t>Sì</w:t>
      </w:r>
      <w:r w:rsidRPr="006A3DAF">
        <w:rPr>
          <w:i w:val="0"/>
          <w:sz w:val="25"/>
          <w:szCs w:val="25"/>
        </w:rPr>
        <w:t>, e non</w:t>
      </w:r>
      <w:r w:rsidR="008C1498" w:rsidRPr="006A3DAF">
        <w:rPr>
          <w:i w:val="0"/>
          <w:sz w:val="25"/>
          <w:szCs w:val="25"/>
        </w:rPr>
        <w:t xml:space="preserve"> </w:t>
      </w:r>
      <w:r w:rsidR="004A150C" w:rsidRPr="006A3DAF">
        <w:rPr>
          <w:i w:val="0"/>
          <w:sz w:val="25"/>
          <w:szCs w:val="25"/>
        </w:rPr>
        <w:t xml:space="preserve">ci </w:t>
      </w:r>
      <w:r w:rsidR="008C1498" w:rsidRPr="006A3DAF">
        <w:rPr>
          <w:i w:val="0"/>
          <w:sz w:val="25"/>
          <w:szCs w:val="25"/>
        </w:rPr>
        <w:t>voglio nemmeno credere, lui è uno che litiga con le</w:t>
      </w:r>
      <w:r w:rsidR="00630A02" w:rsidRPr="006A3DAF">
        <w:rPr>
          <w:i w:val="0"/>
          <w:sz w:val="25"/>
          <w:szCs w:val="25"/>
        </w:rPr>
        <w:t xml:space="preserve"> </w:t>
      </w:r>
      <w:r w:rsidR="008C1498" w:rsidRPr="006A3DAF">
        <w:rPr>
          <w:i w:val="0"/>
          <w:sz w:val="25"/>
          <w:szCs w:val="25"/>
        </w:rPr>
        <w:t xml:space="preserve">bussole, che segue ancora le stelle </w:t>
      </w:r>
      <w:r w:rsidR="00DF4927" w:rsidRPr="006A3DAF">
        <w:rPr>
          <w:i w:val="0"/>
          <w:sz w:val="25"/>
          <w:szCs w:val="25"/>
        </w:rPr>
        <w:t>p</w:t>
      </w:r>
      <w:r w:rsidR="008C1498" w:rsidRPr="006A3DAF">
        <w:rPr>
          <w:i w:val="0"/>
          <w:sz w:val="25"/>
          <w:szCs w:val="25"/>
        </w:rPr>
        <w:t>er tornare a casa,</w:t>
      </w:r>
      <w:r w:rsidR="00DF4927" w:rsidRPr="006A3DAF">
        <w:rPr>
          <w:i w:val="0"/>
          <w:sz w:val="25"/>
          <w:szCs w:val="25"/>
        </w:rPr>
        <w:t xml:space="preserve"> che non si fa affondare da un’</w:t>
      </w:r>
      <w:r w:rsidR="008C1498" w:rsidRPr="006A3DAF">
        <w:rPr>
          <w:i w:val="0"/>
          <w:sz w:val="25"/>
          <w:szCs w:val="25"/>
        </w:rPr>
        <w:t xml:space="preserve">onda </w:t>
      </w:r>
      <w:r w:rsidR="008E3670" w:rsidRPr="006A3DAF">
        <w:rPr>
          <w:i w:val="0"/>
          <w:sz w:val="25"/>
          <w:szCs w:val="25"/>
        </w:rPr>
        <w:t>alta, anche se</w:t>
      </w:r>
      <w:r w:rsidR="008C1498" w:rsidRPr="006A3DAF">
        <w:rPr>
          <w:i w:val="0"/>
          <w:sz w:val="25"/>
          <w:szCs w:val="25"/>
        </w:rPr>
        <w:t xml:space="preserve"> hanno confermato che non c’è stata alcuna onda anomala.</w:t>
      </w:r>
      <w:r w:rsidR="007C0961" w:rsidRPr="006A3DAF">
        <w:rPr>
          <w:i w:val="0"/>
          <w:sz w:val="25"/>
          <w:szCs w:val="25"/>
        </w:rPr>
        <w:t xml:space="preserve"> Mi prende male pensare che sia annegato</w:t>
      </w:r>
      <w:r w:rsidR="00750A97" w:rsidRPr="006A3DAF">
        <w:rPr>
          <w:i w:val="0"/>
          <w:sz w:val="25"/>
          <w:szCs w:val="25"/>
        </w:rPr>
        <w:t>,</w:t>
      </w:r>
      <w:r w:rsidR="007C0961" w:rsidRPr="006A3DAF">
        <w:rPr>
          <w:i w:val="0"/>
          <w:sz w:val="25"/>
          <w:szCs w:val="25"/>
        </w:rPr>
        <w:t xml:space="preserve"> o peggio ancora</w:t>
      </w:r>
      <w:r w:rsidR="00750A97" w:rsidRPr="006A3DAF">
        <w:rPr>
          <w:i w:val="0"/>
          <w:sz w:val="25"/>
          <w:szCs w:val="25"/>
        </w:rPr>
        <w:t>,</w:t>
      </w:r>
      <w:r w:rsidR="007C0961" w:rsidRPr="006A3DAF">
        <w:rPr>
          <w:i w:val="0"/>
          <w:sz w:val="25"/>
          <w:szCs w:val="25"/>
        </w:rPr>
        <w:t xml:space="preserve"> affondato con la propria barca. Speriamo sia una di quelle cattive notizie che si sistemeranno col rientro del </w:t>
      </w:r>
      <w:proofErr w:type="spellStart"/>
      <w:r w:rsidR="007C0961" w:rsidRPr="006A3DAF">
        <w:rPr>
          <w:i w:val="0"/>
          <w:sz w:val="25"/>
          <w:szCs w:val="25"/>
        </w:rPr>
        <w:t>Dolphin</w:t>
      </w:r>
      <w:proofErr w:type="spellEnd"/>
      <w:r w:rsidR="007C0961" w:rsidRPr="006A3DAF">
        <w:rPr>
          <w:i w:val="0"/>
          <w:sz w:val="25"/>
          <w:szCs w:val="25"/>
        </w:rPr>
        <w:t>. Le male lingue ed i cacciatori di notizie dovranno ingoiarsi i loro rospi, sono stufo di cercare la verità in mezzo a gente che ama la spazzatura</w:t>
      </w:r>
      <w:r w:rsidR="0062416F" w:rsidRPr="006A3DAF">
        <w:rPr>
          <w:i w:val="0"/>
          <w:sz w:val="25"/>
          <w:szCs w:val="25"/>
        </w:rPr>
        <w:t>.”</w:t>
      </w:r>
    </w:p>
    <w:p w:rsidR="00C15E78" w:rsidRPr="003458F8" w:rsidRDefault="00C15E78" w:rsidP="00AF4FDE">
      <w:pPr>
        <w:spacing w:before="0" w:beforeAutospacing="0" w:after="0" w:afterAutospacing="0"/>
        <w:contextualSpacing/>
        <w:jc w:val="both"/>
        <w:rPr>
          <w:i w:val="0"/>
          <w:sz w:val="25"/>
          <w:szCs w:val="25"/>
        </w:rPr>
      </w:pPr>
      <w:r w:rsidRPr="003458F8">
        <w:rPr>
          <w:i w:val="0"/>
          <w:sz w:val="25"/>
          <w:szCs w:val="25"/>
        </w:rPr>
        <w:t>Il mio capo annuiva pericolosamente. Sembrava</w:t>
      </w:r>
      <w:r w:rsidR="00750A97" w:rsidRPr="003458F8">
        <w:rPr>
          <w:i w:val="0"/>
          <w:sz w:val="25"/>
          <w:szCs w:val="25"/>
        </w:rPr>
        <w:t xml:space="preserve"> fossi stato preso da</w:t>
      </w:r>
      <w:r w:rsidRPr="003458F8">
        <w:rPr>
          <w:i w:val="0"/>
          <w:sz w:val="25"/>
          <w:szCs w:val="25"/>
        </w:rPr>
        <w:t xml:space="preserve"> un tic nervoso</w:t>
      </w:r>
      <w:r w:rsidR="00630A02" w:rsidRPr="003458F8">
        <w:rPr>
          <w:i w:val="0"/>
          <w:sz w:val="25"/>
          <w:szCs w:val="25"/>
        </w:rPr>
        <w:t>,</w:t>
      </w:r>
      <w:r w:rsidRPr="003458F8">
        <w:rPr>
          <w:i w:val="0"/>
          <w:sz w:val="25"/>
          <w:szCs w:val="25"/>
        </w:rPr>
        <w:t xml:space="preserve"> ma capivo che le parole di Charlie, </w:t>
      </w:r>
      <w:r w:rsidR="00750A97" w:rsidRPr="003458F8">
        <w:rPr>
          <w:i w:val="0"/>
          <w:sz w:val="25"/>
          <w:szCs w:val="25"/>
        </w:rPr>
        <w:t xml:space="preserve">avevano un effetto incredibile sulla mia immaginazione, e senza volere, </w:t>
      </w:r>
      <w:r w:rsidR="00EC644B">
        <w:rPr>
          <w:i w:val="0"/>
          <w:sz w:val="25"/>
          <w:szCs w:val="25"/>
        </w:rPr>
        <w:t xml:space="preserve">queste </w:t>
      </w:r>
      <w:r w:rsidRPr="003458F8">
        <w:rPr>
          <w:i w:val="0"/>
          <w:sz w:val="25"/>
          <w:szCs w:val="25"/>
        </w:rPr>
        <w:t>avevano sortito un effetto benefico sulla mia anima, non abbastanza temperata quando si trattava di tragedia che riguardavano amici o conoscenti.</w:t>
      </w:r>
    </w:p>
    <w:p w:rsidR="008C1498" w:rsidRPr="003458F8" w:rsidRDefault="008C1498" w:rsidP="00AF4FDE">
      <w:pPr>
        <w:spacing w:before="0" w:beforeAutospacing="0" w:after="0" w:afterAutospacing="0"/>
        <w:contextualSpacing/>
        <w:jc w:val="both"/>
        <w:rPr>
          <w:i w:val="0"/>
          <w:sz w:val="25"/>
          <w:szCs w:val="25"/>
        </w:rPr>
      </w:pPr>
      <w:r w:rsidRPr="003458F8">
        <w:rPr>
          <w:i w:val="0"/>
          <w:sz w:val="25"/>
          <w:szCs w:val="25"/>
        </w:rPr>
        <w:lastRenderedPageBreak/>
        <w:t xml:space="preserve">“Pensavo alle due barche sparite l’estate scorsa </w:t>
      </w:r>
      <w:r w:rsidR="00CD208D" w:rsidRPr="003458F8">
        <w:rPr>
          <w:i w:val="0"/>
          <w:sz w:val="25"/>
          <w:szCs w:val="25"/>
        </w:rPr>
        <w:t>quasi</w:t>
      </w:r>
      <w:r w:rsidRPr="003458F8">
        <w:rPr>
          <w:i w:val="0"/>
          <w:sz w:val="25"/>
          <w:szCs w:val="25"/>
        </w:rPr>
        <w:t xml:space="preserve"> nello stesso periodo</w:t>
      </w:r>
      <w:r w:rsidR="0062416F">
        <w:rPr>
          <w:i w:val="0"/>
          <w:sz w:val="25"/>
          <w:szCs w:val="25"/>
        </w:rPr>
        <w:t>.”</w:t>
      </w:r>
    </w:p>
    <w:p w:rsidR="008C1498" w:rsidRPr="003458F8" w:rsidRDefault="008C1498" w:rsidP="00AF4FDE">
      <w:pPr>
        <w:spacing w:before="0" w:beforeAutospacing="0" w:after="0" w:afterAutospacing="0"/>
        <w:contextualSpacing/>
        <w:jc w:val="both"/>
        <w:rPr>
          <w:i w:val="0"/>
          <w:sz w:val="25"/>
          <w:szCs w:val="25"/>
        </w:rPr>
      </w:pPr>
      <w:r w:rsidRPr="003458F8">
        <w:rPr>
          <w:i w:val="0"/>
          <w:sz w:val="25"/>
          <w:szCs w:val="25"/>
        </w:rPr>
        <w:t>“</w:t>
      </w:r>
      <w:r w:rsidR="00CD208D" w:rsidRPr="003458F8">
        <w:rPr>
          <w:i w:val="0"/>
          <w:sz w:val="25"/>
          <w:szCs w:val="25"/>
        </w:rPr>
        <w:t>Che cosa vuoi</w:t>
      </w:r>
      <w:r w:rsidRPr="003458F8">
        <w:rPr>
          <w:i w:val="0"/>
          <w:sz w:val="25"/>
          <w:szCs w:val="25"/>
        </w:rPr>
        <w:t xml:space="preserve"> dire, che qualcosa colpisce nel mare </w:t>
      </w:r>
      <w:r w:rsidR="00CD208D" w:rsidRPr="003458F8">
        <w:rPr>
          <w:i w:val="0"/>
          <w:sz w:val="25"/>
          <w:szCs w:val="25"/>
        </w:rPr>
        <w:t>a</w:t>
      </w:r>
      <w:r w:rsidRPr="003458F8">
        <w:rPr>
          <w:i w:val="0"/>
          <w:sz w:val="25"/>
          <w:szCs w:val="25"/>
        </w:rPr>
        <w:t xml:space="preserve"> intermittenza</w:t>
      </w:r>
      <w:r w:rsidR="00B47DE5">
        <w:rPr>
          <w:i w:val="0"/>
          <w:sz w:val="25"/>
          <w:szCs w:val="25"/>
        </w:rPr>
        <w:t>?”</w:t>
      </w:r>
    </w:p>
    <w:p w:rsidR="008C1498" w:rsidRPr="003458F8" w:rsidRDefault="00122FA6" w:rsidP="00AF4FDE">
      <w:pPr>
        <w:spacing w:before="0" w:beforeAutospacing="0" w:after="0" w:afterAutospacing="0"/>
        <w:contextualSpacing/>
        <w:jc w:val="both"/>
        <w:rPr>
          <w:i w:val="0"/>
          <w:sz w:val="25"/>
          <w:szCs w:val="25"/>
        </w:rPr>
      </w:pPr>
      <w:r>
        <w:rPr>
          <w:i w:val="0"/>
          <w:sz w:val="25"/>
          <w:szCs w:val="25"/>
        </w:rPr>
        <w:t>“Voglio semplicemente dire</w:t>
      </w:r>
      <w:r w:rsidR="008C1498" w:rsidRPr="003458F8">
        <w:rPr>
          <w:i w:val="0"/>
          <w:sz w:val="25"/>
          <w:szCs w:val="25"/>
        </w:rPr>
        <w:t xml:space="preserve"> che uno come Con</w:t>
      </w:r>
      <w:r w:rsidR="00D950DB" w:rsidRPr="003458F8">
        <w:rPr>
          <w:i w:val="0"/>
          <w:sz w:val="25"/>
          <w:szCs w:val="25"/>
        </w:rPr>
        <w:t>rad che vorrebbe morire in mare da eroe,</w:t>
      </w:r>
      <w:r w:rsidR="008C1498" w:rsidRPr="003458F8">
        <w:rPr>
          <w:i w:val="0"/>
          <w:sz w:val="25"/>
          <w:szCs w:val="25"/>
        </w:rPr>
        <w:t xml:space="preserve"> non sparisce assieme alla sua barca come se l’avesse ingoiato il nulla</w:t>
      </w:r>
      <w:r w:rsidR="00D950DB" w:rsidRPr="003458F8">
        <w:rPr>
          <w:i w:val="0"/>
          <w:sz w:val="25"/>
          <w:szCs w:val="25"/>
        </w:rPr>
        <w:t>, per lui sarebbe da vigliacchi</w:t>
      </w:r>
      <w:r w:rsidR="002755E6" w:rsidRPr="003458F8">
        <w:rPr>
          <w:i w:val="0"/>
          <w:sz w:val="25"/>
          <w:szCs w:val="25"/>
        </w:rPr>
        <w:t xml:space="preserve"> e Conrad dannato figlio di puttana non è mai stato un vile.</w:t>
      </w:r>
      <w:r w:rsidR="008C1498" w:rsidRPr="003458F8">
        <w:rPr>
          <w:i w:val="0"/>
          <w:sz w:val="25"/>
          <w:szCs w:val="25"/>
        </w:rPr>
        <w:t xml:space="preserve"> Sua moglie dice d’aver avuto uno strano presentimento quando era </w:t>
      </w:r>
      <w:r w:rsidR="00CD208D" w:rsidRPr="003458F8">
        <w:rPr>
          <w:i w:val="0"/>
          <w:sz w:val="25"/>
          <w:szCs w:val="25"/>
        </w:rPr>
        <w:t>partito,</w:t>
      </w:r>
      <w:r w:rsidR="008C1498" w:rsidRPr="003458F8">
        <w:rPr>
          <w:i w:val="0"/>
          <w:sz w:val="25"/>
          <w:szCs w:val="25"/>
        </w:rPr>
        <w:t xml:space="preserve"> ma non l’aveva fermato perché nessuno poteva fermarlo quando decideva di andare fuori</w:t>
      </w:r>
      <w:r w:rsidR="0062416F">
        <w:rPr>
          <w:i w:val="0"/>
          <w:sz w:val="25"/>
          <w:szCs w:val="25"/>
        </w:rPr>
        <w:t>.”</w:t>
      </w:r>
    </w:p>
    <w:p w:rsidR="00122FA6" w:rsidRDefault="008C1498" w:rsidP="00AF4FDE">
      <w:pPr>
        <w:spacing w:before="0" w:beforeAutospacing="0" w:after="0" w:afterAutospacing="0"/>
        <w:contextualSpacing/>
        <w:jc w:val="both"/>
        <w:rPr>
          <w:i w:val="0"/>
          <w:sz w:val="25"/>
          <w:szCs w:val="25"/>
        </w:rPr>
      </w:pPr>
      <w:r w:rsidRPr="003458F8">
        <w:rPr>
          <w:i w:val="0"/>
          <w:sz w:val="25"/>
          <w:szCs w:val="25"/>
        </w:rPr>
        <w:t>Entrambi guardammo il mare.</w:t>
      </w:r>
      <w:r w:rsidR="00460AC4" w:rsidRPr="003458F8">
        <w:rPr>
          <w:i w:val="0"/>
          <w:sz w:val="25"/>
          <w:szCs w:val="25"/>
        </w:rPr>
        <w:t xml:space="preserve"> </w:t>
      </w:r>
    </w:p>
    <w:p w:rsidR="008C1498" w:rsidRPr="003458F8" w:rsidRDefault="00460AC4" w:rsidP="00AF4FDE">
      <w:pPr>
        <w:spacing w:before="0" w:beforeAutospacing="0" w:after="0" w:afterAutospacing="0"/>
        <w:contextualSpacing/>
        <w:jc w:val="both"/>
        <w:rPr>
          <w:i w:val="0"/>
          <w:sz w:val="25"/>
          <w:szCs w:val="25"/>
        </w:rPr>
      </w:pPr>
      <w:r w:rsidRPr="003458F8">
        <w:rPr>
          <w:i w:val="0"/>
          <w:sz w:val="25"/>
          <w:szCs w:val="25"/>
        </w:rPr>
        <w:t xml:space="preserve">L’orizzonte sembrava macchiato da una grande nuvola propensa a scivolare sul mare fino </w:t>
      </w:r>
      <w:r w:rsidR="00EC644B" w:rsidRPr="003458F8">
        <w:rPr>
          <w:i w:val="0"/>
          <w:sz w:val="25"/>
          <w:szCs w:val="25"/>
        </w:rPr>
        <w:t>a</w:t>
      </w:r>
      <w:r w:rsidRPr="003458F8">
        <w:rPr>
          <w:i w:val="0"/>
          <w:sz w:val="25"/>
          <w:szCs w:val="25"/>
        </w:rPr>
        <w:t xml:space="preserve"> inghiottirlo nel suo colore scuro, ma a me il mare piaceva chiaro e trasparente, con acque basse e sabbie chiare, quel tipo di </w:t>
      </w:r>
      <w:r w:rsidR="008E3670" w:rsidRPr="003458F8">
        <w:rPr>
          <w:i w:val="0"/>
          <w:sz w:val="25"/>
          <w:szCs w:val="25"/>
        </w:rPr>
        <w:t>fondali, dove</w:t>
      </w:r>
      <w:r w:rsidRPr="003458F8">
        <w:rPr>
          <w:i w:val="0"/>
          <w:sz w:val="25"/>
          <w:szCs w:val="25"/>
        </w:rPr>
        <w:t xml:space="preserve"> vedevi nuotare i pesci e le stelle marine, quello dove potevi camminare per chilometri senza mai bagnarti le ginocchia.</w:t>
      </w:r>
    </w:p>
    <w:p w:rsidR="00D71E11" w:rsidRPr="003458F8" w:rsidRDefault="00D71E11" w:rsidP="00AF4FDE">
      <w:pPr>
        <w:spacing w:before="0" w:beforeAutospacing="0" w:after="0" w:afterAutospacing="0"/>
        <w:contextualSpacing/>
        <w:jc w:val="both"/>
        <w:rPr>
          <w:i w:val="0"/>
          <w:sz w:val="25"/>
          <w:szCs w:val="25"/>
        </w:rPr>
      </w:pPr>
      <w:r w:rsidRPr="003458F8">
        <w:rPr>
          <w:i w:val="0"/>
          <w:sz w:val="25"/>
          <w:szCs w:val="25"/>
        </w:rPr>
        <w:t>Sentivo un disagio interiore di cui non riuscivo a darmi spiegazioni.</w:t>
      </w:r>
    </w:p>
    <w:p w:rsidR="008C1498" w:rsidRPr="003458F8" w:rsidRDefault="008C1498" w:rsidP="00AF4FDE">
      <w:pPr>
        <w:spacing w:before="0" w:beforeAutospacing="0" w:after="0" w:afterAutospacing="0"/>
        <w:contextualSpacing/>
        <w:jc w:val="both"/>
        <w:rPr>
          <w:i w:val="0"/>
          <w:sz w:val="25"/>
          <w:szCs w:val="25"/>
        </w:rPr>
      </w:pPr>
      <w:r w:rsidRPr="003458F8">
        <w:rPr>
          <w:i w:val="0"/>
          <w:sz w:val="25"/>
          <w:szCs w:val="25"/>
        </w:rPr>
        <w:t>“Se non erro</w:t>
      </w:r>
      <w:r w:rsidR="00D71E11" w:rsidRPr="003458F8">
        <w:rPr>
          <w:i w:val="0"/>
          <w:sz w:val="25"/>
          <w:szCs w:val="25"/>
        </w:rPr>
        <w:t>,</w:t>
      </w:r>
      <w:r w:rsidRPr="003458F8">
        <w:rPr>
          <w:i w:val="0"/>
          <w:sz w:val="25"/>
          <w:szCs w:val="25"/>
        </w:rPr>
        <w:t xml:space="preserve"> dieci anni fa in questa stagione perdemmo una vela e due ragazzi che noleggiarono un dieci metri senza lo skipper. Si pensò </w:t>
      </w:r>
      <w:r w:rsidR="00CD208D" w:rsidRPr="003458F8">
        <w:rPr>
          <w:i w:val="0"/>
          <w:sz w:val="25"/>
          <w:szCs w:val="25"/>
        </w:rPr>
        <w:t>a</w:t>
      </w:r>
      <w:r w:rsidRPr="003458F8">
        <w:rPr>
          <w:i w:val="0"/>
          <w:sz w:val="25"/>
          <w:szCs w:val="25"/>
        </w:rPr>
        <w:t xml:space="preserve"> una fatalità, tipo un incendio a bordo, al brutto tempo, c’era l’uragano Nora che stava spazzolando l’area a duecento miglia da qui, ma nessuno riuscì a</w:t>
      </w:r>
      <w:r w:rsidR="00927A00" w:rsidRPr="003458F8">
        <w:rPr>
          <w:i w:val="0"/>
          <w:sz w:val="25"/>
          <w:szCs w:val="25"/>
        </w:rPr>
        <w:t xml:space="preserve"> trovare nemmeno</w:t>
      </w:r>
      <w:r w:rsidRPr="003458F8">
        <w:rPr>
          <w:i w:val="0"/>
          <w:sz w:val="25"/>
          <w:szCs w:val="25"/>
        </w:rPr>
        <w:t xml:space="preserve"> una saponetta</w:t>
      </w:r>
      <w:r w:rsidR="0062416F">
        <w:rPr>
          <w:i w:val="0"/>
          <w:sz w:val="25"/>
          <w:szCs w:val="25"/>
        </w:rPr>
        <w:t>.</w:t>
      </w:r>
      <w:r w:rsidR="00EC644B">
        <w:rPr>
          <w:i w:val="0"/>
          <w:sz w:val="25"/>
          <w:szCs w:val="25"/>
        </w:rPr>
        <w:t>”</w:t>
      </w:r>
    </w:p>
    <w:p w:rsidR="00B22DD8" w:rsidRPr="003458F8" w:rsidRDefault="004A158E" w:rsidP="00AF4FDE">
      <w:pPr>
        <w:spacing w:before="0" w:beforeAutospacing="0" w:after="0" w:afterAutospacing="0"/>
        <w:contextualSpacing/>
        <w:jc w:val="both"/>
        <w:rPr>
          <w:i w:val="0"/>
          <w:sz w:val="25"/>
          <w:szCs w:val="25"/>
        </w:rPr>
      </w:pPr>
      <w:r w:rsidRPr="003458F8">
        <w:rPr>
          <w:i w:val="0"/>
          <w:sz w:val="25"/>
          <w:szCs w:val="25"/>
        </w:rPr>
        <w:t xml:space="preserve">In quel momento mi sembrò di vedere Conrad in piedi davanti alla capitaneria che agitava le mani indicando qualcosa. </w:t>
      </w:r>
    </w:p>
    <w:p w:rsidR="004A158E" w:rsidRPr="003458F8" w:rsidRDefault="004A158E" w:rsidP="00AF4FDE">
      <w:pPr>
        <w:spacing w:before="0" w:beforeAutospacing="0" w:after="0" w:afterAutospacing="0"/>
        <w:contextualSpacing/>
        <w:jc w:val="both"/>
        <w:rPr>
          <w:i w:val="0"/>
          <w:sz w:val="25"/>
          <w:szCs w:val="25"/>
        </w:rPr>
      </w:pPr>
      <w:r w:rsidRPr="003458F8">
        <w:rPr>
          <w:i w:val="0"/>
          <w:sz w:val="25"/>
          <w:szCs w:val="25"/>
        </w:rPr>
        <w:t>Rimasi sbalordito tanto che Charlie mi dette uno scossone per distrarmi.</w:t>
      </w:r>
    </w:p>
    <w:p w:rsidR="004A158E" w:rsidRPr="003458F8" w:rsidRDefault="004A158E" w:rsidP="00AF4FDE">
      <w:pPr>
        <w:spacing w:before="0" w:beforeAutospacing="0" w:after="0" w:afterAutospacing="0"/>
        <w:contextualSpacing/>
        <w:jc w:val="both"/>
        <w:rPr>
          <w:i w:val="0"/>
          <w:sz w:val="25"/>
          <w:szCs w:val="25"/>
        </w:rPr>
      </w:pPr>
      <w:r w:rsidRPr="003458F8">
        <w:rPr>
          <w:i w:val="0"/>
          <w:sz w:val="25"/>
          <w:szCs w:val="25"/>
        </w:rPr>
        <w:t>“Ehi, ma ti senti bene</w:t>
      </w:r>
      <w:r w:rsidR="00B47DE5">
        <w:rPr>
          <w:i w:val="0"/>
          <w:sz w:val="25"/>
          <w:szCs w:val="25"/>
        </w:rPr>
        <w:t>?”</w:t>
      </w:r>
    </w:p>
    <w:p w:rsidR="004A158E" w:rsidRPr="003458F8" w:rsidRDefault="00DA479D" w:rsidP="00AF4FDE">
      <w:pPr>
        <w:spacing w:before="0" w:beforeAutospacing="0" w:after="0" w:afterAutospacing="0"/>
        <w:contextualSpacing/>
        <w:jc w:val="both"/>
        <w:rPr>
          <w:i w:val="0"/>
          <w:sz w:val="25"/>
          <w:szCs w:val="25"/>
        </w:rPr>
      </w:pPr>
      <w:r w:rsidRPr="003458F8">
        <w:rPr>
          <w:i w:val="0"/>
          <w:sz w:val="25"/>
          <w:szCs w:val="25"/>
        </w:rPr>
        <w:t>Gli afferrai l’orlo della giacca, e l</w:t>
      </w:r>
      <w:r w:rsidR="004A158E" w:rsidRPr="003458F8">
        <w:rPr>
          <w:i w:val="0"/>
          <w:sz w:val="25"/>
          <w:szCs w:val="25"/>
        </w:rPr>
        <w:t>o feci girare.</w:t>
      </w:r>
    </w:p>
    <w:p w:rsidR="004A158E" w:rsidRPr="003458F8" w:rsidRDefault="004A158E" w:rsidP="00AF4FDE">
      <w:pPr>
        <w:spacing w:before="0" w:beforeAutospacing="0" w:after="0" w:afterAutospacing="0"/>
        <w:contextualSpacing/>
        <w:jc w:val="both"/>
        <w:rPr>
          <w:i w:val="0"/>
          <w:sz w:val="25"/>
          <w:szCs w:val="25"/>
        </w:rPr>
      </w:pPr>
      <w:r w:rsidRPr="003458F8">
        <w:rPr>
          <w:i w:val="0"/>
          <w:sz w:val="25"/>
          <w:szCs w:val="25"/>
        </w:rPr>
        <w:t xml:space="preserve">“Guarda li, alla tua destra in fondo, non è </w:t>
      </w:r>
      <w:proofErr w:type="spellStart"/>
      <w:r w:rsidRPr="003458F8">
        <w:rPr>
          <w:i w:val="0"/>
          <w:sz w:val="25"/>
          <w:szCs w:val="25"/>
        </w:rPr>
        <w:t>Cod</w:t>
      </w:r>
      <w:proofErr w:type="spellEnd"/>
      <w:r w:rsidRPr="003458F8">
        <w:rPr>
          <w:i w:val="0"/>
          <w:sz w:val="25"/>
          <w:szCs w:val="25"/>
        </w:rPr>
        <w:t xml:space="preserve"> quello che si agita</w:t>
      </w:r>
      <w:r w:rsidR="00B47DE5">
        <w:rPr>
          <w:i w:val="0"/>
          <w:sz w:val="25"/>
          <w:szCs w:val="25"/>
        </w:rPr>
        <w:t>?”</w:t>
      </w:r>
    </w:p>
    <w:p w:rsidR="004A158E" w:rsidRPr="003458F8" w:rsidRDefault="004A158E" w:rsidP="00AF4FDE">
      <w:pPr>
        <w:spacing w:before="0" w:beforeAutospacing="0" w:after="0" w:afterAutospacing="0"/>
        <w:contextualSpacing/>
        <w:jc w:val="both"/>
        <w:rPr>
          <w:i w:val="0"/>
          <w:sz w:val="25"/>
          <w:szCs w:val="25"/>
        </w:rPr>
      </w:pPr>
      <w:r w:rsidRPr="003458F8">
        <w:rPr>
          <w:i w:val="0"/>
          <w:sz w:val="25"/>
          <w:szCs w:val="25"/>
        </w:rPr>
        <w:t>“Io, non vedo nulla</w:t>
      </w:r>
      <w:r w:rsidR="0062416F">
        <w:rPr>
          <w:i w:val="0"/>
          <w:sz w:val="25"/>
          <w:szCs w:val="25"/>
        </w:rPr>
        <w:t>.”</w:t>
      </w:r>
    </w:p>
    <w:p w:rsidR="004A158E" w:rsidRPr="003458F8" w:rsidRDefault="004A158E" w:rsidP="00AF4FDE">
      <w:pPr>
        <w:spacing w:before="0" w:beforeAutospacing="0" w:after="0" w:afterAutospacing="0"/>
        <w:contextualSpacing/>
        <w:jc w:val="both"/>
        <w:rPr>
          <w:i w:val="0"/>
          <w:sz w:val="25"/>
          <w:szCs w:val="25"/>
        </w:rPr>
      </w:pPr>
      <w:r w:rsidRPr="003458F8">
        <w:rPr>
          <w:i w:val="0"/>
          <w:sz w:val="25"/>
          <w:szCs w:val="25"/>
        </w:rPr>
        <w:t>“Guarda meglio, la in fondo</w:t>
      </w:r>
      <w:r w:rsidR="0062416F">
        <w:rPr>
          <w:i w:val="0"/>
          <w:sz w:val="25"/>
          <w:szCs w:val="25"/>
        </w:rPr>
        <w:t>.”</w:t>
      </w:r>
    </w:p>
    <w:p w:rsidR="00CB2267" w:rsidRPr="003458F8" w:rsidRDefault="00B528E1" w:rsidP="00AF4FDE">
      <w:pPr>
        <w:spacing w:before="0" w:beforeAutospacing="0" w:after="0" w:afterAutospacing="0"/>
        <w:contextualSpacing/>
        <w:jc w:val="both"/>
        <w:rPr>
          <w:i w:val="0"/>
          <w:sz w:val="25"/>
          <w:szCs w:val="25"/>
        </w:rPr>
      </w:pPr>
      <w:r w:rsidRPr="003458F8">
        <w:rPr>
          <w:i w:val="0"/>
          <w:sz w:val="25"/>
          <w:szCs w:val="25"/>
        </w:rPr>
        <w:t>“Ma, ma, sta svanendo</w:t>
      </w:r>
      <w:r w:rsidR="0062416F">
        <w:rPr>
          <w:i w:val="0"/>
          <w:sz w:val="25"/>
          <w:szCs w:val="25"/>
        </w:rPr>
        <w:t>.”</w:t>
      </w:r>
    </w:p>
    <w:p w:rsidR="004A158E" w:rsidRPr="003458F8" w:rsidRDefault="00CB2267" w:rsidP="00AF4FDE">
      <w:pPr>
        <w:spacing w:before="0" w:beforeAutospacing="0" w:after="0" w:afterAutospacing="0"/>
        <w:contextualSpacing/>
        <w:jc w:val="both"/>
        <w:rPr>
          <w:i w:val="0"/>
          <w:sz w:val="25"/>
          <w:szCs w:val="25"/>
        </w:rPr>
      </w:pPr>
      <w:r w:rsidRPr="003458F8">
        <w:rPr>
          <w:i w:val="0"/>
          <w:sz w:val="25"/>
          <w:szCs w:val="25"/>
        </w:rPr>
        <w:t xml:space="preserve">Charlie indicava col dito nella direzione giusta. </w:t>
      </w:r>
      <w:r w:rsidR="004A158E" w:rsidRPr="003458F8">
        <w:rPr>
          <w:i w:val="0"/>
          <w:sz w:val="25"/>
          <w:szCs w:val="25"/>
        </w:rPr>
        <w:t xml:space="preserve">Ci guardammo come se </w:t>
      </w:r>
      <w:r w:rsidR="00A7526D" w:rsidRPr="003458F8">
        <w:rPr>
          <w:i w:val="0"/>
          <w:sz w:val="25"/>
          <w:szCs w:val="25"/>
        </w:rPr>
        <w:t>non volessimo dire una parola su</w:t>
      </w:r>
      <w:r w:rsidR="004A158E" w:rsidRPr="003458F8">
        <w:rPr>
          <w:i w:val="0"/>
          <w:sz w:val="25"/>
          <w:szCs w:val="25"/>
        </w:rPr>
        <w:t xml:space="preserve"> quello che avevamo appena visto</w:t>
      </w:r>
      <w:r w:rsidR="00B434A2" w:rsidRPr="003458F8">
        <w:rPr>
          <w:i w:val="0"/>
          <w:sz w:val="25"/>
          <w:szCs w:val="25"/>
        </w:rPr>
        <w:t>.</w:t>
      </w:r>
      <w:r w:rsidR="00B434A2">
        <w:rPr>
          <w:i w:val="0"/>
          <w:sz w:val="25"/>
          <w:szCs w:val="25"/>
        </w:rPr>
        <w:t>..</w:t>
      </w:r>
      <w:r w:rsidR="0062416F">
        <w:rPr>
          <w:i w:val="0"/>
          <w:sz w:val="25"/>
          <w:szCs w:val="25"/>
        </w:rPr>
        <w:t>”</w:t>
      </w:r>
      <w:r w:rsidR="000E551A">
        <w:rPr>
          <w:i w:val="0"/>
          <w:sz w:val="25"/>
          <w:szCs w:val="25"/>
        </w:rPr>
        <w:t>.</w:t>
      </w:r>
    </w:p>
    <w:p w:rsidR="009D792C" w:rsidRPr="003458F8" w:rsidRDefault="00A7526D" w:rsidP="00AF4FDE">
      <w:pPr>
        <w:spacing w:before="0" w:beforeAutospacing="0" w:after="0" w:afterAutospacing="0"/>
        <w:contextualSpacing/>
        <w:jc w:val="both"/>
        <w:rPr>
          <w:i w:val="0"/>
          <w:sz w:val="25"/>
          <w:szCs w:val="25"/>
        </w:rPr>
      </w:pPr>
      <w:r w:rsidRPr="003458F8">
        <w:rPr>
          <w:i w:val="0"/>
          <w:sz w:val="25"/>
          <w:szCs w:val="25"/>
        </w:rPr>
        <w:t xml:space="preserve">“E’ impossibile avere un’allucinazione in due, non contemporaneamente e non </w:t>
      </w:r>
      <w:r w:rsidR="00B434A2" w:rsidRPr="003458F8">
        <w:rPr>
          <w:i w:val="0"/>
          <w:sz w:val="25"/>
          <w:szCs w:val="25"/>
        </w:rPr>
        <w:t>.</w:t>
      </w:r>
      <w:r w:rsidR="00B434A2">
        <w:rPr>
          <w:i w:val="0"/>
          <w:sz w:val="25"/>
          <w:szCs w:val="25"/>
        </w:rPr>
        <w:t>..</w:t>
      </w:r>
      <w:r w:rsidR="0062416F">
        <w:rPr>
          <w:i w:val="0"/>
          <w:sz w:val="25"/>
          <w:szCs w:val="25"/>
        </w:rPr>
        <w:t>”</w:t>
      </w:r>
      <w:r w:rsidR="000E551A">
        <w:rPr>
          <w:i w:val="0"/>
          <w:sz w:val="25"/>
          <w:szCs w:val="25"/>
        </w:rPr>
        <w:t>.</w:t>
      </w:r>
      <w:r w:rsidRPr="003458F8">
        <w:rPr>
          <w:i w:val="0"/>
          <w:sz w:val="25"/>
          <w:szCs w:val="25"/>
        </w:rPr>
        <w:t xml:space="preserve"> </w:t>
      </w:r>
    </w:p>
    <w:p w:rsidR="00A7526D" w:rsidRPr="003458F8" w:rsidRDefault="00005402" w:rsidP="00AF4FDE">
      <w:pPr>
        <w:spacing w:before="0" w:beforeAutospacing="0" w:after="0" w:afterAutospacing="0"/>
        <w:contextualSpacing/>
        <w:jc w:val="both"/>
        <w:rPr>
          <w:i w:val="0"/>
          <w:sz w:val="25"/>
          <w:szCs w:val="25"/>
        </w:rPr>
      </w:pPr>
      <w:r w:rsidRPr="003458F8">
        <w:rPr>
          <w:i w:val="0"/>
          <w:sz w:val="25"/>
          <w:szCs w:val="25"/>
        </w:rPr>
        <w:t>Lasciai stare</w:t>
      </w:r>
      <w:r w:rsidR="00A7526D" w:rsidRPr="003458F8">
        <w:rPr>
          <w:i w:val="0"/>
          <w:sz w:val="25"/>
          <w:szCs w:val="25"/>
        </w:rPr>
        <w:t xml:space="preserve"> le parole e iniziai a correre in quella dir</w:t>
      </w:r>
      <w:r w:rsidR="000E551A">
        <w:rPr>
          <w:i w:val="0"/>
          <w:sz w:val="25"/>
          <w:szCs w:val="25"/>
        </w:rPr>
        <w:t>ezione. Charlie mi venne dietro</w:t>
      </w:r>
      <w:r w:rsidR="00A7526D" w:rsidRPr="003458F8">
        <w:rPr>
          <w:i w:val="0"/>
          <w:sz w:val="25"/>
          <w:szCs w:val="25"/>
        </w:rPr>
        <w:t xml:space="preserve"> e non pesantemente come l’età gli avrebbe suggerito</w:t>
      </w:r>
      <w:r w:rsidR="009D792C" w:rsidRPr="003458F8">
        <w:rPr>
          <w:i w:val="0"/>
          <w:sz w:val="25"/>
          <w:szCs w:val="25"/>
        </w:rPr>
        <w:t>,</w:t>
      </w:r>
      <w:r w:rsidR="00A7526D" w:rsidRPr="003458F8">
        <w:rPr>
          <w:i w:val="0"/>
          <w:sz w:val="25"/>
          <w:szCs w:val="25"/>
        </w:rPr>
        <w:t xml:space="preserve"> ma ultimando in salti l’ultima decina di metri tra noi e l’apparizione.</w:t>
      </w:r>
    </w:p>
    <w:p w:rsidR="00A7526D" w:rsidRPr="003458F8" w:rsidRDefault="00A7526D" w:rsidP="00AF4FDE">
      <w:pPr>
        <w:spacing w:before="0" w:beforeAutospacing="0" w:after="0" w:afterAutospacing="0"/>
        <w:contextualSpacing/>
        <w:jc w:val="both"/>
        <w:rPr>
          <w:i w:val="0"/>
          <w:sz w:val="25"/>
          <w:szCs w:val="25"/>
        </w:rPr>
      </w:pPr>
      <w:r w:rsidRPr="003458F8">
        <w:rPr>
          <w:i w:val="0"/>
          <w:sz w:val="25"/>
          <w:szCs w:val="25"/>
        </w:rPr>
        <w:t>“Era qui?”, mi chiese lui.</w:t>
      </w:r>
    </w:p>
    <w:p w:rsidR="00A7526D" w:rsidRPr="003458F8" w:rsidRDefault="00A7526D" w:rsidP="00AF4FDE">
      <w:pPr>
        <w:spacing w:before="0" w:beforeAutospacing="0" w:after="0" w:afterAutospacing="0"/>
        <w:contextualSpacing/>
        <w:jc w:val="both"/>
        <w:rPr>
          <w:i w:val="0"/>
          <w:sz w:val="25"/>
          <w:szCs w:val="25"/>
        </w:rPr>
      </w:pPr>
      <w:r w:rsidRPr="003458F8">
        <w:rPr>
          <w:i w:val="0"/>
          <w:sz w:val="25"/>
          <w:szCs w:val="25"/>
        </w:rPr>
        <w:t>“</w:t>
      </w:r>
      <w:r w:rsidR="00005402" w:rsidRPr="003458F8">
        <w:rPr>
          <w:i w:val="0"/>
          <w:sz w:val="25"/>
          <w:szCs w:val="25"/>
        </w:rPr>
        <w:t>Sì</w:t>
      </w:r>
      <w:r w:rsidRPr="003458F8">
        <w:rPr>
          <w:i w:val="0"/>
          <w:sz w:val="25"/>
          <w:szCs w:val="25"/>
        </w:rPr>
        <w:t>, qui!”,</w:t>
      </w:r>
      <w:r w:rsidR="00B528E1" w:rsidRPr="003458F8">
        <w:rPr>
          <w:i w:val="0"/>
          <w:sz w:val="25"/>
          <w:szCs w:val="25"/>
        </w:rPr>
        <w:t xml:space="preserve"> </w:t>
      </w:r>
      <w:r w:rsidRPr="003458F8">
        <w:rPr>
          <w:i w:val="0"/>
          <w:sz w:val="25"/>
          <w:szCs w:val="25"/>
        </w:rPr>
        <w:t>risposi io con le mani sulle ginocchia e cercando di ritrovare il fiato.</w:t>
      </w:r>
    </w:p>
    <w:p w:rsidR="006804F9" w:rsidRPr="003458F8" w:rsidRDefault="006804F9" w:rsidP="00AF4FDE">
      <w:pPr>
        <w:spacing w:before="0" w:beforeAutospacing="0" w:after="0" w:afterAutospacing="0"/>
        <w:contextualSpacing/>
        <w:jc w:val="both"/>
        <w:rPr>
          <w:i w:val="0"/>
          <w:sz w:val="25"/>
          <w:szCs w:val="25"/>
        </w:rPr>
      </w:pPr>
      <w:r w:rsidRPr="003458F8">
        <w:rPr>
          <w:i w:val="0"/>
          <w:sz w:val="25"/>
          <w:szCs w:val="25"/>
        </w:rPr>
        <w:t>“Qui però non c’è niente</w:t>
      </w:r>
      <w:r w:rsidR="0062416F">
        <w:rPr>
          <w:i w:val="0"/>
          <w:sz w:val="25"/>
          <w:szCs w:val="25"/>
        </w:rPr>
        <w:t>.”</w:t>
      </w:r>
    </w:p>
    <w:p w:rsidR="008974B7" w:rsidRPr="003458F8" w:rsidRDefault="00E821DA" w:rsidP="00AF4FDE">
      <w:pPr>
        <w:spacing w:before="0" w:beforeAutospacing="0" w:after="0" w:afterAutospacing="0"/>
        <w:contextualSpacing/>
        <w:jc w:val="both"/>
        <w:rPr>
          <w:i w:val="0"/>
          <w:sz w:val="25"/>
          <w:szCs w:val="25"/>
        </w:rPr>
      </w:pPr>
      <w:r w:rsidRPr="003458F8">
        <w:rPr>
          <w:i w:val="0"/>
          <w:sz w:val="25"/>
          <w:szCs w:val="25"/>
        </w:rPr>
        <w:t>Ci guadammo per dei secondi interminabili</w:t>
      </w:r>
      <w:r w:rsidR="00ED20DC" w:rsidRPr="003458F8">
        <w:rPr>
          <w:i w:val="0"/>
          <w:sz w:val="25"/>
          <w:szCs w:val="25"/>
        </w:rPr>
        <w:t>,</w:t>
      </w:r>
      <w:r w:rsidRPr="003458F8">
        <w:rPr>
          <w:i w:val="0"/>
          <w:sz w:val="25"/>
          <w:szCs w:val="25"/>
        </w:rPr>
        <w:t xml:space="preserve"> ed io mi sentivo il cuore in gola, caspita non ero più un bambino, e certe cose prima di pensarle o di dirle si ponderano, ma stavolta avevo un testimone, e la mia non era semplicemente </w:t>
      </w:r>
      <w:r w:rsidR="00B528E1" w:rsidRPr="003458F8">
        <w:rPr>
          <w:i w:val="0"/>
          <w:sz w:val="25"/>
          <w:szCs w:val="25"/>
        </w:rPr>
        <w:t>un’</w:t>
      </w:r>
      <w:r w:rsidRPr="003458F8">
        <w:rPr>
          <w:i w:val="0"/>
          <w:sz w:val="25"/>
          <w:szCs w:val="25"/>
        </w:rPr>
        <w:t xml:space="preserve">ansia visionaria. </w:t>
      </w:r>
    </w:p>
    <w:p w:rsidR="00E821DA" w:rsidRPr="003458F8" w:rsidRDefault="00E821DA" w:rsidP="00AF4FDE">
      <w:pPr>
        <w:spacing w:before="0" w:beforeAutospacing="0" w:after="0" w:afterAutospacing="0"/>
        <w:contextualSpacing/>
        <w:jc w:val="both"/>
        <w:rPr>
          <w:i w:val="0"/>
          <w:sz w:val="25"/>
          <w:szCs w:val="25"/>
        </w:rPr>
      </w:pPr>
      <w:r w:rsidRPr="003458F8">
        <w:rPr>
          <w:i w:val="0"/>
          <w:sz w:val="25"/>
          <w:szCs w:val="25"/>
        </w:rPr>
        <w:t xml:space="preserve">Avevo le mani </w:t>
      </w:r>
      <w:r w:rsidR="004B0073" w:rsidRPr="003458F8">
        <w:rPr>
          <w:i w:val="0"/>
          <w:sz w:val="25"/>
          <w:szCs w:val="25"/>
        </w:rPr>
        <w:t>sudate, guardai Charlie</w:t>
      </w:r>
      <w:r w:rsidRPr="003458F8">
        <w:rPr>
          <w:i w:val="0"/>
          <w:sz w:val="25"/>
          <w:szCs w:val="25"/>
        </w:rPr>
        <w:t xml:space="preserve"> e vidi che anche lui si guardava le mani.</w:t>
      </w:r>
    </w:p>
    <w:p w:rsidR="00E821DA" w:rsidRPr="003458F8" w:rsidRDefault="00E821DA" w:rsidP="00AF4FDE">
      <w:pPr>
        <w:spacing w:before="0" w:beforeAutospacing="0" w:after="0" w:afterAutospacing="0"/>
        <w:contextualSpacing/>
        <w:jc w:val="both"/>
        <w:rPr>
          <w:i w:val="0"/>
          <w:sz w:val="25"/>
          <w:szCs w:val="25"/>
        </w:rPr>
      </w:pPr>
      <w:r w:rsidRPr="003458F8">
        <w:rPr>
          <w:i w:val="0"/>
          <w:sz w:val="25"/>
          <w:szCs w:val="25"/>
        </w:rPr>
        <w:t>“Sudate</w:t>
      </w:r>
      <w:r w:rsidR="00B47DE5">
        <w:rPr>
          <w:i w:val="0"/>
          <w:sz w:val="25"/>
          <w:szCs w:val="25"/>
        </w:rPr>
        <w:t>?”</w:t>
      </w:r>
    </w:p>
    <w:p w:rsidR="00E821DA" w:rsidRPr="003458F8" w:rsidRDefault="00E821DA" w:rsidP="00AF4FDE">
      <w:pPr>
        <w:spacing w:before="0" w:beforeAutospacing="0" w:after="0" w:afterAutospacing="0"/>
        <w:contextualSpacing/>
        <w:jc w:val="both"/>
        <w:rPr>
          <w:i w:val="0"/>
          <w:sz w:val="25"/>
          <w:szCs w:val="25"/>
        </w:rPr>
      </w:pPr>
      <w:r w:rsidRPr="003458F8">
        <w:rPr>
          <w:i w:val="0"/>
          <w:sz w:val="25"/>
          <w:szCs w:val="25"/>
        </w:rPr>
        <w:t>“</w:t>
      </w:r>
      <w:r w:rsidR="00630A02" w:rsidRPr="003458F8">
        <w:rPr>
          <w:i w:val="0"/>
          <w:sz w:val="25"/>
          <w:szCs w:val="25"/>
        </w:rPr>
        <w:t>Sì</w:t>
      </w:r>
      <w:r w:rsidRPr="003458F8">
        <w:rPr>
          <w:i w:val="0"/>
          <w:sz w:val="25"/>
          <w:szCs w:val="25"/>
        </w:rPr>
        <w:t>, anche tu</w:t>
      </w:r>
      <w:r w:rsidR="00B47DE5">
        <w:rPr>
          <w:i w:val="0"/>
          <w:sz w:val="25"/>
          <w:szCs w:val="25"/>
        </w:rPr>
        <w:t>?”</w:t>
      </w:r>
    </w:p>
    <w:p w:rsidR="00E821DA" w:rsidRPr="003458F8" w:rsidRDefault="00E821DA" w:rsidP="00AF4FDE">
      <w:pPr>
        <w:spacing w:before="0" w:beforeAutospacing="0" w:after="0" w:afterAutospacing="0"/>
        <w:contextualSpacing/>
        <w:jc w:val="both"/>
        <w:rPr>
          <w:i w:val="0"/>
          <w:sz w:val="25"/>
          <w:szCs w:val="25"/>
        </w:rPr>
      </w:pPr>
      <w:r w:rsidRPr="003458F8">
        <w:rPr>
          <w:i w:val="0"/>
          <w:sz w:val="25"/>
          <w:szCs w:val="25"/>
        </w:rPr>
        <w:t>“Già anch’io</w:t>
      </w:r>
      <w:r w:rsidR="0062416F">
        <w:rPr>
          <w:i w:val="0"/>
          <w:sz w:val="25"/>
          <w:szCs w:val="25"/>
        </w:rPr>
        <w:t>.”</w:t>
      </w:r>
    </w:p>
    <w:p w:rsidR="00E821DA" w:rsidRPr="003458F8" w:rsidRDefault="00E821DA" w:rsidP="00AF4FDE">
      <w:pPr>
        <w:spacing w:before="0" w:beforeAutospacing="0" w:after="0" w:afterAutospacing="0"/>
        <w:contextualSpacing/>
        <w:jc w:val="both"/>
        <w:rPr>
          <w:i w:val="0"/>
          <w:sz w:val="25"/>
          <w:szCs w:val="25"/>
        </w:rPr>
      </w:pPr>
      <w:r w:rsidRPr="003458F8">
        <w:rPr>
          <w:i w:val="0"/>
          <w:sz w:val="25"/>
          <w:szCs w:val="25"/>
        </w:rPr>
        <w:t>“</w:t>
      </w:r>
      <w:r w:rsidR="00005402" w:rsidRPr="003458F8">
        <w:rPr>
          <w:i w:val="0"/>
          <w:sz w:val="25"/>
          <w:szCs w:val="25"/>
        </w:rPr>
        <w:t>Che cosa pensi</w:t>
      </w:r>
      <w:r w:rsidR="00B47DE5">
        <w:rPr>
          <w:i w:val="0"/>
          <w:sz w:val="25"/>
          <w:szCs w:val="25"/>
        </w:rPr>
        <w:t>?”</w:t>
      </w:r>
    </w:p>
    <w:p w:rsidR="00E821DA" w:rsidRPr="003458F8" w:rsidRDefault="004517B2" w:rsidP="00AF4FDE">
      <w:pPr>
        <w:spacing w:before="0" w:beforeAutospacing="0" w:after="0" w:afterAutospacing="0"/>
        <w:contextualSpacing/>
        <w:jc w:val="both"/>
        <w:rPr>
          <w:i w:val="0"/>
          <w:sz w:val="25"/>
          <w:szCs w:val="25"/>
        </w:rPr>
      </w:pPr>
      <w:r w:rsidRPr="003458F8">
        <w:rPr>
          <w:i w:val="0"/>
          <w:sz w:val="25"/>
          <w:szCs w:val="25"/>
        </w:rPr>
        <w:t>“Penso, D</w:t>
      </w:r>
      <w:r w:rsidR="00005402" w:rsidRPr="003458F8">
        <w:rPr>
          <w:i w:val="0"/>
          <w:sz w:val="25"/>
          <w:szCs w:val="25"/>
        </w:rPr>
        <w:t>iavolo non so cosa pensare</w:t>
      </w:r>
      <w:r w:rsidR="00E821DA" w:rsidRPr="003458F8">
        <w:rPr>
          <w:i w:val="0"/>
          <w:sz w:val="25"/>
          <w:szCs w:val="25"/>
        </w:rPr>
        <w:t>, forse abbiamo immaginato di vedere nell’ombra</w:t>
      </w:r>
      <w:r w:rsidR="00B528E1" w:rsidRPr="003458F8">
        <w:rPr>
          <w:i w:val="0"/>
          <w:sz w:val="25"/>
          <w:szCs w:val="25"/>
        </w:rPr>
        <w:t>,</w:t>
      </w:r>
      <w:r w:rsidR="00E821DA" w:rsidRPr="003458F8">
        <w:rPr>
          <w:i w:val="0"/>
          <w:sz w:val="25"/>
          <w:szCs w:val="25"/>
        </w:rPr>
        <w:t xml:space="preserve"> l’ombra stessa</w:t>
      </w:r>
      <w:r w:rsidR="0062416F">
        <w:rPr>
          <w:i w:val="0"/>
          <w:sz w:val="25"/>
          <w:szCs w:val="25"/>
        </w:rPr>
        <w:t>.”</w:t>
      </w:r>
      <w:r w:rsidR="000E551A">
        <w:rPr>
          <w:i w:val="0"/>
          <w:sz w:val="25"/>
          <w:szCs w:val="25"/>
        </w:rPr>
        <w:t xml:space="preserve"> “Sei un uomo pragmatico</w:t>
      </w:r>
      <w:r w:rsidR="00E821DA" w:rsidRPr="003458F8">
        <w:rPr>
          <w:i w:val="0"/>
          <w:sz w:val="25"/>
          <w:szCs w:val="25"/>
        </w:rPr>
        <w:t xml:space="preserve"> e sono certo che le ombre non ti fanno sudare, amico mio.”</w:t>
      </w:r>
    </w:p>
    <w:p w:rsidR="00E821DA" w:rsidRPr="003458F8" w:rsidRDefault="00AE4DE5" w:rsidP="00AF4FDE">
      <w:pPr>
        <w:spacing w:before="0" w:beforeAutospacing="0" w:after="0" w:afterAutospacing="0"/>
        <w:contextualSpacing/>
        <w:jc w:val="both"/>
        <w:rPr>
          <w:i w:val="0"/>
          <w:sz w:val="25"/>
          <w:szCs w:val="25"/>
        </w:rPr>
      </w:pPr>
      <w:r w:rsidRPr="003458F8">
        <w:rPr>
          <w:i w:val="0"/>
          <w:sz w:val="25"/>
          <w:szCs w:val="25"/>
        </w:rPr>
        <w:t>Charlie</w:t>
      </w:r>
      <w:r w:rsidR="00E821DA" w:rsidRPr="003458F8">
        <w:rPr>
          <w:i w:val="0"/>
          <w:sz w:val="25"/>
          <w:szCs w:val="25"/>
        </w:rPr>
        <w:t xml:space="preserve"> si piegò per arrivare a toccare qualcosa in terra.</w:t>
      </w:r>
      <w:r w:rsidR="005F50FD" w:rsidRPr="003458F8">
        <w:rPr>
          <w:i w:val="0"/>
          <w:sz w:val="25"/>
          <w:szCs w:val="25"/>
        </w:rPr>
        <w:t xml:space="preserve"> Guardai come si sfregava le dita della mano destra, pensavo alla polvere</w:t>
      </w:r>
      <w:r w:rsidR="00F9263D" w:rsidRPr="003458F8">
        <w:rPr>
          <w:i w:val="0"/>
          <w:sz w:val="25"/>
          <w:szCs w:val="25"/>
        </w:rPr>
        <w:t>,</w:t>
      </w:r>
      <w:r w:rsidR="005F50FD" w:rsidRPr="003458F8">
        <w:rPr>
          <w:i w:val="0"/>
          <w:sz w:val="25"/>
          <w:szCs w:val="25"/>
        </w:rPr>
        <w:t xml:space="preserve"> ma l’asfalto era perfettamente asciutto e perfettamente pulito, nemmeno un granello di sabbia almeno a quanto sembrava a me di vedere.</w:t>
      </w:r>
    </w:p>
    <w:p w:rsidR="005F50FD" w:rsidRPr="003458F8" w:rsidRDefault="00630A02" w:rsidP="00AF4FDE">
      <w:pPr>
        <w:spacing w:before="0" w:beforeAutospacing="0" w:after="0" w:afterAutospacing="0"/>
        <w:contextualSpacing/>
        <w:jc w:val="both"/>
        <w:rPr>
          <w:i w:val="0"/>
          <w:sz w:val="25"/>
          <w:szCs w:val="25"/>
        </w:rPr>
      </w:pPr>
      <w:r w:rsidRPr="003458F8">
        <w:rPr>
          <w:i w:val="0"/>
          <w:sz w:val="25"/>
          <w:szCs w:val="25"/>
        </w:rPr>
        <w:t>“Vieni! Abbassati!</w:t>
      </w:r>
      <w:r w:rsidR="005F50FD" w:rsidRPr="003458F8">
        <w:rPr>
          <w:i w:val="0"/>
          <w:sz w:val="25"/>
          <w:szCs w:val="25"/>
        </w:rPr>
        <w:t>”, lo seguì come uno scolaro</w:t>
      </w:r>
      <w:r w:rsidR="00F9263D" w:rsidRPr="003458F8">
        <w:rPr>
          <w:i w:val="0"/>
          <w:sz w:val="25"/>
          <w:szCs w:val="25"/>
        </w:rPr>
        <w:t xml:space="preserve"> ascolta il </w:t>
      </w:r>
      <w:r w:rsidR="005F50FD" w:rsidRPr="003458F8">
        <w:rPr>
          <w:i w:val="0"/>
          <w:sz w:val="25"/>
          <w:szCs w:val="25"/>
        </w:rPr>
        <w:t>suo mentore.</w:t>
      </w:r>
    </w:p>
    <w:p w:rsidR="004A158E" w:rsidRPr="003458F8" w:rsidRDefault="005F50FD" w:rsidP="00AF4FDE">
      <w:pPr>
        <w:spacing w:before="0" w:beforeAutospacing="0" w:after="0" w:afterAutospacing="0"/>
        <w:contextualSpacing/>
        <w:jc w:val="both"/>
        <w:rPr>
          <w:i w:val="0"/>
          <w:sz w:val="25"/>
          <w:szCs w:val="25"/>
        </w:rPr>
      </w:pPr>
      <w:r w:rsidRPr="003458F8">
        <w:rPr>
          <w:i w:val="0"/>
          <w:sz w:val="25"/>
          <w:szCs w:val="25"/>
        </w:rPr>
        <w:lastRenderedPageBreak/>
        <w:t>“Ma è acqua?”, dissi cercando di assaggiare quelle gocce che avevo ora nel palmo.</w:t>
      </w:r>
    </w:p>
    <w:p w:rsidR="000E551A" w:rsidRDefault="008160DA" w:rsidP="00AF4FDE">
      <w:pPr>
        <w:spacing w:before="0" w:beforeAutospacing="0" w:after="0" w:afterAutospacing="0"/>
        <w:contextualSpacing/>
        <w:jc w:val="both"/>
        <w:rPr>
          <w:i w:val="0"/>
          <w:sz w:val="25"/>
          <w:szCs w:val="25"/>
        </w:rPr>
      </w:pPr>
      <w:r w:rsidRPr="003458F8">
        <w:rPr>
          <w:i w:val="0"/>
          <w:sz w:val="25"/>
          <w:szCs w:val="25"/>
        </w:rPr>
        <w:t>“Salata,</w:t>
      </w:r>
      <w:r w:rsidR="005F50FD" w:rsidRPr="003458F8">
        <w:rPr>
          <w:i w:val="0"/>
          <w:sz w:val="25"/>
          <w:szCs w:val="25"/>
        </w:rPr>
        <w:t xml:space="preserve"> Mac, è salata.</w:t>
      </w:r>
      <w:r w:rsidR="00927A00" w:rsidRPr="003458F8">
        <w:rPr>
          <w:i w:val="0"/>
          <w:sz w:val="25"/>
          <w:szCs w:val="25"/>
        </w:rPr>
        <w:t xml:space="preserve"> Un cerchio d’acqua salata</w:t>
      </w:r>
      <w:r w:rsidR="0062416F">
        <w:rPr>
          <w:i w:val="0"/>
          <w:sz w:val="25"/>
          <w:szCs w:val="25"/>
        </w:rPr>
        <w:t>.”</w:t>
      </w:r>
      <w:r w:rsidR="000E551A">
        <w:rPr>
          <w:i w:val="0"/>
          <w:sz w:val="25"/>
          <w:szCs w:val="25"/>
        </w:rPr>
        <w:t xml:space="preserve"> </w:t>
      </w:r>
    </w:p>
    <w:p w:rsidR="005F50FD" w:rsidRPr="003458F8" w:rsidRDefault="004B0073" w:rsidP="00AF4FDE">
      <w:pPr>
        <w:spacing w:before="0" w:beforeAutospacing="0" w:after="0" w:afterAutospacing="0"/>
        <w:contextualSpacing/>
        <w:jc w:val="both"/>
        <w:rPr>
          <w:i w:val="0"/>
          <w:sz w:val="25"/>
          <w:szCs w:val="25"/>
        </w:rPr>
      </w:pPr>
      <w:r w:rsidRPr="003458F8">
        <w:rPr>
          <w:i w:val="0"/>
          <w:sz w:val="25"/>
          <w:szCs w:val="25"/>
        </w:rPr>
        <w:t>Non aveva mai visto Charlie</w:t>
      </w:r>
      <w:r w:rsidR="005F50FD" w:rsidRPr="003458F8">
        <w:rPr>
          <w:i w:val="0"/>
          <w:sz w:val="25"/>
          <w:szCs w:val="25"/>
        </w:rPr>
        <w:t xml:space="preserve"> così scuro in volto, qualcosa lo turbava</w:t>
      </w:r>
      <w:r w:rsidR="008160DA" w:rsidRPr="003458F8">
        <w:rPr>
          <w:i w:val="0"/>
          <w:sz w:val="25"/>
          <w:szCs w:val="25"/>
        </w:rPr>
        <w:t>, e</w:t>
      </w:r>
      <w:r w:rsidR="005F50FD" w:rsidRPr="003458F8">
        <w:rPr>
          <w:i w:val="0"/>
          <w:sz w:val="25"/>
          <w:szCs w:val="25"/>
        </w:rPr>
        <w:t xml:space="preserve"> molto di più del fantasma che pensavo di aver visto.</w:t>
      </w:r>
    </w:p>
    <w:p w:rsidR="00E07743" w:rsidRPr="003458F8" w:rsidRDefault="00523FCC" w:rsidP="00AF4FDE">
      <w:pPr>
        <w:spacing w:before="0" w:beforeAutospacing="0" w:after="0" w:afterAutospacing="0"/>
        <w:contextualSpacing/>
        <w:jc w:val="both"/>
        <w:rPr>
          <w:i w:val="0"/>
          <w:sz w:val="25"/>
          <w:szCs w:val="25"/>
        </w:rPr>
      </w:pPr>
      <w:r w:rsidRPr="003458F8">
        <w:rPr>
          <w:i w:val="0"/>
          <w:sz w:val="25"/>
          <w:szCs w:val="25"/>
        </w:rPr>
        <w:t xml:space="preserve">Ci disturbava la non conoscenza, ci disturbava quella strana cosa che la vita ci buttava davanti agli occhi come se noi potessimo facilmente comprenderla. </w:t>
      </w:r>
      <w:r w:rsidR="00076069" w:rsidRPr="003458F8">
        <w:rPr>
          <w:i w:val="0"/>
          <w:sz w:val="25"/>
          <w:szCs w:val="25"/>
        </w:rPr>
        <w:t>A</w:t>
      </w:r>
      <w:r w:rsidR="004B0073" w:rsidRPr="003458F8">
        <w:rPr>
          <w:i w:val="0"/>
          <w:sz w:val="25"/>
          <w:szCs w:val="25"/>
        </w:rPr>
        <w:t xml:space="preserve"> un tratto Charlie</w:t>
      </w:r>
      <w:r w:rsidRPr="003458F8">
        <w:rPr>
          <w:i w:val="0"/>
          <w:sz w:val="25"/>
          <w:szCs w:val="25"/>
        </w:rPr>
        <w:t xml:space="preserve"> si mise una mano sul </w:t>
      </w:r>
      <w:r w:rsidR="003456DB" w:rsidRPr="003458F8">
        <w:rPr>
          <w:i w:val="0"/>
          <w:sz w:val="25"/>
          <w:szCs w:val="25"/>
        </w:rPr>
        <w:t>p</w:t>
      </w:r>
      <w:r w:rsidR="00EF1FD5" w:rsidRPr="003458F8">
        <w:rPr>
          <w:i w:val="0"/>
          <w:sz w:val="25"/>
          <w:szCs w:val="25"/>
        </w:rPr>
        <w:t>e</w:t>
      </w:r>
      <w:r w:rsidR="000E551A">
        <w:rPr>
          <w:i w:val="0"/>
          <w:sz w:val="25"/>
          <w:szCs w:val="25"/>
        </w:rPr>
        <w:t>tto ed io capii</w:t>
      </w:r>
      <w:r w:rsidRPr="003458F8">
        <w:rPr>
          <w:i w:val="0"/>
          <w:sz w:val="25"/>
          <w:szCs w:val="25"/>
        </w:rPr>
        <w:t xml:space="preserve"> che stava per crollare. </w:t>
      </w:r>
    </w:p>
    <w:p w:rsidR="00523FCC" w:rsidRPr="003458F8" w:rsidRDefault="00523FCC" w:rsidP="00AF4FDE">
      <w:pPr>
        <w:spacing w:before="0" w:beforeAutospacing="0" w:after="0" w:afterAutospacing="0"/>
        <w:contextualSpacing/>
        <w:jc w:val="both"/>
        <w:rPr>
          <w:i w:val="0"/>
          <w:sz w:val="25"/>
          <w:szCs w:val="25"/>
        </w:rPr>
      </w:pPr>
      <w:r w:rsidRPr="003458F8">
        <w:rPr>
          <w:i w:val="0"/>
          <w:sz w:val="25"/>
          <w:szCs w:val="25"/>
        </w:rPr>
        <w:t>Chiamai un’ambulanza. Gli occhi del mio amico mi dicevano col loro silenzio che stava collassando.</w:t>
      </w:r>
    </w:p>
    <w:p w:rsidR="00523FCC" w:rsidRPr="003458F8" w:rsidRDefault="00523FCC" w:rsidP="00AF4FDE">
      <w:pPr>
        <w:spacing w:before="0" w:beforeAutospacing="0" w:after="0" w:afterAutospacing="0"/>
        <w:contextualSpacing/>
        <w:jc w:val="both"/>
        <w:rPr>
          <w:i w:val="0"/>
          <w:sz w:val="25"/>
          <w:szCs w:val="25"/>
        </w:rPr>
      </w:pPr>
      <w:r w:rsidRPr="003458F8">
        <w:rPr>
          <w:i w:val="0"/>
          <w:sz w:val="25"/>
          <w:szCs w:val="25"/>
        </w:rPr>
        <w:t>Feci finta di non aver visto niente.</w:t>
      </w:r>
    </w:p>
    <w:p w:rsidR="00523FCC" w:rsidRPr="003458F8" w:rsidRDefault="00523FCC" w:rsidP="00AF4FDE">
      <w:pPr>
        <w:spacing w:before="0" w:beforeAutospacing="0" w:after="0" w:afterAutospacing="0"/>
        <w:contextualSpacing/>
        <w:jc w:val="both"/>
        <w:rPr>
          <w:i w:val="0"/>
          <w:sz w:val="25"/>
          <w:szCs w:val="25"/>
        </w:rPr>
      </w:pPr>
      <w:r w:rsidRPr="003458F8">
        <w:rPr>
          <w:i w:val="0"/>
          <w:sz w:val="25"/>
          <w:szCs w:val="25"/>
        </w:rPr>
        <w:t>Il mio psichiatra mi dice</w:t>
      </w:r>
      <w:r w:rsidR="003945C7" w:rsidRPr="003458F8">
        <w:rPr>
          <w:i w:val="0"/>
          <w:sz w:val="25"/>
          <w:szCs w:val="25"/>
        </w:rPr>
        <w:t>va</w:t>
      </w:r>
      <w:r w:rsidRPr="003458F8">
        <w:rPr>
          <w:i w:val="0"/>
          <w:sz w:val="25"/>
          <w:szCs w:val="25"/>
        </w:rPr>
        <w:t xml:space="preserve"> ogni tanto</w:t>
      </w:r>
      <w:r w:rsidR="001F6DB5" w:rsidRPr="003458F8">
        <w:rPr>
          <w:i w:val="0"/>
          <w:sz w:val="25"/>
          <w:szCs w:val="25"/>
        </w:rPr>
        <w:t>,</w:t>
      </w:r>
      <w:r w:rsidRPr="003458F8">
        <w:rPr>
          <w:i w:val="0"/>
          <w:sz w:val="25"/>
          <w:szCs w:val="25"/>
        </w:rPr>
        <w:t xml:space="preserve"> durante la seduta</w:t>
      </w:r>
      <w:r w:rsidR="00F6316B" w:rsidRPr="003458F8">
        <w:rPr>
          <w:i w:val="0"/>
          <w:sz w:val="25"/>
          <w:szCs w:val="25"/>
        </w:rPr>
        <w:t>:</w:t>
      </w:r>
      <w:r w:rsidRPr="003458F8">
        <w:rPr>
          <w:i w:val="0"/>
          <w:sz w:val="25"/>
          <w:szCs w:val="25"/>
        </w:rPr>
        <w:t xml:space="preserve"> </w:t>
      </w:r>
      <w:r w:rsidR="003945C7" w:rsidRPr="003458F8">
        <w:rPr>
          <w:i w:val="0"/>
          <w:sz w:val="25"/>
          <w:szCs w:val="25"/>
        </w:rPr>
        <w:t>«</w:t>
      </w:r>
      <w:r w:rsidRPr="003458F8">
        <w:rPr>
          <w:sz w:val="25"/>
          <w:szCs w:val="25"/>
        </w:rPr>
        <w:t>se tu fingi di non sentire il dolore, il dolore non ha altri appigli mentali e cede al tuo controllo, ma se tu gridi</w:t>
      </w:r>
      <w:r w:rsidR="003945C7" w:rsidRPr="003458F8">
        <w:rPr>
          <w:sz w:val="25"/>
          <w:szCs w:val="25"/>
        </w:rPr>
        <w:t>,</w:t>
      </w:r>
      <w:r w:rsidRPr="003458F8">
        <w:rPr>
          <w:sz w:val="25"/>
          <w:szCs w:val="25"/>
        </w:rPr>
        <w:t xml:space="preserve"> e gli dai un appiglio</w:t>
      </w:r>
      <w:r w:rsidR="003945C7" w:rsidRPr="003458F8">
        <w:rPr>
          <w:sz w:val="25"/>
          <w:szCs w:val="25"/>
        </w:rPr>
        <w:t>,</w:t>
      </w:r>
      <w:r w:rsidRPr="003458F8">
        <w:rPr>
          <w:sz w:val="25"/>
          <w:szCs w:val="25"/>
        </w:rPr>
        <w:t xml:space="preserve"> allora il suo volume potrà essere sempre più forte </w:t>
      </w:r>
      <w:r w:rsidR="00B528E1" w:rsidRPr="003458F8">
        <w:rPr>
          <w:sz w:val="25"/>
          <w:szCs w:val="25"/>
        </w:rPr>
        <w:t>e</w:t>
      </w:r>
      <w:r w:rsidRPr="003458F8">
        <w:rPr>
          <w:sz w:val="25"/>
          <w:szCs w:val="25"/>
        </w:rPr>
        <w:t xml:space="preserve"> incontrollabile,</w:t>
      </w:r>
      <w:r w:rsidR="00EA5BDE" w:rsidRPr="003458F8">
        <w:rPr>
          <w:sz w:val="25"/>
          <w:szCs w:val="25"/>
        </w:rPr>
        <w:t xml:space="preserve"> sei tu a scegliere come sentirlo</w:t>
      </w:r>
      <w:r w:rsidRPr="003458F8">
        <w:rPr>
          <w:sz w:val="25"/>
          <w:szCs w:val="25"/>
        </w:rPr>
        <w:t xml:space="preserve"> e fino a quando</w:t>
      </w:r>
      <w:r w:rsidR="000E551A">
        <w:rPr>
          <w:sz w:val="25"/>
          <w:szCs w:val="25"/>
        </w:rPr>
        <w:t>.</w:t>
      </w:r>
      <w:r w:rsidR="003945C7" w:rsidRPr="003458F8">
        <w:rPr>
          <w:i w:val="0"/>
          <w:sz w:val="25"/>
          <w:szCs w:val="25"/>
        </w:rPr>
        <w:t>»</w:t>
      </w:r>
    </w:p>
    <w:p w:rsidR="00704F2F" w:rsidRPr="003458F8" w:rsidRDefault="009D5400" w:rsidP="00AF4FDE">
      <w:pPr>
        <w:spacing w:before="0" w:beforeAutospacing="0" w:after="0" w:afterAutospacing="0"/>
        <w:contextualSpacing/>
        <w:jc w:val="both"/>
        <w:rPr>
          <w:i w:val="0"/>
          <w:sz w:val="25"/>
          <w:szCs w:val="25"/>
        </w:rPr>
      </w:pPr>
      <w:r w:rsidRPr="003458F8">
        <w:rPr>
          <w:i w:val="0"/>
          <w:sz w:val="25"/>
          <w:szCs w:val="25"/>
        </w:rPr>
        <w:t>Decisi che era il momento di staccare la spina.</w:t>
      </w:r>
      <w:r w:rsidR="00F6316B" w:rsidRPr="003458F8">
        <w:rPr>
          <w:i w:val="0"/>
          <w:sz w:val="25"/>
          <w:szCs w:val="25"/>
        </w:rPr>
        <w:t xml:space="preserve"> Il dolore era l’unica emozione che poteva consumarmi da dentro e come tale abiuravo incontrarlo di nuovo.</w:t>
      </w:r>
      <w:r w:rsidRPr="003458F8">
        <w:rPr>
          <w:i w:val="0"/>
          <w:sz w:val="25"/>
          <w:szCs w:val="25"/>
        </w:rPr>
        <w:t xml:space="preserve"> </w:t>
      </w:r>
    </w:p>
    <w:p w:rsidR="00704F2F" w:rsidRPr="003458F8" w:rsidRDefault="004B0073" w:rsidP="00AF4FDE">
      <w:pPr>
        <w:spacing w:before="0" w:beforeAutospacing="0" w:after="0" w:afterAutospacing="0"/>
        <w:contextualSpacing/>
        <w:jc w:val="both"/>
        <w:rPr>
          <w:i w:val="0"/>
          <w:sz w:val="25"/>
          <w:szCs w:val="25"/>
        </w:rPr>
      </w:pPr>
      <w:r w:rsidRPr="003458F8">
        <w:rPr>
          <w:i w:val="0"/>
          <w:sz w:val="25"/>
          <w:szCs w:val="25"/>
        </w:rPr>
        <w:t>Mi concentrai sul povero Charlie</w:t>
      </w:r>
      <w:r w:rsidR="009D5400" w:rsidRPr="003458F8">
        <w:rPr>
          <w:i w:val="0"/>
          <w:sz w:val="25"/>
          <w:szCs w:val="25"/>
        </w:rPr>
        <w:t xml:space="preserve"> e non lo </w:t>
      </w:r>
      <w:r w:rsidR="00C94415" w:rsidRPr="003458F8">
        <w:rPr>
          <w:i w:val="0"/>
          <w:sz w:val="25"/>
          <w:szCs w:val="25"/>
        </w:rPr>
        <w:t>lasciai</w:t>
      </w:r>
      <w:r w:rsidR="009D5400" w:rsidRPr="003458F8">
        <w:rPr>
          <w:i w:val="0"/>
          <w:sz w:val="25"/>
          <w:szCs w:val="25"/>
        </w:rPr>
        <w:t xml:space="preserve"> finché non mi dissero che era fuori pericolo. </w:t>
      </w:r>
    </w:p>
    <w:p w:rsidR="00523FCC" w:rsidRPr="003458F8" w:rsidRDefault="00704F2F" w:rsidP="00AF4FDE">
      <w:pPr>
        <w:spacing w:before="0" w:beforeAutospacing="0" w:after="0" w:afterAutospacing="0"/>
        <w:contextualSpacing/>
        <w:jc w:val="both"/>
        <w:rPr>
          <w:i w:val="0"/>
          <w:sz w:val="25"/>
          <w:szCs w:val="25"/>
        </w:rPr>
      </w:pPr>
      <w:r w:rsidRPr="003458F8">
        <w:rPr>
          <w:i w:val="0"/>
          <w:sz w:val="25"/>
          <w:szCs w:val="25"/>
        </w:rPr>
        <w:t xml:space="preserve">Avevo lasciato </w:t>
      </w:r>
      <w:r w:rsidR="009D5400" w:rsidRPr="003458F8">
        <w:rPr>
          <w:i w:val="0"/>
          <w:sz w:val="25"/>
          <w:szCs w:val="25"/>
        </w:rPr>
        <w:t xml:space="preserve">il Jackson </w:t>
      </w:r>
      <w:proofErr w:type="spellStart"/>
      <w:r w:rsidR="009D5400" w:rsidRPr="003458F8">
        <w:rPr>
          <w:i w:val="0"/>
          <w:sz w:val="25"/>
          <w:szCs w:val="25"/>
        </w:rPr>
        <w:t>Memorial</w:t>
      </w:r>
      <w:proofErr w:type="spellEnd"/>
      <w:r w:rsidR="009D5400" w:rsidRPr="003458F8">
        <w:rPr>
          <w:i w:val="0"/>
          <w:sz w:val="25"/>
          <w:szCs w:val="25"/>
        </w:rPr>
        <w:t xml:space="preserve"> solo nel momento in cui vidi arrivare una donna molto</w:t>
      </w:r>
      <w:r w:rsidR="00F6316B" w:rsidRPr="003458F8">
        <w:rPr>
          <w:i w:val="0"/>
          <w:sz w:val="25"/>
          <w:szCs w:val="25"/>
        </w:rPr>
        <w:t xml:space="preserve"> preoccupata per la sua sorte,</w:t>
      </w:r>
      <w:r w:rsidR="009D5400" w:rsidRPr="003458F8">
        <w:rPr>
          <w:i w:val="0"/>
          <w:sz w:val="25"/>
          <w:szCs w:val="25"/>
        </w:rPr>
        <w:t xml:space="preserve"> che immaginai fosse la moglie.</w:t>
      </w:r>
    </w:p>
    <w:p w:rsidR="009D5400" w:rsidRPr="003458F8" w:rsidRDefault="003866A3" w:rsidP="00AF4FDE">
      <w:pPr>
        <w:spacing w:before="0" w:beforeAutospacing="0" w:after="0" w:afterAutospacing="0"/>
        <w:contextualSpacing/>
        <w:jc w:val="both"/>
        <w:rPr>
          <w:i w:val="0"/>
          <w:sz w:val="25"/>
          <w:szCs w:val="25"/>
        </w:rPr>
      </w:pPr>
      <w:r w:rsidRPr="003458F8">
        <w:rPr>
          <w:i w:val="0"/>
          <w:sz w:val="25"/>
          <w:szCs w:val="25"/>
        </w:rPr>
        <w:t xml:space="preserve">Mi </w:t>
      </w:r>
      <w:r w:rsidR="009D5400" w:rsidRPr="003458F8">
        <w:rPr>
          <w:i w:val="0"/>
          <w:sz w:val="25"/>
          <w:szCs w:val="25"/>
        </w:rPr>
        <w:t>ero ritirato con cautela, non potevo rendermi responsabile del suo stato di salute</w:t>
      </w:r>
      <w:r w:rsidR="00F6316B" w:rsidRPr="003458F8">
        <w:rPr>
          <w:i w:val="0"/>
          <w:sz w:val="25"/>
          <w:szCs w:val="25"/>
        </w:rPr>
        <w:t>,</w:t>
      </w:r>
      <w:r w:rsidR="009D5400" w:rsidRPr="003458F8">
        <w:rPr>
          <w:i w:val="0"/>
          <w:sz w:val="25"/>
          <w:szCs w:val="25"/>
        </w:rPr>
        <w:t xml:space="preserve"> anche se ne avevo favorito il peggioramento.</w:t>
      </w:r>
    </w:p>
    <w:p w:rsidR="005F454E" w:rsidRPr="003458F8" w:rsidRDefault="005F454E" w:rsidP="00AF4FDE">
      <w:pPr>
        <w:spacing w:before="0" w:beforeAutospacing="0" w:after="0" w:afterAutospacing="0"/>
        <w:contextualSpacing/>
        <w:jc w:val="both"/>
        <w:rPr>
          <w:i w:val="0"/>
          <w:sz w:val="25"/>
          <w:szCs w:val="25"/>
        </w:rPr>
      </w:pPr>
      <w:r w:rsidRPr="003458F8">
        <w:rPr>
          <w:i w:val="0"/>
          <w:sz w:val="25"/>
          <w:szCs w:val="25"/>
        </w:rPr>
        <w:t xml:space="preserve">Rientrai a </w:t>
      </w:r>
      <w:r w:rsidR="00076069" w:rsidRPr="003458F8">
        <w:rPr>
          <w:i w:val="0"/>
          <w:sz w:val="25"/>
          <w:szCs w:val="25"/>
        </w:rPr>
        <w:t>casa ancora più confusa di prima</w:t>
      </w:r>
      <w:r w:rsidRPr="003458F8">
        <w:rPr>
          <w:i w:val="0"/>
          <w:sz w:val="25"/>
          <w:szCs w:val="25"/>
        </w:rPr>
        <w:t>. Cassius dietro la porta sembrava</w:t>
      </w:r>
      <w:r w:rsidRPr="003458F8">
        <w:rPr>
          <w:sz w:val="25"/>
          <w:szCs w:val="25"/>
        </w:rPr>
        <w:t xml:space="preserve"> </w:t>
      </w:r>
      <w:r w:rsidRPr="003458F8">
        <w:rPr>
          <w:i w:val="0"/>
          <w:sz w:val="25"/>
          <w:szCs w:val="25"/>
        </w:rPr>
        <w:t>avermi odorato da lontano.</w:t>
      </w:r>
      <w:r w:rsidR="000E551A" w:rsidRPr="003458F8">
        <w:rPr>
          <w:i w:val="0"/>
          <w:sz w:val="25"/>
          <w:szCs w:val="25"/>
        </w:rPr>
        <w:t xml:space="preserve"> </w:t>
      </w:r>
      <w:r w:rsidRPr="003458F8">
        <w:rPr>
          <w:i w:val="0"/>
          <w:sz w:val="25"/>
          <w:szCs w:val="25"/>
        </w:rPr>
        <w:t xml:space="preserve">“Bravo bambino, hai fatto la guardia?”, meno male che il cane non aveva il dono della parola se non mi avrebbe risposto, </w:t>
      </w:r>
      <w:r w:rsidR="00330B2C" w:rsidRPr="003458F8">
        <w:rPr>
          <w:i w:val="0"/>
          <w:sz w:val="25"/>
          <w:szCs w:val="25"/>
        </w:rPr>
        <w:t>«</w:t>
      </w:r>
      <w:r w:rsidRPr="003458F8">
        <w:rPr>
          <w:i w:val="0"/>
          <w:sz w:val="25"/>
          <w:szCs w:val="25"/>
        </w:rPr>
        <w:t>scemo</w:t>
      </w:r>
      <w:r w:rsidR="00330B2C" w:rsidRPr="003458F8">
        <w:rPr>
          <w:i w:val="0"/>
          <w:sz w:val="25"/>
          <w:szCs w:val="25"/>
        </w:rPr>
        <w:t>,</w:t>
      </w:r>
      <w:r w:rsidRPr="003458F8">
        <w:rPr>
          <w:i w:val="0"/>
          <w:sz w:val="25"/>
          <w:szCs w:val="25"/>
        </w:rPr>
        <w:t xml:space="preserve"> hai perso la giornata cercando i fantasmi</w:t>
      </w:r>
      <w:r w:rsidR="00330B2C" w:rsidRPr="003458F8">
        <w:rPr>
          <w:i w:val="0"/>
          <w:sz w:val="25"/>
          <w:szCs w:val="25"/>
        </w:rPr>
        <w:t>»</w:t>
      </w:r>
      <w:r w:rsidRPr="003458F8">
        <w:rPr>
          <w:i w:val="0"/>
          <w:sz w:val="25"/>
          <w:szCs w:val="25"/>
        </w:rPr>
        <w:t>.</w:t>
      </w:r>
    </w:p>
    <w:p w:rsidR="00B62194" w:rsidRPr="003458F8" w:rsidRDefault="00B62194" w:rsidP="00AF4FDE">
      <w:pPr>
        <w:spacing w:before="0" w:beforeAutospacing="0" w:after="0" w:afterAutospacing="0"/>
        <w:contextualSpacing/>
        <w:jc w:val="both"/>
        <w:rPr>
          <w:i w:val="0"/>
          <w:sz w:val="25"/>
          <w:szCs w:val="25"/>
        </w:rPr>
      </w:pPr>
      <w:r w:rsidRPr="003458F8">
        <w:rPr>
          <w:i w:val="0"/>
          <w:sz w:val="25"/>
          <w:szCs w:val="25"/>
        </w:rPr>
        <w:t>Tornai in auto per prendere il giornale, forse c’era qualcosa che m’ero perso, qualcosa che dentro sapevo avrei dovuto scoprire.</w:t>
      </w:r>
    </w:p>
    <w:p w:rsidR="000F6B9B" w:rsidRPr="003458F8" w:rsidRDefault="00B62194" w:rsidP="00AF4FDE">
      <w:pPr>
        <w:spacing w:before="0" w:beforeAutospacing="0" w:after="0" w:afterAutospacing="0"/>
        <w:contextualSpacing/>
        <w:jc w:val="both"/>
        <w:rPr>
          <w:i w:val="0"/>
          <w:sz w:val="25"/>
          <w:szCs w:val="25"/>
        </w:rPr>
      </w:pPr>
      <w:r w:rsidRPr="003458F8">
        <w:rPr>
          <w:i w:val="0"/>
          <w:sz w:val="25"/>
          <w:szCs w:val="25"/>
        </w:rPr>
        <w:t>Senza nemmeno sedermi</w:t>
      </w:r>
      <w:r w:rsidR="00DF7F4E" w:rsidRPr="003458F8">
        <w:rPr>
          <w:i w:val="0"/>
          <w:sz w:val="25"/>
          <w:szCs w:val="25"/>
        </w:rPr>
        <w:t>,</w:t>
      </w:r>
      <w:r w:rsidRPr="003458F8">
        <w:rPr>
          <w:i w:val="0"/>
          <w:sz w:val="25"/>
          <w:szCs w:val="25"/>
        </w:rPr>
        <w:t xml:space="preserve"> iniziai a sfogliare il giornale in piedi</w:t>
      </w:r>
      <w:r w:rsidR="00DF7F4E" w:rsidRPr="003458F8">
        <w:rPr>
          <w:i w:val="0"/>
          <w:sz w:val="25"/>
          <w:szCs w:val="25"/>
        </w:rPr>
        <w:t>,</w:t>
      </w:r>
      <w:r w:rsidRPr="003458F8">
        <w:rPr>
          <w:i w:val="0"/>
          <w:sz w:val="25"/>
          <w:szCs w:val="25"/>
        </w:rPr>
        <w:t xml:space="preserve"> cercando la pagina dove </w:t>
      </w:r>
      <w:r w:rsidR="003866A3" w:rsidRPr="003458F8">
        <w:rPr>
          <w:i w:val="0"/>
          <w:sz w:val="25"/>
          <w:szCs w:val="25"/>
        </w:rPr>
        <w:t>erano</w:t>
      </w:r>
      <w:r w:rsidRPr="003458F8">
        <w:rPr>
          <w:i w:val="0"/>
          <w:sz w:val="25"/>
          <w:szCs w:val="25"/>
        </w:rPr>
        <w:t xml:space="preserve"> riportati i nomi degli scomparsi sul peschereccio</w:t>
      </w:r>
      <w:r w:rsidR="00DF7F4E" w:rsidRPr="003458F8">
        <w:rPr>
          <w:i w:val="0"/>
          <w:sz w:val="25"/>
          <w:szCs w:val="25"/>
        </w:rPr>
        <w:t>,</w:t>
      </w:r>
      <w:r w:rsidRPr="003458F8">
        <w:rPr>
          <w:i w:val="0"/>
          <w:sz w:val="25"/>
          <w:szCs w:val="25"/>
        </w:rPr>
        <w:t xml:space="preserve"> e la zona</w:t>
      </w:r>
      <w:r w:rsidR="00DF7F4E" w:rsidRPr="003458F8">
        <w:rPr>
          <w:i w:val="0"/>
          <w:sz w:val="25"/>
          <w:szCs w:val="25"/>
        </w:rPr>
        <w:t xml:space="preserve"> dove presumibilmente s’erano inabissati</w:t>
      </w:r>
      <w:r w:rsidRPr="003458F8">
        <w:rPr>
          <w:i w:val="0"/>
          <w:sz w:val="25"/>
          <w:szCs w:val="25"/>
        </w:rPr>
        <w:t>.</w:t>
      </w:r>
      <w:r w:rsidR="007815C4" w:rsidRPr="003458F8">
        <w:rPr>
          <w:i w:val="0"/>
          <w:sz w:val="25"/>
          <w:szCs w:val="25"/>
        </w:rPr>
        <w:t xml:space="preserve"> In mezzo alla settima pagina</w:t>
      </w:r>
      <w:r w:rsidR="004B0073" w:rsidRPr="003458F8">
        <w:rPr>
          <w:i w:val="0"/>
          <w:sz w:val="25"/>
          <w:szCs w:val="25"/>
        </w:rPr>
        <w:t>, la foto di un sorridente</w:t>
      </w:r>
      <w:r w:rsidR="00B528E1" w:rsidRPr="003458F8">
        <w:rPr>
          <w:i w:val="0"/>
          <w:sz w:val="25"/>
          <w:szCs w:val="25"/>
        </w:rPr>
        <w:t xml:space="preserve"> </w:t>
      </w:r>
      <w:r w:rsidR="007815C4" w:rsidRPr="003458F8">
        <w:rPr>
          <w:i w:val="0"/>
          <w:sz w:val="25"/>
          <w:szCs w:val="25"/>
        </w:rPr>
        <w:t>capitano</w:t>
      </w:r>
      <w:r w:rsidR="004B0073" w:rsidRPr="003458F8">
        <w:rPr>
          <w:i w:val="0"/>
          <w:sz w:val="25"/>
          <w:szCs w:val="25"/>
        </w:rPr>
        <w:t xml:space="preserve"> </w:t>
      </w:r>
      <w:r w:rsidR="00770353" w:rsidRPr="003458F8">
        <w:rPr>
          <w:i w:val="0"/>
          <w:sz w:val="25"/>
          <w:szCs w:val="25"/>
        </w:rPr>
        <w:t xml:space="preserve">Rush Conrad con la testa di un </w:t>
      </w:r>
      <w:proofErr w:type="spellStart"/>
      <w:r w:rsidR="00770353" w:rsidRPr="003458F8">
        <w:rPr>
          <w:i w:val="0"/>
          <w:sz w:val="25"/>
          <w:szCs w:val="25"/>
        </w:rPr>
        <w:t>m</w:t>
      </w:r>
      <w:r w:rsidR="00E67343" w:rsidRPr="003458F8">
        <w:rPr>
          <w:i w:val="0"/>
          <w:sz w:val="25"/>
          <w:szCs w:val="25"/>
        </w:rPr>
        <w:t>arli</w:t>
      </w:r>
      <w:r w:rsidR="004B0073" w:rsidRPr="003458F8">
        <w:rPr>
          <w:i w:val="0"/>
          <w:sz w:val="25"/>
          <w:szCs w:val="25"/>
        </w:rPr>
        <w:t>n</w:t>
      </w:r>
      <w:proofErr w:type="spellEnd"/>
      <w:r w:rsidR="004B0073" w:rsidRPr="003458F8">
        <w:rPr>
          <w:i w:val="0"/>
          <w:sz w:val="25"/>
          <w:szCs w:val="25"/>
        </w:rPr>
        <w:t xml:space="preserve"> </w:t>
      </w:r>
      <w:r w:rsidR="00E67343" w:rsidRPr="003458F8">
        <w:rPr>
          <w:i w:val="0"/>
          <w:sz w:val="25"/>
          <w:szCs w:val="25"/>
        </w:rPr>
        <w:t xml:space="preserve">blu </w:t>
      </w:r>
      <w:r w:rsidR="00B528E1" w:rsidRPr="003458F8">
        <w:rPr>
          <w:i w:val="0"/>
          <w:sz w:val="25"/>
          <w:szCs w:val="25"/>
        </w:rPr>
        <w:t>d’</w:t>
      </w:r>
      <w:r w:rsidR="00E67343" w:rsidRPr="003458F8">
        <w:rPr>
          <w:i w:val="0"/>
          <w:sz w:val="25"/>
          <w:szCs w:val="25"/>
        </w:rPr>
        <w:t>impressionanti dimensioni</w:t>
      </w:r>
      <w:r w:rsidR="004B0073" w:rsidRPr="003458F8">
        <w:rPr>
          <w:i w:val="0"/>
          <w:sz w:val="25"/>
          <w:szCs w:val="25"/>
        </w:rPr>
        <w:t>. Sotto</w:t>
      </w:r>
      <w:r w:rsidR="00E67343" w:rsidRPr="003458F8">
        <w:rPr>
          <w:i w:val="0"/>
          <w:sz w:val="25"/>
          <w:szCs w:val="25"/>
        </w:rPr>
        <w:t xml:space="preserve"> la loro immagine </w:t>
      </w:r>
      <w:r w:rsidR="00B528E1" w:rsidRPr="003458F8">
        <w:rPr>
          <w:i w:val="0"/>
          <w:sz w:val="25"/>
          <w:szCs w:val="25"/>
        </w:rPr>
        <w:t>e</w:t>
      </w:r>
      <w:r w:rsidR="00E67343" w:rsidRPr="003458F8">
        <w:rPr>
          <w:i w:val="0"/>
          <w:sz w:val="25"/>
          <w:szCs w:val="25"/>
        </w:rPr>
        <w:t xml:space="preserve"> in bella mostra, </w:t>
      </w:r>
      <w:r w:rsidR="00B528E1" w:rsidRPr="003458F8">
        <w:rPr>
          <w:i w:val="0"/>
          <w:sz w:val="25"/>
          <w:szCs w:val="25"/>
        </w:rPr>
        <w:t>erano</w:t>
      </w:r>
      <w:r w:rsidR="004B0073" w:rsidRPr="003458F8">
        <w:rPr>
          <w:i w:val="0"/>
          <w:sz w:val="25"/>
          <w:szCs w:val="25"/>
        </w:rPr>
        <w:t xml:space="preserve"> elencati i nomi dei tre uomini che lo avevano seguito nella pesca di </w:t>
      </w:r>
      <w:r w:rsidR="00602CAD" w:rsidRPr="003458F8">
        <w:rPr>
          <w:i w:val="0"/>
          <w:sz w:val="25"/>
          <w:szCs w:val="25"/>
        </w:rPr>
        <w:t>Venerdì</w:t>
      </w:r>
      <w:r w:rsidR="004B0073" w:rsidRPr="003458F8">
        <w:rPr>
          <w:i w:val="0"/>
          <w:sz w:val="25"/>
          <w:szCs w:val="25"/>
        </w:rPr>
        <w:t xml:space="preserve">, Lo Bianco, </w:t>
      </w:r>
      <w:proofErr w:type="spellStart"/>
      <w:r w:rsidR="004B0073" w:rsidRPr="003458F8">
        <w:rPr>
          <w:i w:val="0"/>
          <w:sz w:val="25"/>
          <w:szCs w:val="25"/>
        </w:rPr>
        <w:t>Dervin</w:t>
      </w:r>
      <w:proofErr w:type="spellEnd"/>
      <w:r w:rsidR="004B0073" w:rsidRPr="003458F8">
        <w:rPr>
          <w:i w:val="0"/>
          <w:sz w:val="25"/>
          <w:szCs w:val="25"/>
        </w:rPr>
        <w:t xml:space="preserve"> e </w:t>
      </w:r>
      <w:proofErr w:type="spellStart"/>
      <w:r w:rsidR="00512DE3" w:rsidRPr="003458F8">
        <w:rPr>
          <w:i w:val="0"/>
          <w:sz w:val="25"/>
          <w:szCs w:val="25"/>
        </w:rPr>
        <w:t>Rustin</w:t>
      </w:r>
      <w:proofErr w:type="spellEnd"/>
      <w:r w:rsidR="00512DE3" w:rsidRPr="003458F8">
        <w:rPr>
          <w:i w:val="0"/>
          <w:sz w:val="25"/>
          <w:szCs w:val="25"/>
        </w:rPr>
        <w:t xml:space="preserve"> </w:t>
      </w:r>
      <w:proofErr w:type="spellStart"/>
      <w:r w:rsidR="004B0073" w:rsidRPr="003458F8">
        <w:rPr>
          <w:i w:val="0"/>
          <w:sz w:val="25"/>
          <w:szCs w:val="25"/>
        </w:rPr>
        <w:t>Boil</w:t>
      </w:r>
      <w:proofErr w:type="spellEnd"/>
      <w:r w:rsidR="00602CAD" w:rsidRPr="003458F8">
        <w:rPr>
          <w:i w:val="0"/>
          <w:sz w:val="25"/>
          <w:szCs w:val="25"/>
        </w:rPr>
        <w:t>,</w:t>
      </w:r>
      <w:r w:rsidR="00512DE3" w:rsidRPr="003458F8">
        <w:rPr>
          <w:i w:val="0"/>
          <w:sz w:val="25"/>
          <w:szCs w:val="25"/>
        </w:rPr>
        <w:t xml:space="preserve"> uno che la pesca l’aveva nel sangue così come i segni dei denti dello squalo bianco a cui era per miracolo sfuggito</w:t>
      </w:r>
      <w:r w:rsidR="004B0073" w:rsidRPr="003458F8">
        <w:rPr>
          <w:i w:val="0"/>
          <w:sz w:val="25"/>
          <w:szCs w:val="25"/>
        </w:rPr>
        <w:t>.</w:t>
      </w:r>
      <w:r w:rsidR="00DD38BC" w:rsidRPr="003458F8">
        <w:rPr>
          <w:i w:val="0"/>
          <w:sz w:val="25"/>
          <w:szCs w:val="25"/>
        </w:rPr>
        <w:t xml:space="preserve"> </w:t>
      </w:r>
      <w:r w:rsidR="004B0073" w:rsidRPr="003458F8">
        <w:rPr>
          <w:i w:val="0"/>
          <w:sz w:val="25"/>
          <w:szCs w:val="25"/>
        </w:rPr>
        <w:t xml:space="preserve">Il pezzo </w:t>
      </w:r>
      <w:r w:rsidR="00DD38BC" w:rsidRPr="003458F8">
        <w:rPr>
          <w:i w:val="0"/>
          <w:sz w:val="25"/>
          <w:szCs w:val="25"/>
        </w:rPr>
        <w:t xml:space="preserve">giornalistico ostentava </w:t>
      </w:r>
      <w:r w:rsidR="00B528E1" w:rsidRPr="003458F8">
        <w:rPr>
          <w:i w:val="0"/>
          <w:sz w:val="25"/>
          <w:szCs w:val="25"/>
        </w:rPr>
        <w:t>un fragile oratorio</w:t>
      </w:r>
      <w:r w:rsidR="00DD38BC" w:rsidRPr="003458F8">
        <w:rPr>
          <w:i w:val="0"/>
          <w:sz w:val="25"/>
          <w:szCs w:val="25"/>
        </w:rPr>
        <w:t xml:space="preserve"> piuttosto che una convincente informazione e </w:t>
      </w:r>
      <w:r w:rsidR="00DF7F4E" w:rsidRPr="003458F8">
        <w:rPr>
          <w:i w:val="0"/>
          <w:sz w:val="25"/>
          <w:szCs w:val="25"/>
        </w:rPr>
        <w:t>descriveva</w:t>
      </w:r>
      <w:r w:rsidR="00DD38BC" w:rsidRPr="003458F8">
        <w:rPr>
          <w:i w:val="0"/>
          <w:sz w:val="25"/>
          <w:szCs w:val="25"/>
        </w:rPr>
        <w:t xml:space="preserve"> non solo</w:t>
      </w:r>
      <w:r w:rsidR="00B528E1" w:rsidRPr="003458F8">
        <w:rPr>
          <w:i w:val="0"/>
          <w:sz w:val="25"/>
          <w:szCs w:val="25"/>
        </w:rPr>
        <w:t xml:space="preserve"> </w:t>
      </w:r>
      <w:r w:rsidR="004B0073" w:rsidRPr="003458F8">
        <w:rPr>
          <w:i w:val="0"/>
          <w:sz w:val="25"/>
          <w:szCs w:val="25"/>
        </w:rPr>
        <w:t>le caratt</w:t>
      </w:r>
      <w:r w:rsidR="00DD38BC" w:rsidRPr="003458F8">
        <w:rPr>
          <w:i w:val="0"/>
          <w:sz w:val="25"/>
          <w:szCs w:val="25"/>
        </w:rPr>
        <w:t xml:space="preserve">eristiche tecniche del </w:t>
      </w:r>
      <w:proofErr w:type="spellStart"/>
      <w:r w:rsidR="00DD38BC" w:rsidRPr="003458F8">
        <w:rPr>
          <w:i w:val="0"/>
          <w:sz w:val="25"/>
          <w:szCs w:val="25"/>
        </w:rPr>
        <w:t>Dolphin</w:t>
      </w:r>
      <w:proofErr w:type="spellEnd"/>
      <w:r w:rsidR="00DD38BC" w:rsidRPr="003458F8">
        <w:rPr>
          <w:i w:val="0"/>
          <w:sz w:val="25"/>
          <w:szCs w:val="25"/>
        </w:rPr>
        <w:t xml:space="preserve"> ma</w:t>
      </w:r>
      <w:r w:rsidR="004B0073" w:rsidRPr="003458F8">
        <w:rPr>
          <w:i w:val="0"/>
          <w:sz w:val="25"/>
          <w:szCs w:val="25"/>
        </w:rPr>
        <w:t xml:space="preserve"> la rotta ch</w:t>
      </w:r>
      <w:r w:rsidR="005C0F3E" w:rsidRPr="003458F8">
        <w:rPr>
          <w:i w:val="0"/>
          <w:sz w:val="25"/>
          <w:szCs w:val="25"/>
        </w:rPr>
        <w:t>e il suo capitano avrebbe dovuto seguire</w:t>
      </w:r>
      <w:r w:rsidR="00DD38BC" w:rsidRPr="003458F8">
        <w:rPr>
          <w:i w:val="0"/>
          <w:sz w:val="25"/>
          <w:szCs w:val="25"/>
        </w:rPr>
        <w:t xml:space="preserve">; pochissime le certezze </w:t>
      </w:r>
      <w:r w:rsidR="0062416F" w:rsidRPr="003458F8">
        <w:rPr>
          <w:i w:val="0"/>
          <w:sz w:val="25"/>
          <w:szCs w:val="25"/>
        </w:rPr>
        <w:t>e</w:t>
      </w:r>
      <w:r w:rsidR="00DD38BC" w:rsidRPr="003458F8">
        <w:rPr>
          <w:i w:val="0"/>
          <w:sz w:val="25"/>
          <w:szCs w:val="25"/>
        </w:rPr>
        <w:t xml:space="preserve"> ancora meno le fonti a cui si era ispirato.</w:t>
      </w:r>
      <w:r w:rsidR="004B0073" w:rsidRPr="003458F8">
        <w:rPr>
          <w:i w:val="0"/>
          <w:sz w:val="25"/>
          <w:szCs w:val="25"/>
        </w:rPr>
        <w:t xml:space="preserve"> La firma </w:t>
      </w:r>
      <w:r w:rsidR="001F6DB5" w:rsidRPr="003458F8">
        <w:rPr>
          <w:i w:val="0"/>
          <w:sz w:val="25"/>
          <w:szCs w:val="25"/>
        </w:rPr>
        <w:t xml:space="preserve">dell’articolo </w:t>
      </w:r>
      <w:r w:rsidR="004B0073" w:rsidRPr="003458F8">
        <w:rPr>
          <w:i w:val="0"/>
          <w:sz w:val="25"/>
          <w:szCs w:val="25"/>
        </w:rPr>
        <w:t xml:space="preserve">era una sorta di tre iniziali </w:t>
      </w:r>
      <w:r w:rsidR="00770353" w:rsidRPr="003458F8">
        <w:rPr>
          <w:i w:val="0"/>
          <w:sz w:val="25"/>
          <w:szCs w:val="25"/>
        </w:rPr>
        <w:t xml:space="preserve">J.F.G. </w:t>
      </w:r>
      <w:r w:rsidR="004B0073" w:rsidRPr="003458F8">
        <w:rPr>
          <w:i w:val="0"/>
          <w:sz w:val="25"/>
          <w:szCs w:val="25"/>
        </w:rPr>
        <w:t>che non avevo mai notato</w:t>
      </w:r>
      <w:r w:rsidR="00770353" w:rsidRPr="003458F8">
        <w:rPr>
          <w:i w:val="0"/>
          <w:sz w:val="25"/>
          <w:szCs w:val="25"/>
        </w:rPr>
        <w:t xml:space="preserve"> nella cronaca locale prima d’ora</w:t>
      </w:r>
      <w:r w:rsidR="004B0073" w:rsidRPr="003458F8">
        <w:rPr>
          <w:i w:val="0"/>
          <w:sz w:val="25"/>
          <w:szCs w:val="25"/>
        </w:rPr>
        <w:t>, e poi</w:t>
      </w:r>
      <w:r w:rsidR="00770353" w:rsidRPr="003458F8">
        <w:rPr>
          <w:i w:val="0"/>
          <w:sz w:val="25"/>
          <w:szCs w:val="25"/>
        </w:rPr>
        <w:t xml:space="preserve"> leggendo, mi resi conto che </w:t>
      </w:r>
      <w:r w:rsidR="004B0073" w:rsidRPr="003458F8">
        <w:rPr>
          <w:i w:val="0"/>
          <w:sz w:val="25"/>
          <w:szCs w:val="25"/>
        </w:rPr>
        <w:t>mancavano le annotazioni e le comunicazioni che c’erano state</w:t>
      </w:r>
      <w:r w:rsidR="00076069" w:rsidRPr="003458F8">
        <w:rPr>
          <w:i w:val="0"/>
          <w:sz w:val="25"/>
          <w:szCs w:val="25"/>
        </w:rPr>
        <w:t>,</w:t>
      </w:r>
      <w:r w:rsidR="004B0073" w:rsidRPr="003458F8">
        <w:rPr>
          <w:i w:val="0"/>
          <w:sz w:val="25"/>
          <w:szCs w:val="25"/>
        </w:rPr>
        <w:t xml:space="preserve"> tra il comandate e la capitaneria di porto. </w:t>
      </w:r>
    </w:p>
    <w:p w:rsidR="00B62194" w:rsidRPr="003458F8" w:rsidRDefault="004B0073" w:rsidP="00AF4FDE">
      <w:pPr>
        <w:spacing w:before="0" w:beforeAutospacing="0" w:after="0" w:afterAutospacing="0"/>
        <w:contextualSpacing/>
        <w:jc w:val="both"/>
        <w:rPr>
          <w:i w:val="0"/>
          <w:sz w:val="25"/>
          <w:szCs w:val="25"/>
        </w:rPr>
      </w:pPr>
      <w:r w:rsidRPr="003458F8">
        <w:rPr>
          <w:i w:val="0"/>
          <w:sz w:val="25"/>
          <w:szCs w:val="25"/>
        </w:rPr>
        <w:t>Il fatto che</w:t>
      </w:r>
      <w:r w:rsidR="00076069" w:rsidRPr="003458F8">
        <w:rPr>
          <w:i w:val="0"/>
          <w:sz w:val="25"/>
          <w:szCs w:val="25"/>
        </w:rPr>
        <w:t>,</w:t>
      </w:r>
      <w:r w:rsidRPr="003458F8">
        <w:rPr>
          <w:i w:val="0"/>
          <w:sz w:val="25"/>
          <w:szCs w:val="25"/>
        </w:rPr>
        <w:t xml:space="preserve"> non </w:t>
      </w:r>
      <w:r w:rsidR="00076069" w:rsidRPr="003458F8">
        <w:rPr>
          <w:i w:val="0"/>
          <w:sz w:val="25"/>
          <w:szCs w:val="25"/>
        </w:rPr>
        <w:t xml:space="preserve">ci fosse stata </w:t>
      </w:r>
      <w:r w:rsidR="003866A3" w:rsidRPr="003458F8">
        <w:rPr>
          <w:i w:val="0"/>
          <w:sz w:val="25"/>
          <w:szCs w:val="25"/>
        </w:rPr>
        <w:t xml:space="preserve">alcuna </w:t>
      </w:r>
      <w:r w:rsidR="00770353" w:rsidRPr="003458F8">
        <w:rPr>
          <w:i w:val="0"/>
          <w:sz w:val="25"/>
          <w:szCs w:val="25"/>
        </w:rPr>
        <w:t>richiesta d’aiuto, alcun mayday che un amatore potesse anche inavvertitamente aver sentito.</w:t>
      </w:r>
    </w:p>
    <w:p w:rsidR="000F6B9B" w:rsidRPr="003458F8" w:rsidRDefault="00C94415" w:rsidP="00AF4FDE">
      <w:pPr>
        <w:spacing w:before="0" w:beforeAutospacing="0" w:after="0" w:afterAutospacing="0"/>
        <w:contextualSpacing/>
        <w:jc w:val="both"/>
        <w:rPr>
          <w:i w:val="0"/>
          <w:sz w:val="25"/>
          <w:szCs w:val="25"/>
        </w:rPr>
      </w:pPr>
      <w:r w:rsidRPr="003458F8">
        <w:rPr>
          <w:i w:val="0"/>
          <w:sz w:val="25"/>
          <w:szCs w:val="25"/>
        </w:rPr>
        <w:t xml:space="preserve">         </w:t>
      </w:r>
      <w:r w:rsidR="00564F28" w:rsidRPr="003458F8">
        <w:rPr>
          <w:i w:val="0"/>
          <w:sz w:val="25"/>
          <w:szCs w:val="25"/>
        </w:rPr>
        <w:t xml:space="preserve">Passarono quattro giorni da quella notizia e quello che mi passava per la testa era sempre un’idea avvolta dalla nebbia. </w:t>
      </w:r>
    </w:p>
    <w:p w:rsidR="009C2902" w:rsidRPr="003458F8" w:rsidRDefault="00564F28" w:rsidP="00AF4FDE">
      <w:pPr>
        <w:spacing w:before="0" w:beforeAutospacing="0" w:after="0" w:afterAutospacing="0"/>
        <w:contextualSpacing/>
        <w:jc w:val="both"/>
        <w:rPr>
          <w:i w:val="0"/>
          <w:sz w:val="25"/>
          <w:szCs w:val="25"/>
        </w:rPr>
      </w:pPr>
      <w:r w:rsidRPr="003458F8">
        <w:rPr>
          <w:i w:val="0"/>
          <w:sz w:val="25"/>
          <w:szCs w:val="25"/>
        </w:rPr>
        <w:t xml:space="preserve">Cercavo di tenermi occupato, passai due giorni interi, portando i miei due nipoti, due ragazzini vivaci </w:t>
      </w:r>
      <w:r w:rsidR="003866A3" w:rsidRPr="003458F8">
        <w:rPr>
          <w:i w:val="0"/>
          <w:sz w:val="25"/>
          <w:szCs w:val="25"/>
        </w:rPr>
        <w:t>e</w:t>
      </w:r>
      <w:r w:rsidRPr="003458F8">
        <w:rPr>
          <w:i w:val="0"/>
          <w:sz w:val="25"/>
          <w:szCs w:val="25"/>
        </w:rPr>
        <w:t xml:space="preserve"> intelligentissimi, al delfinario. </w:t>
      </w:r>
    </w:p>
    <w:p w:rsidR="00564F28" w:rsidRPr="003458F8" w:rsidRDefault="00564F28" w:rsidP="00AF4FDE">
      <w:pPr>
        <w:spacing w:before="0" w:beforeAutospacing="0" w:after="0" w:afterAutospacing="0"/>
        <w:contextualSpacing/>
        <w:jc w:val="both"/>
        <w:rPr>
          <w:i w:val="0"/>
          <w:sz w:val="25"/>
          <w:szCs w:val="25"/>
        </w:rPr>
      </w:pPr>
      <w:r w:rsidRPr="003458F8">
        <w:rPr>
          <w:i w:val="0"/>
          <w:sz w:val="25"/>
          <w:szCs w:val="25"/>
        </w:rPr>
        <w:t xml:space="preserve">Non riuscivo a trovare la pace, avevo persino abbozzato una prima pagina con dei pensieri confusi, su una storia di spionaggio politico, ma sentivo che non poteva piacermi un libro sul genere </w:t>
      </w:r>
      <w:proofErr w:type="spellStart"/>
      <w:r w:rsidRPr="003458F8">
        <w:rPr>
          <w:i w:val="0"/>
          <w:sz w:val="25"/>
          <w:szCs w:val="25"/>
        </w:rPr>
        <w:t>fantabancario</w:t>
      </w:r>
      <w:proofErr w:type="spellEnd"/>
      <w:r w:rsidRPr="003458F8">
        <w:rPr>
          <w:i w:val="0"/>
          <w:sz w:val="25"/>
          <w:szCs w:val="25"/>
        </w:rPr>
        <w:t>. Cercavo di nascondere la curiosità, che mi spingeva a voler cercare una verità sulla sparizione di tutta quella gente, Conrad incluso nel Mare dei Caraibi.</w:t>
      </w:r>
    </w:p>
    <w:p w:rsidR="00564F28" w:rsidRPr="003458F8" w:rsidRDefault="00564F28" w:rsidP="00AF4FDE">
      <w:pPr>
        <w:spacing w:before="0" w:beforeAutospacing="0" w:after="0" w:afterAutospacing="0"/>
        <w:contextualSpacing/>
        <w:jc w:val="both"/>
        <w:rPr>
          <w:i w:val="0"/>
          <w:sz w:val="25"/>
          <w:szCs w:val="25"/>
        </w:rPr>
      </w:pPr>
      <w:r w:rsidRPr="003458F8">
        <w:rPr>
          <w:i w:val="0"/>
          <w:sz w:val="25"/>
          <w:szCs w:val="25"/>
        </w:rPr>
        <w:lastRenderedPageBreak/>
        <w:t xml:space="preserve">Mi stava a cuore quel vecchio pazzo, era un uomo </w:t>
      </w:r>
      <w:r w:rsidR="00BF5DB4" w:rsidRPr="003458F8">
        <w:rPr>
          <w:i w:val="0"/>
          <w:sz w:val="25"/>
          <w:szCs w:val="25"/>
        </w:rPr>
        <w:t>d’una lealtà assoluta e d’</w:t>
      </w:r>
      <w:r w:rsidRPr="003458F8">
        <w:rPr>
          <w:i w:val="0"/>
          <w:sz w:val="25"/>
          <w:szCs w:val="25"/>
        </w:rPr>
        <w:t xml:space="preserve">una semplicità evangelica, ma era proprio questo che lo rendeva grande, la sua indiscussa disciplina e la sua disponibilità a vedere solo </w:t>
      </w:r>
      <w:r w:rsidR="003866A3" w:rsidRPr="003458F8">
        <w:rPr>
          <w:i w:val="0"/>
          <w:sz w:val="25"/>
          <w:szCs w:val="25"/>
        </w:rPr>
        <w:t>e</w:t>
      </w:r>
      <w:r w:rsidRPr="003458F8">
        <w:rPr>
          <w:i w:val="0"/>
          <w:sz w:val="25"/>
          <w:szCs w:val="25"/>
        </w:rPr>
        <w:t xml:space="preserve"> unicamente il lato positivo della vita, nonostante questa ci insegnasse solo duramente a sopravvivere.</w:t>
      </w:r>
    </w:p>
    <w:p w:rsidR="00FC7724" w:rsidRPr="003458F8" w:rsidRDefault="00DC4A07" w:rsidP="00AF4FDE">
      <w:pPr>
        <w:spacing w:before="0" w:beforeAutospacing="0" w:after="0" w:afterAutospacing="0"/>
        <w:contextualSpacing/>
        <w:jc w:val="both"/>
        <w:rPr>
          <w:i w:val="0"/>
          <w:sz w:val="25"/>
          <w:szCs w:val="25"/>
        </w:rPr>
      </w:pPr>
      <w:r w:rsidRPr="003458F8">
        <w:rPr>
          <w:i w:val="0"/>
          <w:sz w:val="25"/>
          <w:szCs w:val="25"/>
        </w:rPr>
        <w:t xml:space="preserve">         </w:t>
      </w:r>
      <w:r w:rsidR="00FC7724" w:rsidRPr="003458F8">
        <w:rPr>
          <w:i w:val="0"/>
          <w:sz w:val="25"/>
          <w:szCs w:val="25"/>
        </w:rPr>
        <w:t>Dicevo, passarono quattro giorni in cui</w:t>
      </w:r>
      <w:r w:rsidR="000D383C" w:rsidRPr="003458F8">
        <w:rPr>
          <w:i w:val="0"/>
          <w:sz w:val="25"/>
          <w:szCs w:val="25"/>
        </w:rPr>
        <w:t xml:space="preserve"> evitai di leggere il giornale, non volevo più saperne d’altre strane sparizioni o di ritrovamenti. La mia testa macinava le notizie con troppa lentezza </w:t>
      </w:r>
      <w:r w:rsidR="003866A3" w:rsidRPr="003458F8">
        <w:rPr>
          <w:i w:val="0"/>
          <w:sz w:val="25"/>
          <w:szCs w:val="25"/>
        </w:rPr>
        <w:t>e</w:t>
      </w:r>
      <w:r w:rsidR="000D383C" w:rsidRPr="003458F8">
        <w:rPr>
          <w:i w:val="0"/>
          <w:sz w:val="25"/>
          <w:szCs w:val="25"/>
        </w:rPr>
        <w:t xml:space="preserve"> non volevo assorbirne delle nuove, non prima d’aver digerito anzi smaltito le vecchie.</w:t>
      </w:r>
    </w:p>
    <w:p w:rsidR="000E551A" w:rsidRDefault="005A4607" w:rsidP="00AF4FDE">
      <w:pPr>
        <w:spacing w:before="0" w:beforeAutospacing="0" w:after="0" w:afterAutospacing="0"/>
        <w:contextualSpacing/>
        <w:jc w:val="both"/>
        <w:rPr>
          <w:i w:val="0"/>
          <w:sz w:val="25"/>
          <w:szCs w:val="25"/>
        </w:rPr>
      </w:pPr>
      <w:r w:rsidRPr="003458F8">
        <w:rPr>
          <w:i w:val="0"/>
          <w:sz w:val="25"/>
          <w:szCs w:val="25"/>
        </w:rPr>
        <w:t>Stavo ore sdraiato sul mio letto, al buio, con gli occhi aperti che fissavano il soffitto, e ricordavo tutti i fatti misteriosi del mare, che mio nonno puntualmente mi raccon</w:t>
      </w:r>
      <w:r w:rsidR="0099132C" w:rsidRPr="003458F8">
        <w:rPr>
          <w:i w:val="0"/>
          <w:sz w:val="25"/>
          <w:szCs w:val="25"/>
        </w:rPr>
        <w:t xml:space="preserve">tava, dopo avermi fatto merenda: </w:t>
      </w:r>
      <w:r w:rsidRPr="003458F8">
        <w:rPr>
          <w:i w:val="0"/>
          <w:sz w:val="25"/>
          <w:szCs w:val="25"/>
        </w:rPr>
        <w:t>«</w:t>
      </w:r>
      <w:r w:rsidRPr="003458F8">
        <w:rPr>
          <w:sz w:val="25"/>
          <w:szCs w:val="25"/>
        </w:rPr>
        <w:t xml:space="preserve">Figliolo, mi </w:t>
      </w:r>
      <w:r w:rsidR="00DC4A07" w:rsidRPr="003458F8">
        <w:rPr>
          <w:sz w:val="25"/>
          <w:szCs w:val="25"/>
        </w:rPr>
        <w:t>ripeteva</w:t>
      </w:r>
      <w:r w:rsidRPr="003458F8">
        <w:rPr>
          <w:sz w:val="25"/>
          <w:szCs w:val="25"/>
        </w:rPr>
        <w:t xml:space="preserve"> lui </w:t>
      </w:r>
      <w:r w:rsidR="00D441B9" w:rsidRPr="003458F8">
        <w:rPr>
          <w:sz w:val="25"/>
          <w:szCs w:val="25"/>
        </w:rPr>
        <w:t>ac</w:t>
      </w:r>
      <w:r w:rsidRPr="003458F8">
        <w:rPr>
          <w:sz w:val="25"/>
          <w:szCs w:val="25"/>
        </w:rPr>
        <w:t>carez</w:t>
      </w:r>
      <w:r w:rsidR="00D441B9" w:rsidRPr="003458F8">
        <w:rPr>
          <w:sz w:val="25"/>
          <w:szCs w:val="25"/>
        </w:rPr>
        <w:t>zandomi la testa e avendo cura di</w:t>
      </w:r>
      <w:r w:rsidRPr="003458F8">
        <w:rPr>
          <w:sz w:val="25"/>
          <w:szCs w:val="25"/>
        </w:rPr>
        <w:t xml:space="preserve"> farmi mang</w:t>
      </w:r>
      <w:r w:rsidR="00D441B9" w:rsidRPr="003458F8">
        <w:rPr>
          <w:sz w:val="25"/>
          <w:szCs w:val="25"/>
        </w:rPr>
        <w:t>iare anche l’ultima briciola di</w:t>
      </w:r>
      <w:r w:rsidRPr="003458F8">
        <w:rPr>
          <w:sz w:val="25"/>
          <w:szCs w:val="25"/>
        </w:rPr>
        <w:t xml:space="preserve"> panino</w:t>
      </w:r>
      <w:r w:rsidR="00D441B9" w:rsidRPr="003458F8">
        <w:rPr>
          <w:sz w:val="25"/>
          <w:szCs w:val="25"/>
        </w:rPr>
        <w:t xml:space="preserve"> con strati infiniti di prosciutto e maionese come piaceva a me</w:t>
      </w:r>
      <w:r w:rsidRPr="003458F8">
        <w:rPr>
          <w:sz w:val="25"/>
          <w:szCs w:val="25"/>
        </w:rPr>
        <w:t xml:space="preserve">, ci sono cose che il mare si prende, cose per lui insostituibili, e a noi non dice perché se le prende, ci lascia con tante domande nella nostra testa, domante che anno dopo anno aumentano facendoci sentire da grandi, impotenti, impotenti davanti alla sua forza </w:t>
      </w:r>
      <w:r w:rsidR="003866A3" w:rsidRPr="003458F8">
        <w:rPr>
          <w:sz w:val="25"/>
          <w:szCs w:val="25"/>
        </w:rPr>
        <w:t>e</w:t>
      </w:r>
      <w:r w:rsidRPr="003458F8">
        <w:rPr>
          <w:sz w:val="25"/>
          <w:szCs w:val="25"/>
        </w:rPr>
        <w:t xml:space="preserve"> al suo mistero.</w:t>
      </w:r>
      <w:r w:rsidR="000E551A">
        <w:rPr>
          <w:i w:val="0"/>
          <w:sz w:val="25"/>
          <w:szCs w:val="25"/>
        </w:rPr>
        <w:t>»</w:t>
      </w:r>
      <w:r w:rsidR="00D441B9" w:rsidRPr="003458F8">
        <w:rPr>
          <w:i w:val="0"/>
          <w:sz w:val="25"/>
          <w:szCs w:val="25"/>
        </w:rPr>
        <w:t xml:space="preserve"> </w:t>
      </w:r>
    </w:p>
    <w:p w:rsidR="005A4607" w:rsidRPr="003458F8" w:rsidRDefault="00D441B9" w:rsidP="00AF4FDE">
      <w:pPr>
        <w:spacing w:before="0" w:beforeAutospacing="0" w:after="0" w:afterAutospacing="0"/>
        <w:contextualSpacing/>
        <w:jc w:val="both"/>
        <w:rPr>
          <w:i w:val="0"/>
          <w:sz w:val="25"/>
          <w:szCs w:val="25"/>
        </w:rPr>
      </w:pPr>
      <w:r w:rsidRPr="003458F8">
        <w:rPr>
          <w:i w:val="0"/>
          <w:sz w:val="25"/>
          <w:szCs w:val="25"/>
        </w:rPr>
        <w:t xml:space="preserve">Ho sempre pensato che quell’uomo ne sapesse molto di più di quello che ci </w:t>
      </w:r>
      <w:r w:rsidR="00D7637C" w:rsidRPr="003458F8">
        <w:rPr>
          <w:i w:val="0"/>
          <w:sz w:val="25"/>
          <w:szCs w:val="25"/>
        </w:rPr>
        <w:t>raccontava,</w:t>
      </w:r>
      <w:r w:rsidRPr="003458F8">
        <w:rPr>
          <w:i w:val="0"/>
          <w:sz w:val="25"/>
          <w:szCs w:val="25"/>
        </w:rPr>
        <w:t xml:space="preserve"> ma in lui si nascondeva una sorta di timore, un segreto di cui non si poteva parlare nemmeno a se stessi.</w:t>
      </w:r>
    </w:p>
    <w:p w:rsidR="005A4607" w:rsidRPr="003458F8" w:rsidRDefault="005A4607" w:rsidP="00AF4FDE">
      <w:pPr>
        <w:spacing w:before="0" w:beforeAutospacing="0" w:after="0" w:afterAutospacing="0"/>
        <w:contextualSpacing/>
        <w:jc w:val="both"/>
        <w:rPr>
          <w:i w:val="0"/>
          <w:sz w:val="25"/>
          <w:szCs w:val="25"/>
        </w:rPr>
      </w:pPr>
      <w:r w:rsidRPr="003458F8">
        <w:rPr>
          <w:i w:val="0"/>
          <w:sz w:val="25"/>
          <w:szCs w:val="25"/>
        </w:rPr>
        <w:t>Ogni tanto</w:t>
      </w:r>
      <w:r w:rsidR="0099132C" w:rsidRPr="003458F8">
        <w:rPr>
          <w:i w:val="0"/>
          <w:sz w:val="25"/>
          <w:szCs w:val="25"/>
        </w:rPr>
        <w:t xml:space="preserve"> </w:t>
      </w:r>
      <w:r w:rsidR="00BC7222" w:rsidRPr="003458F8">
        <w:rPr>
          <w:i w:val="0"/>
          <w:sz w:val="25"/>
          <w:szCs w:val="25"/>
        </w:rPr>
        <w:t xml:space="preserve">ma </w:t>
      </w:r>
      <w:r w:rsidR="0099132C" w:rsidRPr="003458F8">
        <w:rPr>
          <w:i w:val="0"/>
          <w:sz w:val="25"/>
          <w:szCs w:val="25"/>
        </w:rPr>
        <w:t xml:space="preserve">non </w:t>
      </w:r>
      <w:r w:rsidR="00BC7222" w:rsidRPr="003458F8">
        <w:rPr>
          <w:i w:val="0"/>
          <w:sz w:val="25"/>
          <w:szCs w:val="25"/>
        </w:rPr>
        <w:t>spesso come avrei voluto</w:t>
      </w:r>
      <w:r w:rsidR="00024601" w:rsidRPr="003458F8">
        <w:rPr>
          <w:i w:val="0"/>
          <w:sz w:val="25"/>
          <w:szCs w:val="25"/>
        </w:rPr>
        <w:t>,</w:t>
      </w:r>
      <w:r w:rsidR="0099132C" w:rsidRPr="003458F8">
        <w:rPr>
          <w:i w:val="0"/>
          <w:sz w:val="25"/>
          <w:szCs w:val="25"/>
        </w:rPr>
        <w:t xml:space="preserve"> perché </w:t>
      </w:r>
      <w:r w:rsidR="00BC7222" w:rsidRPr="003458F8">
        <w:rPr>
          <w:i w:val="0"/>
          <w:sz w:val="25"/>
          <w:szCs w:val="25"/>
        </w:rPr>
        <w:t xml:space="preserve">lui </w:t>
      </w:r>
      <w:r w:rsidR="0099132C" w:rsidRPr="003458F8">
        <w:rPr>
          <w:i w:val="0"/>
          <w:sz w:val="25"/>
          <w:szCs w:val="25"/>
        </w:rPr>
        <w:t>sapeva che non mi sarei mosso per ore o finché la mia curiosità non si sarebbe del tutto saziata,</w:t>
      </w:r>
      <w:r w:rsidRPr="003458F8">
        <w:rPr>
          <w:i w:val="0"/>
          <w:sz w:val="25"/>
          <w:szCs w:val="25"/>
        </w:rPr>
        <w:t xml:space="preserve"> mi mostrava la sua collezione di articoli di giornali</w:t>
      </w:r>
      <w:r w:rsidR="00BC7222" w:rsidRPr="003458F8">
        <w:rPr>
          <w:i w:val="0"/>
          <w:sz w:val="25"/>
          <w:szCs w:val="25"/>
        </w:rPr>
        <w:t xml:space="preserve"> che riguardavano le navi scomparse</w:t>
      </w:r>
      <w:r w:rsidRPr="003458F8">
        <w:rPr>
          <w:i w:val="0"/>
          <w:sz w:val="25"/>
          <w:szCs w:val="25"/>
        </w:rPr>
        <w:t xml:space="preserve"> nel mare. Ne aveva tantissimi, più di un centinaio, forse un migliaio, </w:t>
      </w:r>
      <w:r w:rsidR="00664488" w:rsidRPr="003458F8">
        <w:rPr>
          <w:i w:val="0"/>
          <w:sz w:val="25"/>
          <w:szCs w:val="25"/>
        </w:rPr>
        <w:t>il nume</w:t>
      </w:r>
      <w:r w:rsidR="00D82B16" w:rsidRPr="003458F8">
        <w:rPr>
          <w:i w:val="0"/>
          <w:sz w:val="25"/>
          <w:szCs w:val="25"/>
        </w:rPr>
        <w:t>ro giusto non potevo conoscerlo</w:t>
      </w:r>
      <w:r w:rsidR="00664488" w:rsidRPr="003458F8">
        <w:rPr>
          <w:i w:val="0"/>
          <w:sz w:val="25"/>
          <w:szCs w:val="25"/>
        </w:rPr>
        <w:t xml:space="preserve"> </w:t>
      </w:r>
      <w:r w:rsidR="00024601" w:rsidRPr="003458F8">
        <w:rPr>
          <w:i w:val="0"/>
          <w:sz w:val="25"/>
          <w:szCs w:val="25"/>
        </w:rPr>
        <w:t>perché a quei</w:t>
      </w:r>
      <w:r w:rsidRPr="003458F8">
        <w:rPr>
          <w:i w:val="0"/>
          <w:sz w:val="25"/>
          <w:szCs w:val="25"/>
        </w:rPr>
        <w:t xml:space="preserve"> tempi io non sapevo contare ma vedevo come li prendeva </w:t>
      </w:r>
      <w:r w:rsidR="00D82B16" w:rsidRPr="003458F8">
        <w:rPr>
          <w:i w:val="0"/>
          <w:sz w:val="25"/>
          <w:szCs w:val="25"/>
        </w:rPr>
        <w:t xml:space="preserve">delicatamente </w:t>
      </w:r>
      <w:r w:rsidRPr="003458F8">
        <w:rPr>
          <w:i w:val="0"/>
          <w:sz w:val="25"/>
          <w:szCs w:val="25"/>
        </w:rPr>
        <w:t>da un</w:t>
      </w:r>
      <w:r w:rsidR="00D7001E" w:rsidRPr="003458F8">
        <w:rPr>
          <w:i w:val="0"/>
          <w:sz w:val="25"/>
          <w:szCs w:val="25"/>
        </w:rPr>
        <w:t>a vecchia cartella; erano</w:t>
      </w:r>
      <w:r w:rsidR="00424B49" w:rsidRPr="003458F8">
        <w:rPr>
          <w:i w:val="0"/>
          <w:sz w:val="25"/>
          <w:szCs w:val="25"/>
        </w:rPr>
        <w:t xml:space="preserve"> </w:t>
      </w:r>
      <w:r w:rsidR="00664488" w:rsidRPr="003458F8">
        <w:rPr>
          <w:i w:val="0"/>
          <w:sz w:val="25"/>
          <w:szCs w:val="25"/>
        </w:rPr>
        <w:t>manciate di ritagli che stavano acca</w:t>
      </w:r>
      <w:r w:rsidR="00D7001E" w:rsidRPr="003458F8">
        <w:rPr>
          <w:i w:val="0"/>
          <w:sz w:val="25"/>
          <w:szCs w:val="25"/>
        </w:rPr>
        <w:t>tastati con una cura maniacale. Quella cartella</w:t>
      </w:r>
      <w:r w:rsidR="00AD6DA4" w:rsidRPr="003458F8">
        <w:rPr>
          <w:i w:val="0"/>
          <w:sz w:val="25"/>
          <w:szCs w:val="25"/>
        </w:rPr>
        <w:t>,</w:t>
      </w:r>
      <w:r w:rsidR="00D7001E" w:rsidRPr="003458F8">
        <w:rPr>
          <w:i w:val="0"/>
          <w:sz w:val="25"/>
          <w:szCs w:val="25"/>
        </w:rPr>
        <w:t xml:space="preserve"> </w:t>
      </w:r>
      <w:r w:rsidR="00424B49" w:rsidRPr="003458F8">
        <w:rPr>
          <w:i w:val="0"/>
          <w:sz w:val="25"/>
          <w:szCs w:val="25"/>
        </w:rPr>
        <w:t xml:space="preserve">mi diceva </w:t>
      </w:r>
      <w:r w:rsidR="00D7001E" w:rsidRPr="003458F8">
        <w:rPr>
          <w:i w:val="0"/>
          <w:sz w:val="25"/>
          <w:szCs w:val="25"/>
        </w:rPr>
        <w:t>lui, era</w:t>
      </w:r>
      <w:r w:rsidR="00424B49" w:rsidRPr="003458F8">
        <w:rPr>
          <w:i w:val="0"/>
          <w:sz w:val="25"/>
          <w:szCs w:val="25"/>
        </w:rPr>
        <w:t xml:space="preserve"> stata di mio padre </w:t>
      </w:r>
      <w:r w:rsidR="00664488" w:rsidRPr="003458F8">
        <w:rPr>
          <w:i w:val="0"/>
          <w:sz w:val="25"/>
          <w:szCs w:val="25"/>
        </w:rPr>
        <w:t xml:space="preserve">ai tempi in cui </w:t>
      </w:r>
      <w:r w:rsidR="00D7001E" w:rsidRPr="003458F8">
        <w:rPr>
          <w:i w:val="0"/>
          <w:sz w:val="25"/>
          <w:szCs w:val="25"/>
        </w:rPr>
        <w:t xml:space="preserve">andava alle elementari </w:t>
      </w:r>
      <w:r w:rsidR="00AD6DA4" w:rsidRPr="003458F8">
        <w:rPr>
          <w:i w:val="0"/>
          <w:sz w:val="25"/>
          <w:szCs w:val="25"/>
        </w:rPr>
        <w:t xml:space="preserve">e </w:t>
      </w:r>
      <w:r w:rsidR="00D7001E" w:rsidRPr="003458F8">
        <w:rPr>
          <w:i w:val="0"/>
          <w:sz w:val="25"/>
          <w:szCs w:val="25"/>
        </w:rPr>
        <w:t xml:space="preserve">quando non servì più a </w:t>
      </w:r>
      <w:r w:rsidR="003866A3" w:rsidRPr="003458F8">
        <w:rPr>
          <w:i w:val="0"/>
          <w:sz w:val="25"/>
          <w:szCs w:val="25"/>
        </w:rPr>
        <w:t>nessuno,</w:t>
      </w:r>
      <w:r w:rsidR="00D7001E" w:rsidRPr="003458F8">
        <w:rPr>
          <w:i w:val="0"/>
          <w:sz w:val="25"/>
          <w:szCs w:val="25"/>
        </w:rPr>
        <w:t xml:space="preserve"> lui la usò come forziere per </w:t>
      </w:r>
      <w:r w:rsidR="00AD6DA4" w:rsidRPr="003458F8">
        <w:rPr>
          <w:i w:val="0"/>
          <w:sz w:val="25"/>
          <w:szCs w:val="25"/>
        </w:rPr>
        <w:t xml:space="preserve">custodirci i </w:t>
      </w:r>
      <w:r w:rsidR="00424B49" w:rsidRPr="003458F8">
        <w:rPr>
          <w:i w:val="0"/>
          <w:sz w:val="25"/>
          <w:szCs w:val="25"/>
        </w:rPr>
        <w:t>pezzi</w:t>
      </w:r>
      <w:r w:rsidR="00AD6DA4" w:rsidRPr="003458F8">
        <w:rPr>
          <w:i w:val="0"/>
          <w:sz w:val="25"/>
          <w:szCs w:val="25"/>
        </w:rPr>
        <w:t xml:space="preserve"> </w:t>
      </w:r>
      <w:r w:rsidR="00424B49" w:rsidRPr="003458F8">
        <w:rPr>
          <w:i w:val="0"/>
          <w:sz w:val="25"/>
          <w:szCs w:val="25"/>
        </w:rPr>
        <w:t xml:space="preserve"> di giornale i</w:t>
      </w:r>
      <w:r w:rsidR="00AD6DA4" w:rsidRPr="003458F8">
        <w:rPr>
          <w:i w:val="0"/>
          <w:sz w:val="25"/>
          <w:szCs w:val="25"/>
        </w:rPr>
        <w:t xml:space="preserve">ngialliti con fotografie nitide che raccontavano </w:t>
      </w:r>
      <w:r w:rsidR="00424B49" w:rsidRPr="003458F8">
        <w:rPr>
          <w:i w:val="0"/>
          <w:sz w:val="25"/>
          <w:szCs w:val="25"/>
        </w:rPr>
        <w:t xml:space="preserve">di gente felice </w:t>
      </w:r>
      <w:r w:rsidR="00AD6DA4" w:rsidRPr="003458F8">
        <w:rPr>
          <w:i w:val="0"/>
          <w:sz w:val="25"/>
          <w:szCs w:val="25"/>
        </w:rPr>
        <w:t xml:space="preserve">intenta a </w:t>
      </w:r>
      <w:r w:rsidR="00424B49" w:rsidRPr="003458F8">
        <w:rPr>
          <w:i w:val="0"/>
          <w:sz w:val="25"/>
          <w:szCs w:val="25"/>
        </w:rPr>
        <w:t>godersi la vacanza sulla propria barca</w:t>
      </w:r>
      <w:r w:rsidR="00664488" w:rsidRPr="003458F8">
        <w:rPr>
          <w:i w:val="0"/>
          <w:sz w:val="25"/>
          <w:szCs w:val="25"/>
        </w:rPr>
        <w:t>,</w:t>
      </w:r>
      <w:r w:rsidR="00AD6DA4" w:rsidRPr="003458F8">
        <w:rPr>
          <w:i w:val="0"/>
          <w:sz w:val="25"/>
          <w:szCs w:val="25"/>
        </w:rPr>
        <w:t xml:space="preserve"> oppure erano delle istantanee con</w:t>
      </w:r>
      <w:r w:rsidR="00424B49" w:rsidRPr="003458F8">
        <w:rPr>
          <w:i w:val="0"/>
          <w:sz w:val="25"/>
          <w:szCs w:val="25"/>
        </w:rPr>
        <w:t xml:space="preserve"> imbarcazioni ritrovate</w:t>
      </w:r>
      <w:r w:rsidR="00664488" w:rsidRPr="003458F8">
        <w:rPr>
          <w:i w:val="0"/>
          <w:sz w:val="25"/>
          <w:szCs w:val="25"/>
        </w:rPr>
        <w:t xml:space="preserve"> vuote e senza equipaggio. Piccoli o grandi</w:t>
      </w:r>
      <w:r w:rsidR="00B051E3" w:rsidRPr="003458F8">
        <w:rPr>
          <w:i w:val="0"/>
          <w:sz w:val="25"/>
          <w:szCs w:val="25"/>
        </w:rPr>
        <w:t>,</w:t>
      </w:r>
      <w:r w:rsidR="00664488" w:rsidRPr="003458F8">
        <w:rPr>
          <w:i w:val="0"/>
          <w:sz w:val="25"/>
          <w:szCs w:val="25"/>
        </w:rPr>
        <w:t xml:space="preserve"> sembravano </w:t>
      </w:r>
      <w:r w:rsidR="00B051E3" w:rsidRPr="003458F8">
        <w:rPr>
          <w:i w:val="0"/>
          <w:sz w:val="25"/>
          <w:szCs w:val="25"/>
        </w:rPr>
        <w:t xml:space="preserve">dei </w:t>
      </w:r>
      <w:r w:rsidR="00664488" w:rsidRPr="003458F8">
        <w:rPr>
          <w:i w:val="0"/>
          <w:sz w:val="25"/>
          <w:szCs w:val="25"/>
        </w:rPr>
        <w:t>g</w:t>
      </w:r>
      <w:r w:rsidR="00B051E3" w:rsidRPr="003458F8">
        <w:rPr>
          <w:i w:val="0"/>
          <w:sz w:val="25"/>
          <w:szCs w:val="25"/>
        </w:rPr>
        <w:t>ioielli scoperti o compresi solamente</w:t>
      </w:r>
      <w:r w:rsidR="00664488" w:rsidRPr="003458F8">
        <w:rPr>
          <w:i w:val="0"/>
          <w:sz w:val="25"/>
          <w:szCs w:val="25"/>
        </w:rPr>
        <w:t xml:space="preserve"> da mio nonno. </w:t>
      </w:r>
    </w:p>
    <w:p w:rsidR="00424B49" w:rsidRPr="003458F8" w:rsidRDefault="00424B49" w:rsidP="00AF4FDE">
      <w:pPr>
        <w:spacing w:before="0" w:beforeAutospacing="0" w:after="0" w:afterAutospacing="0"/>
        <w:contextualSpacing/>
        <w:jc w:val="both"/>
        <w:rPr>
          <w:i w:val="0"/>
          <w:sz w:val="25"/>
          <w:szCs w:val="25"/>
        </w:rPr>
      </w:pPr>
      <w:r w:rsidRPr="003458F8">
        <w:rPr>
          <w:i w:val="0"/>
          <w:sz w:val="25"/>
          <w:szCs w:val="25"/>
        </w:rPr>
        <w:t>Imbottito di tutto questo mister</w:t>
      </w:r>
      <w:r w:rsidR="007A224A" w:rsidRPr="003458F8">
        <w:rPr>
          <w:i w:val="0"/>
          <w:sz w:val="25"/>
          <w:szCs w:val="25"/>
        </w:rPr>
        <w:t>o, imparai a rispettare il mare</w:t>
      </w:r>
      <w:r w:rsidRPr="003458F8">
        <w:rPr>
          <w:i w:val="0"/>
          <w:sz w:val="25"/>
          <w:szCs w:val="25"/>
        </w:rPr>
        <w:t xml:space="preserve"> e ad averne paura.</w:t>
      </w:r>
    </w:p>
    <w:p w:rsidR="00DF4927" w:rsidRPr="003458F8" w:rsidRDefault="00DF4927" w:rsidP="00AF4FDE">
      <w:pPr>
        <w:spacing w:before="0" w:beforeAutospacing="0" w:after="0" w:afterAutospacing="0"/>
        <w:contextualSpacing/>
        <w:jc w:val="both"/>
        <w:rPr>
          <w:i w:val="0"/>
          <w:sz w:val="25"/>
          <w:szCs w:val="25"/>
        </w:rPr>
      </w:pPr>
      <w:r w:rsidRPr="003458F8">
        <w:rPr>
          <w:i w:val="0"/>
          <w:sz w:val="25"/>
          <w:szCs w:val="25"/>
        </w:rPr>
        <w:t>Non riuscivo a digerire la faccenda capitata al porto. Ero sempre stato uno spirito suscettibile</w:t>
      </w:r>
      <w:r w:rsidR="003866A3" w:rsidRPr="003458F8">
        <w:rPr>
          <w:i w:val="0"/>
          <w:sz w:val="25"/>
          <w:szCs w:val="25"/>
        </w:rPr>
        <w:t xml:space="preserve"> </w:t>
      </w:r>
      <w:r w:rsidRPr="003458F8">
        <w:rPr>
          <w:i w:val="0"/>
          <w:sz w:val="25"/>
          <w:szCs w:val="25"/>
        </w:rPr>
        <w:t>a certe</w:t>
      </w:r>
      <w:r w:rsidR="003866A3" w:rsidRPr="003458F8">
        <w:rPr>
          <w:i w:val="0"/>
          <w:sz w:val="25"/>
          <w:szCs w:val="25"/>
        </w:rPr>
        <w:t xml:space="preserve"> </w:t>
      </w:r>
      <w:r w:rsidRPr="003458F8">
        <w:rPr>
          <w:i w:val="0"/>
          <w:sz w:val="25"/>
          <w:szCs w:val="25"/>
        </w:rPr>
        <w:t>credenze popolari prive di fondamenta</w:t>
      </w:r>
      <w:r w:rsidR="00DF767B" w:rsidRPr="003458F8">
        <w:rPr>
          <w:i w:val="0"/>
          <w:sz w:val="25"/>
          <w:szCs w:val="25"/>
        </w:rPr>
        <w:t>,</w:t>
      </w:r>
      <w:r w:rsidRPr="003458F8">
        <w:rPr>
          <w:i w:val="0"/>
          <w:sz w:val="25"/>
          <w:szCs w:val="25"/>
        </w:rPr>
        <w:t xml:space="preserve"> e da buon pragmatico</w:t>
      </w:r>
      <w:r w:rsidR="00DF767B" w:rsidRPr="003458F8">
        <w:rPr>
          <w:i w:val="0"/>
          <w:sz w:val="25"/>
          <w:szCs w:val="25"/>
        </w:rPr>
        <w:t>,</w:t>
      </w:r>
      <w:r w:rsidRPr="003458F8">
        <w:rPr>
          <w:i w:val="0"/>
          <w:sz w:val="25"/>
          <w:szCs w:val="25"/>
        </w:rPr>
        <w:t xml:space="preserve"> decisi di analizzare la cosa da un punto di vista </w:t>
      </w:r>
      <w:r w:rsidR="00DF767B" w:rsidRPr="003458F8">
        <w:rPr>
          <w:i w:val="0"/>
          <w:sz w:val="25"/>
          <w:szCs w:val="25"/>
        </w:rPr>
        <w:t>induttivo</w:t>
      </w:r>
      <w:r w:rsidRPr="003458F8">
        <w:rPr>
          <w:i w:val="0"/>
          <w:sz w:val="25"/>
          <w:szCs w:val="25"/>
        </w:rPr>
        <w:t xml:space="preserve">. </w:t>
      </w:r>
    </w:p>
    <w:p w:rsidR="00DF4927" w:rsidRPr="003458F8" w:rsidRDefault="00DF4927" w:rsidP="00AF4FDE">
      <w:pPr>
        <w:spacing w:before="0" w:beforeAutospacing="0" w:after="0" w:afterAutospacing="0"/>
        <w:contextualSpacing/>
        <w:jc w:val="both"/>
        <w:rPr>
          <w:i w:val="0"/>
          <w:sz w:val="25"/>
          <w:szCs w:val="25"/>
        </w:rPr>
      </w:pPr>
      <w:r w:rsidRPr="003458F8">
        <w:rPr>
          <w:i w:val="0"/>
          <w:sz w:val="25"/>
          <w:szCs w:val="25"/>
        </w:rPr>
        <w:t xml:space="preserve">Le mie visioni erano frutto di una </w:t>
      </w:r>
      <w:r w:rsidR="003866A3" w:rsidRPr="003458F8">
        <w:rPr>
          <w:i w:val="0"/>
          <w:sz w:val="25"/>
          <w:szCs w:val="25"/>
        </w:rPr>
        <w:t>decisione</w:t>
      </w:r>
      <w:r w:rsidRPr="003458F8">
        <w:rPr>
          <w:i w:val="0"/>
          <w:sz w:val="25"/>
          <w:szCs w:val="25"/>
        </w:rPr>
        <w:t xml:space="preserve"> collegata al passato, passato in cui mio nonno in qualche modo mi aveva trasmesso la sua sete di scoperta,</w:t>
      </w:r>
      <w:r w:rsidR="001A55BA" w:rsidRPr="003458F8">
        <w:rPr>
          <w:i w:val="0"/>
          <w:sz w:val="25"/>
          <w:szCs w:val="25"/>
        </w:rPr>
        <w:t xml:space="preserve"> ora</w:t>
      </w:r>
      <w:r w:rsidRPr="003458F8">
        <w:rPr>
          <w:i w:val="0"/>
          <w:sz w:val="25"/>
          <w:szCs w:val="25"/>
        </w:rPr>
        <w:t xml:space="preserve"> le sue tante domande dovevano o vole</w:t>
      </w:r>
      <w:r w:rsidR="001A55BA" w:rsidRPr="003458F8">
        <w:rPr>
          <w:i w:val="0"/>
          <w:sz w:val="25"/>
          <w:szCs w:val="25"/>
        </w:rPr>
        <w:t>vano trovare in me una risposta.</w:t>
      </w:r>
    </w:p>
    <w:p w:rsidR="000F6B9B" w:rsidRPr="003458F8" w:rsidRDefault="001A55BA" w:rsidP="00AF4FDE">
      <w:pPr>
        <w:spacing w:before="0" w:beforeAutospacing="0" w:after="0" w:afterAutospacing="0"/>
        <w:contextualSpacing/>
        <w:jc w:val="both"/>
        <w:rPr>
          <w:i w:val="0"/>
          <w:sz w:val="25"/>
          <w:szCs w:val="25"/>
        </w:rPr>
      </w:pPr>
      <w:r w:rsidRPr="003458F8">
        <w:rPr>
          <w:i w:val="0"/>
          <w:sz w:val="25"/>
          <w:szCs w:val="25"/>
        </w:rPr>
        <w:t xml:space="preserve">Avevo consumato troppi caffè in attesa che la lampadina si accendesse. </w:t>
      </w:r>
    </w:p>
    <w:p w:rsidR="001A55BA" w:rsidRPr="003458F8" w:rsidRDefault="001A55BA" w:rsidP="00AF4FDE">
      <w:pPr>
        <w:spacing w:before="0" w:beforeAutospacing="0" w:after="0" w:afterAutospacing="0"/>
        <w:contextualSpacing/>
        <w:jc w:val="both"/>
        <w:rPr>
          <w:i w:val="0"/>
          <w:sz w:val="25"/>
          <w:szCs w:val="25"/>
        </w:rPr>
      </w:pPr>
      <w:r w:rsidRPr="003458F8">
        <w:rPr>
          <w:i w:val="0"/>
          <w:sz w:val="25"/>
          <w:szCs w:val="25"/>
        </w:rPr>
        <w:t xml:space="preserve">Riempivo qualche foglio come uno studente alle prime armi, sperando, implorando il Dio della scrittura, un titolo </w:t>
      </w:r>
      <w:r w:rsidR="00CC156B" w:rsidRPr="003458F8">
        <w:rPr>
          <w:i w:val="0"/>
          <w:sz w:val="25"/>
          <w:szCs w:val="25"/>
        </w:rPr>
        <w:t>e</w:t>
      </w:r>
      <w:r w:rsidRPr="003458F8">
        <w:rPr>
          <w:i w:val="0"/>
          <w:sz w:val="25"/>
          <w:szCs w:val="25"/>
        </w:rPr>
        <w:t xml:space="preserve"> una trama eccezionali, ma come </w:t>
      </w:r>
      <w:r w:rsidR="001356F0" w:rsidRPr="003458F8">
        <w:rPr>
          <w:i w:val="0"/>
          <w:sz w:val="25"/>
          <w:szCs w:val="25"/>
        </w:rPr>
        <w:t>il</w:t>
      </w:r>
      <w:r w:rsidRPr="003458F8">
        <w:rPr>
          <w:i w:val="0"/>
          <w:sz w:val="25"/>
          <w:szCs w:val="25"/>
        </w:rPr>
        <w:t xml:space="preserve"> </w:t>
      </w:r>
      <w:r w:rsidR="002F4D18" w:rsidRPr="003458F8">
        <w:rPr>
          <w:i w:val="0"/>
          <w:sz w:val="25"/>
          <w:szCs w:val="25"/>
        </w:rPr>
        <w:t>solito, le</w:t>
      </w:r>
      <w:r w:rsidRPr="003458F8">
        <w:rPr>
          <w:i w:val="0"/>
          <w:sz w:val="25"/>
          <w:szCs w:val="25"/>
        </w:rPr>
        <w:t xml:space="preserve"> poche righe finivano nel cestino della spazzatura accumulando la miseria del mio stato d’animo afflitto </w:t>
      </w:r>
      <w:r w:rsidR="002F4D18" w:rsidRPr="003458F8">
        <w:rPr>
          <w:i w:val="0"/>
          <w:sz w:val="25"/>
          <w:szCs w:val="25"/>
        </w:rPr>
        <w:t>e</w:t>
      </w:r>
      <w:r w:rsidRPr="003458F8">
        <w:rPr>
          <w:i w:val="0"/>
          <w:sz w:val="25"/>
          <w:szCs w:val="25"/>
        </w:rPr>
        <w:t xml:space="preserve"> impotente.</w:t>
      </w:r>
    </w:p>
    <w:p w:rsidR="001A55BA" w:rsidRPr="003458F8" w:rsidRDefault="001A55BA" w:rsidP="00AF4FDE">
      <w:pPr>
        <w:spacing w:before="0" w:beforeAutospacing="0" w:after="0" w:afterAutospacing="0"/>
        <w:contextualSpacing/>
        <w:jc w:val="both"/>
        <w:rPr>
          <w:i w:val="0"/>
          <w:sz w:val="25"/>
          <w:szCs w:val="25"/>
        </w:rPr>
      </w:pPr>
      <w:r w:rsidRPr="003458F8">
        <w:rPr>
          <w:i w:val="0"/>
          <w:sz w:val="25"/>
          <w:szCs w:val="25"/>
        </w:rPr>
        <w:t>Per interrompere questo stato di apnea mentale</w:t>
      </w:r>
      <w:r w:rsidR="00E4267F" w:rsidRPr="003458F8">
        <w:rPr>
          <w:i w:val="0"/>
          <w:sz w:val="25"/>
          <w:szCs w:val="25"/>
        </w:rPr>
        <w:t>,</w:t>
      </w:r>
      <w:r w:rsidRPr="003458F8">
        <w:rPr>
          <w:i w:val="0"/>
          <w:sz w:val="25"/>
          <w:szCs w:val="25"/>
        </w:rPr>
        <w:t xml:space="preserve"> cominciai a credere</w:t>
      </w:r>
      <w:r w:rsidR="00E4267F" w:rsidRPr="003458F8">
        <w:rPr>
          <w:i w:val="0"/>
          <w:sz w:val="25"/>
          <w:szCs w:val="25"/>
        </w:rPr>
        <w:t>,</w:t>
      </w:r>
      <w:r w:rsidRPr="003458F8">
        <w:rPr>
          <w:i w:val="0"/>
          <w:sz w:val="25"/>
          <w:szCs w:val="25"/>
        </w:rPr>
        <w:t xml:space="preserve"> che forse era arrivato il momento di affrontare i miei fantasmi, o meglio, di affrontare le storie di tutti i fantasmi che mio nonno aveva rinchiuso nella sua pregiata cartella. Pensai che quello che avevo vissuto al porto, non era un caso, anzi era la scelta obbligata tra tutte quelle possibili ma non ancora immaginate.</w:t>
      </w:r>
    </w:p>
    <w:p w:rsidR="000F6B9B" w:rsidRPr="003458F8" w:rsidRDefault="001A55BA" w:rsidP="00AF4FDE">
      <w:pPr>
        <w:spacing w:before="0" w:beforeAutospacing="0" w:after="0" w:afterAutospacing="0"/>
        <w:contextualSpacing/>
        <w:jc w:val="both"/>
        <w:rPr>
          <w:i w:val="0"/>
          <w:sz w:val="25"/>
          <w:szCs w:val="25"/>
        </w:rPr>
      </w:pPr>
      <w:r w:rsidRPr="003458F8">
        <w:rPr>
          <w:i w:val="0"/>
          <w:sz w:val="25"/>
          <w:szCs w:val="25"/>
        </w:rPr>
        <w:t xml:space="preserve">Dopo una cena frugale mi buttai sul letto in cerca di un sonno conciliatore. </w:t>
      </w:r>
    </w:p>
    <w:p w:rsidR="000F6B9B" w:rsidRPr="003458F8" w:rsidRDefault="001A55BA" w:rsidP="00AF4FDE">
      <w:pPr>
        <w:spacing w:before="0" w:beforeAutospacing="0" w:after="0" w:afterAutospacing="0"/>
        <w:contextualSpacing/>
        <w:jc w:val="both"/>
        <w:rPr>
          <w:i w:val="0"/>
          <w:sz w:val="25"/>
          <w:szCs w:val="25"/>
        </w:rPr>
      </w:pPr>
      <w:r w:rsidRPr="003458F8">
        <w:rPr>
          <w:i w:val="0"/>
          <w:sz w:val="25"/>
          <w:szCs w:val="25"/>
        </w:rPr>
        <w:t xml:space="preserve">Quando mi </w:t>
      </w:r>
      <w:r w:rsidR="009E6764" w:rsidRPr="003458F8">
        <w:rPr>
          <w:i w:val="0"/>
          <w:sz w:val="25"/>
          <w:szCs w:val="25"/>
        </w:rPr>
        <w:t>svegliai,</w:t>
      </w:r>
      <w:r w:rsidRPr="003458F8">
        <w:rPr>
          <w:i w:val="0"/>
          <w:sz w:val="25"/>
          <w:szCs w:val="25"/>
        </w:rPr>
        <w:t xml:space="preserve"> era ancora buio. Mi parve di sentire un rumore, come un bussare leggero alla porta. </w:t>
      </w:r>
    </w:p>
    <w:p w:rsidR="002727EA" w:rsidRPr="003458F8" w:rsidRDefault="001A55BA" w:rsidP="00AF4FDE">
      <w:pPr>
        <w:spacing w:before="0" w:beforeAutospacing="0" w:after="0" w:afterAutospacing="0"/>
        <w:contextualSpacing/>
        <w:jc w:val="both"/>
        <w:rPr>
          <w:i w:val="0"/>
          <w:sz w:val="25"/>
          <w:szCs w:val="25"/>
        </w:rPr>
      </w:pPr>
      <w:r w:rsidRPr="003458F8">
        <w:rPr>
          <w:i w:val="0"/>
          <w:sz w:val="25"/>
          <w:szCs w:val="25"/>
        </w:rPr>
        <w:lastRenderedPageBreak/>
        <w:t>Corsi lungo la scala, anzi scesi i gradini a due a due mentre gli ultimi cinque</w:t>
      </w:r>
      <w:r w:rsidR="00ED20DC" w:rsidRPr="003458F8">
        <w:rPr>
          <w:i w:val="0"/>
          <w:sz w:val="25"/>
          <w:szCs w:val="25"/>
        </w:rPr>
        <w:t>,</w:t>
      </w:r>
      <w:r w:rsidRPr="003458F8">
        <w:rPr>
          <w:i w:val="0"/>
          <w:sz w:val="25"/>
          <w:szCs w:val="25"/>
        </w:rPr>
        <w:t xml:space="preserve"> gli saltai</w:t>
      </w:r>
      <w:r w:rsidR="00ED20DC" w:rsidRPr="003458F8">
        <w:rPr>
          <w:i w:val="0"/>
          <w:sz w:val="25"/>
          <w:szCs w:val="25"/>
        </w:rPr>
        <w:t xml:space="preserve"> rischiando di rompermi l’osso del collo</w:t>
      </w:r>
      <w:r w:rsidRPr="003458F8">
        <w:rPr>
          <w:i w:val="0"/>
          <w:sz w:val="25"/>
          <w:szCs w:val="25"/>
        </w:rPr>
        <w:t>. All’ingresso</w:t>
      </w:r>
      <w:r w:rsidR="00AA3B77" w:rsidRPr="003458F8">
        <w:rPr>
          <w:i w:val="0"/>
          <w:sz w:val="25"/>
          <w:szCs w:val="25"/>
        </w:rPr>
        <w:t xml:space="preserve"> dove tutto sembrava immobile,</w:t>
      </w:r>
      <w:r w:rsidR="00C414BD" w:rsidRPr="003458F8">
        <w:rPr>
          <w:i w:val="0"/>
          <w:sz w:val="25"/>
          <w:szCs w:val="25"/>
        </w:rPr>
        <w:t xml:space="preserve"> </w:t>
      </w:r>
      <w:r w:rsidRPr="003458F8">
        <w:rPr>
          <w:i w:val="0"/>
          <w:sz w:val="25"/>
          <w:szCs w:val="25"/>
        </w:rPr>
        <w:t xml:space="preserve">oramai silenzio assoluto, forse </w:t>
      </w:r>
      <w:r w:rsidR="00C414BD" w:rsidRPr="003458F8">
        <w:rPr>
          <w:i w:val="0"/>
          <w:sz w:val="25"/>
          <w:szCs w:val="25"/>
        </w:rPr>
        <w:t xml:space="preserve">mi </w:t>
      </w:r>
      <w:r w:rsidRPr="003458F8">
        <w:rPr>
          <w:i w:val="0"/>
          <w:sz w:val="25"/>
          <w:szCs w:val="25"/>
        </w:rPr>
        <w:t>ero immaginato tutto e volevo accertarmi della cosa</w:t>
      </w:r>
      <w:r w:rsidR="00AA3B77" w:rsidRPr="003458F8">
        <w:rPr>
          <w:i w:val="0"/>
          <w:sz w:val="25"/>
          <w:szCs w:val="25"/>
        </w:rPr>
        <w:t>,</w:t>
      </w:r>
      <w:r w:rsidR="00C414BD" w:rsidRPr="003458F8">
        <w:rPr>
          <w:i w:val="0"/>
          <w:sz w:val="25"/>
          <w:szCs w:val="25"/>
        </w:rPr>
        <w:t xml:space="preserve"> </w:t>
      </w:r>
      <w:r w:rsidRPr="003458F8">
        <w:rPr>
          <w:i w:val="0"/>
          <w:sz w:val="25"/>
          <w:szCs w:val="25"/>
        </w:rPr>
        <w:t>tant’è che aprì la porta di casa lasciando entrare u</w:t>
      </w:r>
      <w:r w:rsidR="00AA3B77" w:rsidRPr="003458F8">
        <w:rPr>
          <w:i w:val="0"/>
          <w:sz w:val="25"/>
          <w:szCs w:val="25"/>
        </w:rPr>
        <w:t>n po’ di quel venticello fresco</w:t>
      </w:r>
      <w:r w:rsidRPr="003458F8">
        <w:rPr>
          <w:i w:val="0"/>
          <w:sz w:val="25"/>
          <w:szCs w:val="25"/>
        </w:rPr>
        <w:t xml:space="preserve"> che </w:t>
      </w:r>
      <w:r w:rsidR="00AA3B77" w:rsidRPr="003458F8">
        <w:rPr>
          <w:i w:val="0"/>
          <w:sz w:val="25"/>
          <w:szCs w:val="25"/>
        </w:rPr>
        <w:t xml:space="preserve">sapeva cullare </w:t>
      </w:r>
      <w:r w:rsidR="00B07AA2" w:rsidRPr="003458F8">
        <w:rPr>
          <w:i w:val="0"/>
          <w:sz w:val="25"/>
          <w:szCs w:val="25"/>
        </w:rPr>
        <w:t>il sonno</w:t>
      </w:r>
      <w:r w:rsidR="00C414BD" w:rsidRPr="003458F8">
        <w:rPr>
          <w:i w:val="0"/>
          <w:sz w:val="25"/>
          <w:szCs w:val="25"/>
        </w:rPr>
        <w:t>,</w:t>
      </w:r>
      <w:r w:rsidR="00B07AA2" w:rsidRPr="003458F8">
        <w:rPr>
          <w:i w:val="0"/>
          <w:sz w:val="25"/>
          <w:szCs w:val="25"/>
        </w:rPr>
        <w:t xml:space="preserve"> meglio della camomilla.</w:t>
      </w:r>
    </w:p>
    <w:p w:rsidR="004E2511" w:rsidRDefault="008121A3" w:rsidP="00AF4FDE">
      <w:pPr>
        <w:spacing w:before="0" w:beforeAutospacing="0" w:after="0" w:afterAutospacing="0"/>
        <w:contextualSpacing/>
        <w:jc w:val="both"/>
        <w:rPr>
          <w:i w:val="0"/>
          <w:sz w:val="25"/>
          <w:szCs w:val="25"/>
        </w:rPr>
      </w:pPr>
      <w:r w:rsidRPr="003458F8">
        <w:rPr>
          <w:i w:val="0"/>
          <w:sz w:val="25"/>
          <w:szCs w:val="25"/>
        </w:rPr>
        <w:t xml:space="preserve">«Guarda, </w:t>
      </w:r>
      <w:r w:rsidR="009E6764" w:rsidRPr="003458F8">
        <w:rPr>
          <w:i w:val="0"/>
          <w:sz w:val="25"/>
          <w:szCs w:val="25"/>
        </w:rPr>
        <w:t>guarda</w:t>
      </w:r>
      <w:r w:rsidR="00751B9E" w:rsidRPr="003458F8">
        <w:rPr>
          <w:i w:val="0"/>
          <w:sz w:val="25"/>
          <w:szCs w:val="25"/>
        </w:rPr>
        <w:t>,</w:t>
      </w:r>
      <w:r w:rsidRPr="003458F8">
        <w:rPr>
          <w:i w:val="0"/>
          <w:sz w:val="25"/>
          <w:szCs w:val="25"/>
        </w:rPr>
        <w:t xml:space="preserve"> una sorpresa.» </w:t>
      </w:r>
    </w:p>
    <w:p w:rsidR="005F454E" w:rsidRPr="003458F8" w:rsidRDefault="008121A3" w:rsidP="00AF4FDE">
      <w:pPr>
        <w:spacing w:before="0" w:beforeAutospacing="0" w:after="0" w:afterAutospacing="0"/>
        <w:contextualSpacing/>
        <w:jc w:val="both"/>
        <w:rPr>
          <w:i w:val="0"/>
          <w:sz w:val="25"/>
          <w:szCs w:val="25"/>
        </w:rPr>
      </w:pPr>
      <w:r w:rsidRPr="003458F8">
        <w:rPr>
          <w:i w:val="0"/>
          <w:sz w:val="25"/>
          <w:szCs w:val="25"/>
        </w:rPr>
        <w:t xml:space="preserve">Davanti a me due piccole scatole di cartone scuro, probabilmente vecchie una trentina d’anni se non di più, niente mittente </w:t>
      </w:r>
      <w:r w:rsidR="009E6764" w:rsidRPr="003458F8">
        <w:rPr>
          <w:i w:val="0"/>
          <w:sz w:val="25"/>
          <w:szCs w:val="25"/>
        </w:rPr>
        <w:t>né</w:t>
      </w:r>
      <w:r w:rsidRPr="003458F8">
        <w:rPr>
          <w:i w:val="0"/>
          <w:sz w:val="25"/>
          <w:szCs w:val="25"/>
        </w:rPr>
        <w:t xml:space="preserve"> destinatario, due nodi di corda di nylon, questa nuova di zecca, completavano la facciata.</w:t>
      </w:r>
    </w:p>
    <w:p w:rsidR="007A224A" w:rsidRPr="003458F8" w:rsidRDefault="008121A3" w:rsidP="00AF4FDE">
      <w:pPr>
        <w:spacing w:before="0" w:beforeAutospacing="0" w:after="0" w:afterAutospacing="0"/>
        <w:contextualSpacing/>
        <w:jc w:val="both"/>
        <w:rPr>
          <w:i w:val="0"/>
          <w:sz w:val="25"/>
          <w:szCs w:val="25"/>
        </w:rPr>
      </w:pPr>
      <w:r w:rsidRPr="003458F8">
        <w:rPr>
          <w:i w:val="0"/>
          <w:sz w:val="25"/>
          <w:szCs w:val="25"/>
        </w:rPr>
        <w:t xml:space="preserve">Guardai in tutte le direzioni cercando l’uomo che me le aveva portate. Provai </w:t>
      </w:r>
      <w:r w:rsidR="009E6764" w:rsidRPr="003458F8">
        <w:rPr>
          <w:i w:val="0"/>
          <w:sz w:val="25"/>
          <w:szCs w:val="25"/>
        </w:rPr>
        <w:t>a</w:t>
      </w:r>
      <w:r w:rsidRPr="003458F8">
        <w:rPr>
          <w:i w:val="0"/>
          <w:sz w:val="25"/>
          <w:szCs w:val="25"/>
        </w:rPr>
        <w:t xml:space="preserve"> uscire in strada ma non c’era alcun rumore di motore, non c’era nemmeno uno strillo di gabbiano. </w:t>
      </w:r>
    </w:p>
    <w:p w:rsidR="00D313D8" w:rsidRPr="003458F8" w:rsidRDefault="008121A3" w:rsidP="00AF4FDE">
      <w:pPr>
        <w:spacing w:before="0" w:beforeAutospacing="0" w:after="0" w:afterAutospacing="0"/>
        <w:contextualSpacing/>
        <w:jc w:val="both"/>
        <w:rPr>
          <w:i w:val="0"/>
          <w:sz w:val="25"/>
          <w:szCs w:val="25"/>
        </w:rPr>
      </w:pPr>
      <w:r w:rsidRPr="003458F8">
        <w:rPr>
          <w:i w:val="0"/>
          <w:sz w:val="25"/>
          <w:szCs w:val="25"/>
        </w:rPr>
        <w:t xml:space="preserve">Chi me le aveva </w:t>
      </w:r>
      <w:r w:rsidR="007A224A" w:rsidRPr="003458F8">
        <w:rPr>
          <w:i w:val="0"/>
          <w:sz w:val="25"/>
          <w:szCs w:val="25"/>
        </w:rPr>
        <w:t xml:space="preserve">fatte recapitare </w:t>
      </w:r>
      <w:r w:rsidR="009E6764" w:rsidRPr="003458F8">
        <w:rPr>
          <w:i w:val="0"/>
          <w:sz w:val="25"/>
          <w:szCs w:val="25"/>
        </w:rPr>
        <w:t xml:space="preserve">si </w:t>
      </w:r>
      <w:r w:rsidRPr="003458F8">
        <w:rPr>
          <w:i w:val="0"/>
          <w:sz w:val="25"/>
          <w:szCs w:val="25"/>
        </w:rPr>
        <w:t>era dileguato nella notte e sicurament</w:t>
      </w:r>
      <w:r w:rsidR="007A224A" w:rsidRPr="003458F8">
        <w:rPr>
          <w:i w:val="0"/>
          <w:sz w:val="25"/>
          <w:szCs w:val="25"/>
        </w:rPr>
        <w:t xml:space="preserve">e </w:t>
      </w:r>
      <w:r w:rsidR="009E6764" w:rsidRPr="003458F8">
        <w:rPr>
          <w:i w:val="0"/>
          <w:sz w:val="25"/>
          <w:szCs w:val="25"/>
        </w:rPr>
        <w:t>a</w:t>
      </w:r>
      <w:r w:rsidR="007A224A" w:rsidRPr="003458F8">
        <w:rPr>
          <w:i w:val="0"/>
          <w:sz w:val="25"/>
          <w:szCs w:val="25"/>
        </w:rPr>
        <w:t xml:space="preserve"> una velocità sorprendente </w:t>
      </w:r>
      <w:r w:rsidRPr="003458F8">
        <w:rPr>
          <w:i w:val="0"/>
          <w:sz w:val="25"/>
          <w:szCs w:val="25"/>
        </w:rPr>
        <w:t xml:space="preserve">anche se ero </w:t>
      </w:r>
      <w:r w:rsidR="007A224A" w:rsidRPr="003458F8">
        <w:rPr>
          <w:i w:val="0"/>
          <w:sz w:val="25"/>
          <w:szCs w:val="25"/>
        </w:rPr>
        <w:t xml:space="preserve">quasi </w:t>
      </w:r>
      <w:r w:rsidRPr="003458F8">
        <w:rPr>
          <w:i w:val="0"/>
          <w:sz w:val="25"/>
          <w:szCs w:val="25"/>
        </w:rPr>
        <w:t>arrivato a non sorprendermi più</w:t>
      </w:r>
      <w:r w:rsidR="007A224A" w:rsidRPr="003458F8">
        <w:rPr>
          <w:i w:val="0"/>
          <w:sz w:val="25"/>
          <w:szCs w:val="25"/>
        </w:rPr>
        <w:t xml:space="preserve"> di nulla</w:t>
      </w:r>
      <w:r w:rsidRPr="003458F8">
        <w:rPr>
          <w:i w:val="0"/>
          <w:sz w:val="25"/>
          <w:szCs w:val="25"/>
        </w:rPr>
        <w:t>.</w:t>
      </w:r>
    </w:p>
    <w:p w:rsidR="008121A3" w:rsidRPr="003458F8" w:rsidRDefault="00DF490E" w:rsidP="00AF4FDE">
      <w:pPr>
        <w:spacing w:before="0" w:beforeAutospacing="0" w:after="0" w:afterAutospacing="0"/>
        <w:contextualSpacing/>
        <w:jc w:val="both"/>
        <w:rPr>
          <w:i w:val="0"/>
          <w:sz w:val="25"/>
          <w:szCs w:val="25"/>
        </w:rPr>
      </w:pPr>
      <w:r>
        <w:rPr>
          <w:i w:val="0"/>
          <w:sz w:val="25"/>
          <w:szCs w:val="25"/>
        </w:rPr>
        <w:t>Portai le scatole in casa</w:t>
      </w:r>
      <w:r w:rsidR="008121A3" w:rsidRPr="003458F8">
        <w:rPr>
          <w:i w:val="0"/>
          <w:sz w:val="25"/>
          <w:szCs w:val="25"/>
        </w:rPr>
        <w:t xml:space="preserve"> e nel capo mi domandai se stavo per fare la cosa giusta. </w:t>
      </w:r>
    </w:p>
    <w:p w:rsidR="00BE04F9" w:rsidRPr="003458F8" w:rsidRDefault="00BE04F9" w:rsidP="00AF4FDE">
      <w:pPr>
        <w:spacing w:before="0" w:beforeAutospacing="0" w:after="0" w:afterAutospacing="0"/>
        <w:contextualSpacing/>
        <w:jc w:val="both"/>
        <w:rPr>
          <w:i w:val="0"/>
          <w:sz w:val="25"/>
          <w:szCs w:val="25"/>
        </w:rPr>
      </w:pPr>
      <w:r w:rsidRPr="003458F8">
        <w:rPr>
          <w:i w:val="0"/>
          <w:sz w:val="25"/>
          <w:szCs w:val="25"/>
        </w:rPr>
        <w:t>L’odore del cartone era acre, il fondo sembrava essersi macchiato di qualcosa che oramai asciugato, aveva conservato un leggero strato di muffa.</w:t>
      </w:r>
    </w:p>
    <w:p w:rsidR="00670A38" w:rsidRPr="003458F8" w:rsidRDefault="00670A38" w:rsidP="00AF4FDE">
      <w:pPr>
        <w:spacing w:before="0" w:beforeAutospacing="0" w:after="0" w:afterAutospacing="0"/>
        <w:contextualSpacing/>
        <w:jc w:val="both"/>
        <w:rPr>
          <w:i w:val="0"/>
          <w:sz w:val="25"/>
          <w:szCs w:val="25"/>
        </w:rPr>
      </w:pPr>
      <w:r w:rsidRPr="003458F8">
        <w:rPr>
          <w:i w:val="0"/>
          <w:sz w:val="25"/>
          <w:szCs w:val="25"/>
        </w:rPr>
        <w:t xml:space="preserve">Accesi tutte le luci della casa, in </w:t>
      </w:r>
      <w:r w:rsidR="009E6764" w:rsidRPr="003458F8">
        <w:rPr>
          <w:i w:val="0"/>
          <w:sz w:val="25"/>
          <w:szCs w:val="25"/>
        </w:rPr>
        <w:t>quell’</w:t>
      </w:r>
      <w:r w:rsidRPr="003458F8">
        <w:rPr>
          <w:i w:val="0"/>
          <w:sz w:val="25"/>
          <w:szCs w:val="25"/>
        </w:rPr>
        <w:t>attimo la luce mi dava un grande conforto, sentivo l’adrenalina correre per tutto il corpo, l’unico per nulla affetto dalla mia misteriosa emozione era il povero Cassius che senza badare a me, andò a ranni</w:t>
      </w:r>
      <w:r w:rsidR="005D14B6" w:rsidRPr="003458F8">
        <w:rPr>
          <w:i w:val="0"/>
          <w:sz w:val="25"/>
          <w:szCs w:val="25"/>
        </w:rPr>
        <w:t>c</w:t>
      </w:r>
      <w:r w:rsidRPr="003458F8">
        <w:rPr>
          <w:i w:val="0"/>
          <w:sz w:val="25"/>
          <w:szCs w:val="25"/>
        </w:rPr>
        <w:t>chiarsi sotto il tavolo dove ero solito scrivere.</w:t>
      </w:r>
    </w:p>
    <w:p w:rsidR="00DF767B" w:rsidRPr="003458F8" w:rsidRDefault="00751298" w:rsidP="00AF4FDE">
      <w:pPr>
        <w:spacing w:before="0" w:beforeAutospacing="0" w:after="0" w:afterAutospacing="0"/>
        <w:contextualSpacing/>
        <w:jc w:val="both"/>
        <w:rPr>
          <w:i w:val="0"/>
          <w:sz w:val="25"/>
          <w:szCs w:val="25"/>
        </w:rPr>
      </w:pPr>
      <w:r w:rsidRPr="003458F8">
        <w:rPr>
          <w:i w:val="0"/>
          <w:sz w:val="25"/>
          <w:szCs w:val="25"/>
        </w:rPr>
        <w:t>Buttai la prima scatola sul tavolo e senza indugiare apri il coperchio</w:t>
      </w:r>
      <w:r w:rsidR="005278EB" w:rsidRPr="003458F8">
        <w:rPr>
          <w:i w:val="0"/>
          <w:sz w:val="25"/>
          <w:szCs w:val="25"/>
        </w:rPr>
        <w:t xml:space="preserve">. </w:t>
      </w:r>
    </w:p>
    <w:p w:rsidR="00DE6B6E" w:rsidRPr="003458F8" w:rsidRDefault="005278EB" w:rsidP="00AF4FDE">
      <w:pPr>
        <w:spacing w:before="0" w:beforeAutospacing="0" w:after="0" w:afterAutospacing="0"/>
        <w:contextualSpacing/>
        <w:jc w:val="both"/>
        <w:rPr>
          <w:i w:val="0"/>
          <w:sz w:val="25"/>
          <w:szCs w:val="25"/>
        </w:rPr>
      </w:pPr>
      <w:r w:rsidRPr="003458F8">
        <w:rPr>
          <w:i w:val="0"/>
          <w:sz w:val="25"/>
          <w:szCs w:val="25"/>
        </w:rPr>
        <w:t>Erano fogli, tutti per lo più battuti a macchina e siglati da timbri portuali</w:t>
      </w:r>
      <w:r w:rsidR="00DE6B6E" w:rsidRPr="003458F8">
        <w:rPr>
          <w:i w:val="0"/>
          <w:sz w:val="25"/>
          <w:szCs w:val="25"/>
        </w:rPr>
        <w:t xml:space="preserve"> o dal</w:t>
      </w:r>
      <w:r w:rsidR="00024601" w:rsidRPr="003458F8">
        <w:rPr>
          <w:i w:val="0"/>
          <w:sz w:val="25"/>
          <w:szCs w:val="25"/>
        </w:rPr>
        <w:t xml:space="preserve"> ministero della marina </w:t>
      </w:r>
      <w:r w:rsidR="009E6764" w:rsidRPr="003458F8">
        <w:rPr>
          <w:i w:val="0"/>
          <w:sz w:val="25"/>
          <w:szCs w:val="25"/>
        </w:rPr>
        <w:t>e</w:t>
      </w:r>
      <w:r w:rsidR="00024601" w:rsidRPr="003458F8">
        <w:rPr>
          <w:i w:val="0"/>
          <w:sz w:val="25"/>
          <w:szCs w:val="25"/>
        </w:rPr>
        <w:t xml:space="preserve"> uffici vari</w:t>
      </w:r>
      <w:r w:rsidRPr="003458F8">
        <w:rPr>
          <w:i w:val="0"/>
          <w:sz w:val="25"/>
          <w:szCs w:val="25"/>
        </w:rPr>
        <w:t xml:space="preserve">. </w:t>
      </w:r>
    </w:p>
    <w:p w:rsidR="00DE6B6E" w:rsidRPr="003458F8" w:rsidRDefault="00DE6B6E" w:rsidP="00AF4FDE">
      <w:pPr>
        <w:spacing w:before="0" w:beforeAutospacing="0" w:after="0" w:afterAutospacing="0"/>
        <w:contextualSpacing/>
        <w:jc w:val="both"/>
        <w:rPr>
          <w:i w:val="0"/>
          <w:sz w:val="25"/>
          <w:szCs w:val="25"/>
        </w:rPr>
      </w:pPr>
      <w:r w:rsidRPr="003458F8">
        <w:rPr>
          <w:i w:val="0"/>
          <w:sz w:val="25"/>
          <w:szCs w:val="25"/>
        </w:rPr>
        <w:t>Alcuni invece erano articoli estrapolati dai giornali locali.</w:t>
      </w:r>
    </w:p>
    <w:p w:rsidR="00BC6DF9" w:rsidRPr="003458F8" w:rsidRDefault="00DE6B6E" w:rsidP="00AF4FDE">
      <w:pPr>
        <w:spacing w:before="0" w:beforeAutospacing="0" w:after="0" w:afterAutospacing="0"/>
        <w:contextualSpacing/>
        <w:jc w:val="both"/>
        <w:rPr>
          <w:i w:val="0"/>
          <w:sz w:val="25"/>
          <w:szCs w:val="25"/>
        </w:rPr>
      </w:pPr>
      <w:r w:rsidRPr="003458F8">
        <w:rPr>
          <w:i w:val="0"/>
          <w:sz w:val="25"/>
          <w:szCs w:val="25"/>
        </w:rPr>
        <w:t>Decine di c</w:t>
      </w:r>
      <w:r w:rsidR="005278EB" w:rsidRPr="003458F8">
        <w:rPr>
          <w:i w:val="0"/>
          <w:sz w:val="25"/>
          <w:szCs w:val="25"/>
        </w:rPr>
        <w:t xml:space="preserve">artellette ingrigite con altri fogli </w:t>
      </w:r>
      <w:r w:rsidR="009E6764" w:rsidRPr="003458F8">
        <w:rPr>
          <w:i w:val="0"/>
          <w:sz w:val="25"/>
          <w:szCs w:val="25"/>
        </w:rPr>
        <w:t>e</w:t>
      </w:r>
      <w:r w:rsidR="005278EB" w:rsidRPr="003458F8">
        <w:rPr>
          <w:i w:val="0"/>
          <w:sz w:val="25"/>
          <w:szCs w:val="25"/>
        </w:rPr>
        <w:t xml:space="preserve"> altri documenti come fotografie, copie di carte d’identità e </w:t>
      </w:r>
      <w:r w:rsidR="00427190" w:rsidRPr="003458F8">
        <w:rPr>
          <w:i w:val="0"/>
          <w:sz w:val="25"/>
          <w:szCs w:val="25"/>
        </w:rPr>
        <w:t>generalità di quelli c</w:t>
      </w:r>
      <w:r w:rsidRPr="003458F8">
        <w:rPr>
          <w:i w:val="0"/>
          <w:sz w:val="25"/>
          <w:szCs w:val="25"/>
        </w:rPr>
        <w:t>he potevano essere i passeggeri di qualche nave scomparsa.</w:t>
      </w:r>
    </w:p>
    <w:p w:rsidR="00C21635" w:rsidRPr="003458F8" w:rsidRDefault="00024601" w:rsidP="00AF4FDE">
      <w:pPr>
        <w:spacing w:before="0" w:beforeAutospacing="0" w:after="0" w:afterAutospacing="0"/>
        <w:contextualSpacing/>
        <w:jc w:val="both"/>
        <w:rPr>
          <w:i w:val="0"/>
          <w:sz w:val="25"/>
          <w:szCs w:val="25"/>
        </w:rPr>
      </w:pPr>
      <w:r w:rsidRPr="003458F8">
        <w:rPr>
          <w:i w:val="0"/>
          <w:sz w:val="25"/>
          <w:szCs w:val="25"/>
        </w:rPr>
        <w:t xml:space="preserve">Alcune pagine </w:t>
      </w:r>
      <w:r w:rsidR="00DE6B6E" w:rsidRPr="003458F8">
        <w:rPr>
          <w:i w:val="0"/>
          <w:sz w:val="25"/>
          <w:szCs w:val="25"/>
        </w:rPr>
        <w:t xml:space="preserve">di quelle relazioni </w:t>
      </w:r>
      <w:r w:rsidR="009E6764" w:rsidRPr="003458F8">
        <w:rPr>
          <w:i w:val="0"/>
          <w:sz w:val="25"/>
          <w:szCs w:val="25"/>
        </w:rPr>
        <w:t>invece</w:t>
      </w:r>
      <w:r w:rsidR="00DE6B6E" w:rsidRPr="003458F8">
        <w:rPr>
          <w:i w:val="0"/>
          <w:sz w:val="25"/>
          <w:szCs w:val="25"/>
        </w:rPr>
        <w:t xml:space="preserve"> </w:t>
      </w:r>
      <w:r w:rsidRPr="003458F8">
        <w:rPr>
          <w:i w:val="0"/>
          <w:sz w:val="25"/>
          <w:szCs w:val="25"/>
        </w:rPr>
        <w:t>sembravano veri e propri repertori top secret.</w:t>
      </w:r>
      <w:r w:rsidR="00427190" w:rsidRPr="003458F8">
        <w:rPr>
          <w:i w:val="0"/>
          <w:sz w:val="25"/>
          <w:szCs w:val="25"/>
        </w:rPr>
        <w:t xml:space="preserve"> </w:t>
      </w:r>
    </w:p>
    <w:p w:rsidR="000B1713" w:rsidRPr="003458F8" w:rsidRDefault="00427190" w:rsidP="00AF4FDE">
      <w:pPr>
        <w:spacing w:before="0" w:beforeAutospacing="0" w:after="0" w:afterAutospacing="0"/>
        <w:contextualSpacing/>
        <w:jc w:val="both"/>
        <w:rPr>
          <w:i w:val="0"/>
          <w:sz w:val="25"/>
          <w:szCs w:val="25"/>
        </w:rPr>
      </w:pPr>
      <w:r w:rsidRPr="003458F8">
        <w:rPr>
          <w:i w:val="0"/>
          <w:sz w:val="25"/>
          <w:szCs w:val="25"/>
        </w:rPr>
        <w:t xml:space="preserve">Rimisi sopra il coperchio </w:t>
      </w:r>
      <w:r w:rsidR="009E6764" w:rsidRPr="003458F8">
        <w:rPr>
          <w:i w:val="0"/>
          <w:sz w:val="25"/>
          <w:szCs w:val="25"/>
        </w:rPr>
        <w:t>e</w:t>
      </w:r>
      <w:r w:rsidRPr="003458F8">
        <w:rPr>
          <w:i w:val="0"/>
          <w:sz w:val="25"/>
          <w:szCs w:val="25"/>
        </w:rPr>
        <w:t xml:space="preserve"> appoggiai a terra la scatola.</w:t>
      </w:r>
      <w:r w:rsidR="00024601" w:rsidRPr="003458F8">
        <w:rPr>
          <w:i w:val="0"/>
          <w:sz w:val="25"/>
          <w:szCs w:val="25"/>
        </w:rPr>
        <w:t xml:space="preserve"> Stavo prendendo del tempo per gustarmi quella chicca venuta dal cielo.</w:t>
      </w:r>
      <w:r w:rsidRPr="003458F8">
        <w:rPr>
          <w:i w:val="0"/>
          <w:sz w:val="25"/>
          <w:szCs w:val="25"/>
        </w:rPr>
        <w:t xml:space="preserve"> </w:t>
      </w:r>
    </w:p>
    <w:p w:rsidR="00C21635" w:rsidRPr="003458F8" w:rsidRDefault="00427190" w:rsidP="00AF4FDE">
      <w:pPr>
        <w:spacing w:before="0" w:beforeAutospacing="0" w:after="0" w:afterAutospacing="0"/>
        <w:contextualSpacing/>
        <w:jc w:val="both"/>
        <w:rPr>
          <w:i w:val="0"/>
          <w:sz w:val="25"/>
          <w:szCs w:val="25"/>
        </w:rPr>
      </w:pPr>
      <w:r w:rsidRPr="003458F8">
        <w:rPr>
          <w:i w:val="0"/>
          <w:sz w:val="25"/>
          <w:szCs w:val="25"/>
        </w:rPr>
        <w:t>Presi in mano la seconda per</w:t>
      </w:r>
      <w:r w:rsidR="00F90E4D" w:rsidRPr="003458F8">
        <w:rPr>
          <w:i w:val="0"/>
          <w:sz w:val="25"/>
          <w:szCs w:val="25"/>
        </w:rPr>
        <w:t xml:space="preserve"> ispezionarla. In quest’altra</w:t>
      </w:r>
      <w:r w:rsidRPr="003458F8">
        <w:rPr>
          <w:i w:val="0"/>
          <w:sz w:val="25"/>
          <w:szCs w:val="25"/>
        </w:rPr>
        <w:t xml:space="preserve"> c’</w:t>
      </w:r>
      <w:r w:rsidR="00076069" w:rsidRPr="003458F8">
        <w:rPr>
          <w:i w:val="0"/>
          <w:sz w:val="25"/>
          <w:szCs w:val="25"/>
        </w:rPr>
        <w:t>era</w:t>
      </w:r>
      <w:r w:rsidRPr="003458F8">
        <w:rPr>
          <w:i w:val="0"/>
          <w:sz w:val="25"/>
          <w:szCs w:val="25"/>
        </w:rPr>
        <w:t xml:space="preserve"> </w:t>
      </w:r>
      <w:r w:rsidR="003504A2" w:rsidRPr="003458F8">
        <w:rPr>
          <w:i w:val="0"/>
          <w:sz w:val="25"/>
          <w:szCs w:val="25"/>
        </w:rPr>
        <w:t>una pigna di</w:t>
      </w:r>
      <w:r w:rsidR="00F90E4D" w:rsidRPr="003458F8">
        <w:rPr>
          <w:i w:val="0"/>
          <w:sz w:val="25"/>
          <w:szCs w:val="25"/>
        </w:rPr>
        <w:t xml:space="preserve"> </w:t>
      </w:r>
      <w:r w:rsidRPr="003458F8">
        <w:rPr>
          <w:i w:val="0"/>
          <w:sz w:val="25"/>
          <w:szCs w:val="25"/>
        </w:rPr>
        <w:t xml:space="preserve">giornali, ritagli di </w:t>
      </w:r>
      <w:r w:rsidR="003504A2" w:rsidRPr="003458F8">
        <w:rPr>
          <w:i w:val="0"/>
          <w:sz w:val="25"/>
          <w:szCs w:val="25"/>
        </w:rPr>
        <w:t>periodici</w:t>
      </w:r>
      <w:r w:rsidRPr="003458F8">
        <w:rPr>
          <w:i w:val="0"/>
          <w:sz w:val="25"/>
          <w:szCs w:val="25"/>
        </w:rPr>
        <w:t xml:space="preserve"> </w:t>
      </w:r>
      <w:r w:rsidR="003504A2" w:rsidRPr="003458F8">
        <w:rPr>
          <w:i w:val="0"/>
          <w:sz w:val="25"/>
          <w:szCs w:val="25"/>
        </w:rPr>
        <w:t xml:space="preserve">recenti </w:t>
      </w:r>
      <w:r w:rsidR="00F90E4D" w:rsidRPr="003458F8">
        <w:rPr>
          <w:i w:val="0"/>
          <w:sz w:val="25"/>
          <w:szCs w:val="25"/>
        </w:rPr>
        <w:t xml:space="preserve">o molto vecchi </w:t>
      </w:r>
      <w:r w:rsidRPr="003458F8">
        <w:rPr>
          <w:i w:val="0"/>
          <w:sz w:val="25"/>
          <w:szCs w:val="25"/>
        </w:rPr>
        <w:t>e sotto ancora minuscoli articoletti forse della stampa minore e dei gio</w:t>
      </w:r>
      <w:r w:rsidR="00F90E4D" w:rsidRPr="003458F8">
        <w:rPr>
          <w:i w:val="0"/>
          <w:sz w:val="25"/>
          <w:szCs w:val="25"/>
        </w:rPr>
        <w:t>r</w:t>
      </w:r>
      <w:r w:rsidRPr="003458F8">
        <w:rPr>
          <w:i w:val="0"/>
          <w:sz w:val="25"/>
          <w:szCs w:val="25"/>
        </w:rPr>
        <w:t xml:space="preserve">naletti scandalistici. </w:t>
      </w:r>
    </w:p>
    <w:p w:rsidR="00275344" w:rsidRPr="003458F8" w:rsidRDefault="00427190" w:rsidP="00AF4FDE">
      <w:pPr>
        <w:spacing w:before="0" w:beforeAutospacing="0" w:after="0" w:afterAutospacing="0"/>
        <w:contextualSpacing/>
        <w:jc w:val="both"/>
        <w:rPr>
          <w:i w:val="0"/>
          <w:sz w:val="25"/>
          <w:szCs w:val="25"/>
        </w:rPr>
      </w:pPr>
      <w:r w:rsidRPr="003458F8">
        <w:rPr>
          <w:i w:val="0"/>
          <w:sz w:val="25"/>
          <w:szCs w:val="25"/>
        </w:rPr>
        <w:t xml:space="preserve">Alcuni </w:t>
      </w:r>
      <w:r w:rsidR="00C21635" w:rsidRPr="003458F8">
        <w:rPr>
          <w:i w:val="0"/>
          <w:sz w:val="25"/>
          <w:szCs w:val="25"/>
        </w:rPr>
        <w:t>ri</w:t>
      </w:r>
      <w:r w:rsidRPr="003458F8">
        <w:rPr>
          <w:i w:val="0"/>
          <w:sz w:val="25"/>
          <w:szCs w:val="25"/>
        </w:rPr>
        <w:t>portavano</w:t>
      </w:r>
      <w:r w:rsidR="00C21635" w:rsidRPr="003458F8">
        <w:rPr>
          <w:i w:val="0"/>
          <w:sz w:val="25"/>
          <w:szCs w:val="25"/>
        </w:rPr>
        <w:t xml:space="preserve"> dei</w:t>
      </w:r>
      <w:r w:rsidRPr="003458F8">
        <w:rPr>
          <w:i w:val="0"/>
          <w:sz w:val="25"/>
          <w:szCs w:val="25"/>
        </w:rPr>
        <w:t xml:space="preserve"> titoli catastrofici come: </w:t>
      </w:r>
      <w:r w:rsidR="00DF490E">
        <w:rPr>
          <w:i w:val="0"/>
          <w:szCs w:val="25"/>
        </w:rPr>
        <w:t>«</w:t>
      </w:r>
      <w:r w:rsidRPr="003458F8">
        <w:rPr>
          <w:i w:val="0"/>
          <w:sz w:val="25"/>
          <w:szCs w:val="25"/>
        </w:rPr>
        <w:t>Attenzione</w:t>
      </w:r>
      <w:r w:rsidR="009E6764" w:rsidRPr="003458F8">
        <w:rPr>
          <w:i w:val="0"/>
          <w:sz w:val="25"/>
          <w:szCs w:val="25"/>
        </w:rPr>
        <w:t>!</w:t>
      </w:r>
      <w:r w:rsidR="006548F8" w:rsidRPr="003458F8">
        <w:rPr>
          <w:i w:val="0"/>
          <w:sz w:val="25"/>
          <w:szCs w:val="25"/>
        </w:rPr>
        <w:t xml:space="preserve"> Fate bene attenzione perché</w:t>
      </w:r>
      <w:r w:rsidR="00646F49" w:rsidRPr="003458F8">
        <w:rPr>
          <w:i w:val="0"/>
          <w:sz w:val="25"/>
          <w:szCs w:val="25"/>
        </w:rPr>
        <w:t xml:space="preserve"> </w:t>
      </w:r>
      <w:r w:rsidR="006548F8" w:rsidRPr="003458F8">
        <w:rPr>
          <w:i w:val="0"/>
          <w:sz w:val="25"/>
          <w:szCs w:val="25"/>
        </w:rPr>
        <w:t>gli alieni sono sul</w:t>
      </w:r>
      <w:r w:rsidR="00076069" w:rsidRPr="003458F8">
        <w:rPr>
          <w:i w:val="0"/>
          <w:sz w:val="25"/>
          <w:szCs w:val="25"/>
        </w:rPr>
        <w:t xml:space="preserve"> </w:t>
      </w:r>
      <w:r w:rsidR="006548F8" w:rsidRPr="003458F8">
        <w:rPr>
          <w:i w:val="0"/>
          <w:sz w:val="25"/>
          <w:szCs w:val="25"/>
        </w:rPr>
        <w:t xml:space="preserve">fondo del nostro </w:t>
      </w:r>
      <w:r w:rsidRPr="003458F8">
        <w:rPr>
          <w:i w:val="0"/>
          <w:sz w:val="25"/>
          <w:szCs w:val="25"/>
        </w:rPr>
        <w:t>oceano!», altri parlavano di mostri marini che inghiottivano barche, altri ancora</w:t>
      </w:r>
      <w:r w:rsidR="00C414BD" w:rsidRPr="003458F8">
        <w:rPr>
          <w:i w:val="0"/>
          <w:sz w:val="25"/>
          <w:szCs w:val="25"/>
        </w:rPr>
        <w:t xml:space="preserve"> </w:t>
      </w:r>
      <w:r w:rsidRPr="003458F8">
        <w:rPr>
          <w:i w:val="0"/>
          <w:sz w:val="25"/>
          <w:szCs w:val="25"/>
        </w:rPr>
        <w:t>esortavano la gente</w:t>
      </w:r>
      <w:r w:rsidR="00AE4DE5" w:rsidRPr="003458F8">
        <w:rPr>
          <w:i w:val="0"/>
          <w:sz w:val="25"/>
          <w:szCs w:val="25"/>
        </w:rPr>
        <w:t xml:space="preserve"> a non uscire in barca dopo </w:t>
      </w:r>
      <w:r w:rsidR="00C414BD" w:rsidRPr="003458F8">
        <w:rPr>
          <w:i w:val="0"/>
          <w:sz w:val="25"/>
          <w:szCs w:val="25"/>
        </w:rPr>
        <w:t>l’</w:t>
      </w:r>
      <w:r w:rsidR="00DF490E">
        <w:rPr>
          <w:i w:val="0"/>
          <w:sz w:val="25"/>
          <w:szCs w:val="25"/>
        </w:rPr>
        <w:t>otto</w:t>
      </w:r>
      <w:r w:rsidRPr="003458F8">
        <w:rPr>
          <w:i w:val="0"/>
          <w:sz w:val="25"/>
          <w:szCs w:val="25"/>
        </w:rPr>
        <w:t xml:space="preserve"> luglio perché una forza sconosciuta gli avrebbe porta</w:t>
      </w:r>
      <w:r w:rsidR="00DF490E">
        <w:rPr>
          <w:i w:val="0"/>
          <w:sz w:val="25"/>
          <w:szCs w:val="25"/>
        </w:rPr>
        <w:t>ti via.</w:t>
      </w:r>
    </w:p>
    <w:p w:rsidR="00751298" w:rsidRPr="003458F8" w:rsidRDefault="00427190" w:rsidP="00AF4FDE">
      <w:pPr>
        <w:spacing w:before="0" w:beforeAutospacing="0" w:after="0" w:afterAutospacing="0"/>
        <w:contextualSpacing/>
        <w:jc w:val="both"/>
        <w:rPr>
          <w:i w:val="0"/>
          <w:sz w:val="25"/>
          <w:szCs w:val="25"/>
        </w:rPr>
      </w:pPr>
      <w:r w:rsidRPr="003458F8">
        <w:rPr>
          <w:i w:val="0"/>
          <w:sz w:val="25"/>
          <w:szCs w:val="25"/>
        </w:rPr>
        <w:t>La mia domanda er</w:t>
      </w:r>
      <w:r w:rsidR="00AE4DE5" w:rsidRPr="003458F8">
        <w:rPr>
          <w:i w:val="0"/>
          <w:sz w:val="25"/>
          <w:szCs w:val="25"/>
        </w:rPr>
        <w:t xml:space="preserve">a perché dopo </w:t>
      </w:r>
      <w:r w:rsidR="00646F49" w:rsidRPr="003458F8">
        <w:rPr>
          <w:i w:val="0"/>
          <w:sz w:val="25"/>
          <w:szCs w:val="25"/>
        </w:rPr>
        <w:t>l’</w:t>
      </w:r>
      <w:r w:rsidR="00DF490E">
        <w:rPr>
          <w:i w:val="0"/>
          <w:sz w:val="25"/>
          <w:szCs w:val="25"/>
        </w:rPr>
        <w:t>otto l</w:t>
      </w:r>
      <w:r w:rsidR="00C21635" w:rsidRPr="003458F8">
        <w:rPr>
          <w:i w:val="0"/>
          <w:sz w:val="25"/>
          <w:szCs w:val="25"/>
        </w:rPr>
        <w:t>uglio, cos’</w:t>
      </w:r>
      <w:r w:rsidR="00AE4DE5" w:rsidRPr="003458F8">
        <w:rPr>
          <w:i w:val="0"/>
          <w:sz w:val="25"/>
          <w:szCs w:val="25"/>
        </w:rPr>
        <w:t xml:space="preserve">era accaduto l’otto </w:t>
      </w:r>
      <w:r w:rsidRPr="003458F8">
        <w:rPr>
          <w:i w:val="0"/>
          <w:sz w:val="25"/>
          <w:szCs w:val="25"/>
        </w:rPr>
        <w:t>luglio che noi ci dovevamo ricordare?</w:t>
      </w:r>
    </w:p>
    <w:p w:rsidR="00275344" w:rsidRPr="003458F8" w:rsidRDefault="00AA795A" w:rsidP="00AF4FDE">
      <w:pPr>
        <w:spacing w:before="0" w:beforeAutospacing="0" w:after="0" w:afterAutospacing="0"/>
        <w:contextualSpacing/>
        <w:jc w:val="both"/>
        <w:rPr>
          <w:i w:val="0"/>
          <w:sz w:val="25"/>
          <w:szCs w:val="25"/>
        </w:rPr>
      </w:pPr>
      <w:r w:rsidRPr="003458F8">
        <w:rPr>
          <w:i w:val="0"/>
          <w:sz w:val="25"/>
          <w:szCs w:val="25"/>
        </w:rPr>
        <w:t xml:space="preserve">Chi mi aveva lasciato quelle cose sapeva che </w:t>
      </w:r>
      <w:r w:rsidR="00D86021" w:rsidRPr="003458F8">
        <w:rPr>
          <w:i w:val="0"/>
          <w:sz w:val="25"/>
          <w:szCs w:val="25"/>
        </w:rPr>
        <w:t>avrebbero esercitato un certo interesse</w:t>
      </w:r>
      <w:r w:rsidRPr="003458F8">
        <w:rPr>
          <w:i w:val="0"/>
          <w:sz w:val="25"/>
          <w:szCs w:val="25"/>
        </w:rPr>
        <w:t xml:space="preserve"> </w:t>
      </w:r>
      <w:r w:rsidR="00646F49" w:rsidRPr="003458F8">
        <w:rPr>
          <w:i w:val="0"/>
          <w:sz w:val="25"/>
          <w:szCs w:val="25"/>
        </w:rPr>
        <w:t>e</w:t>
      </w:r>
      <w:r w:rsidRPr="003458F8">
        <w:rPr>
          <w:i w:val="0"/>
          <w:sz w:val="25"/>
          <w:szCs w:val="25"/>
        </w:rPr>
        <w:t xml:space="preserve"> immaginai una sola persona che poteva avermele </w:t>
      </w:r>
      <w:r w:rsidR="00C03C44" w:rsidRPr="003458F8">
        <w:rPr>
          <w:i w:val="0"/>
          <w:sz w:val="25"/>
          <w:szCs w:val="25"/>
        </w:rPr>
        <w:t>portate, una persona che come me,</w:t>
      </w:r>
      <w:r w:rsidRPr="003458F8">
        <w:rPr>
          <w:i w:val="0"/>
          <w:sz w:val="25"/>
          <w:szCs w:val="25"/>
        </w:rPr>
        <w:t xml:space="preserve"> era rimasta segnata dagli avvenimenti </w:t>
      </w:r>
      <w:r w:rsidR="00C03C44" w:rsidRPr="003458F8">
        <w:rPr>
          <w:i w:val="0"/>
          <w:sz w:val="25"/>
          <w:szCs w:val="25"/>
        </w:rPr>
        <w:t xml:space="preserve">in cui </w:t>
      </w:r>
      <w:r w:rsidRPr="003458F8">
        <w:rPr>
          <w:i w:val="0"/>
          <w:sz w:val="25"/>
          <w:szCs w:val="25"/>
        </w:rPr>
        <w:t xml:space="preserve">Conrad </w:t>
      </w:r>
      <w:r w:rsidR="00C03C44" w:rsidRPr="003458F8">
        <w:rPr>
          <w:i w:val="0"/>
          <w:sz w:val="25"/>
          <w:szCs w:val="25"/>
        </w:rPr>
        <w:t xml:space="preserve">sparì e per entrambi noi, </w:t>
      </w:r>
      <w:r w:rsidRPr="003458F8">
        <w:rPr>
          <w:i w:val="0"/>
          <w:sz w:val="25"/>
          <w:szCs w:val="25"/>
        </w:rPr>
        <w:t xml:space="preserve">in </w:t>
      </w:r>
      <w:r w:rsidR="00582110" w:rsidRPr="003458F8">
        <w:rPr>
          <w:i w:val="0"/>
          <w:sz w:val="25"/>
          <w:szCs w:val="25"/>
        </w:rPr>
        <w:t xml:space="preserve">quella sparizione </w:t>
      </w:r>
      <w:r w:rsidR="00C03C44" w:rsidRPr="003458F8">
        <w:rPr>
          <w:i w:val="0"/>
          <w:sz w:val="25"/>
          <w:szCs w:val="25"/>
        </w:rPr>
        <w:t xml:space="preserve">era davvero </w:t>
      </w:r>
      <w:r w:rsidR="00582110" w:rsidRPr="003458F8">
        <w:rPr>
          <w:i w:val="0"/>
          <w:sz w:val="25"/>
          <w:szCs w:val="25"/>
        </w:rPr>
        <w:t xml:space="preserve">inaccettabile. </w:t>
      </w:r>
    </w:p>
    <w:p w:rsidR="000B1713" w:rsidRPr="003458F8" w:rsidRDefault="00582110" w:rsidP="00AF4FDE">
      <w:pPr>
        <w:spacing w:before="0" w:beforeAutospacing="0" w:after="0" w:afterAutospacing="0"/>
        <w:contextualSpacing/>
        <w:jc w:val="both"/>
        <w:rPr>
          <w:i w:val="0"/>
          <w:sz w:val="25"/>
          <w:szCs w:val="25"/>
        </w:rPr>
      </w:pPr>
      <w:r w:rsidRPr="003458F8">
        <w:rPr>
          <w:i w:val="0"/>
          <w:sz w:val="25"/>
          <w:szCs w:val="25"/>
        </w:rPr>
        <w:t xml:space="preserve">Uno dei sogni più ricorrenti </w:t>
      </w:r>
      <w:r w:rsidR="001865FD" w:rsidRPr="003458F8">
        <w:rPr>
          <w:i w:val="0"/>
          <w:sz w:val="25"/>
          <w:szCs w:val="25"/>
        </w:rPr>
        <w:t xml:space="preserve">che facevo </w:t>
      </w:r>
      <w:r w:rsidRPr="003458F8">
        <w:rPr>
          <w:i w:val="0"/>
          <w:sz w:val="25"/>
          <w:szCs w:val="25"/>
        </w:rPr>
        <w:t>fin dall’adolescenza</w:t>
      </w:r>
      <w:r w:rsidR="001865FD" w:rsidRPr="003458F8">
        <w:rPr>
          <w:i w:val="0"/>
          <w:sz w:val="25"/>
          <w:szCs w:val="25"/>
        </w:rPr>
        <w:t>,</w:t>
      </w:r>
      <w:r w:rsidRPr="003458F8">
        <w:rPr>
          <w:i w:val="0"/>
          <w:sz w:val="25"/>
          <w:szCs w:val="25"/>
        </w:rPr>
        <w:t xml:space="preserve"> era </w:t>
      </w:r>
      <w:r w:rsidR="001865FD" w:rsidRPr="003458F8">
        <w:rPr>
          <w:i w:val="0"/>
          <w:sz w:val="25"/>
          <w:szCs w:val="25"/>
        </w:rPr>
        <w:t>quello d’</w:t>
      </w:r>
      <w:r w:rsidRPr="003458F8">
        <w:rPr>
          <w:i w:val="0"/>
          <w:sz w:val="25"/>
          <w:szCs w:val="25"/>
        </w:rPr>
        <w:t xml:space="preserve">uno spirito dall’acqua, </w:t>
      </w:r>
      <w:r w:rsidR="001865FD" w:rsidRPr="003458F8">
        <w:rPr>
          <w:i w:val="0"/>
          <w:sz w:val="25"/>
          <w:szCs w:val="25"/>
        </w:rPr>
        <w:t>la voce d’</w:t>
      </w:r>
      <w:r w:rsidRPr="003458F8">
        <w:rPr>
          <w:i w:val="0"/>
          <w:sz w:val="25"/>
          <w:szCs w:val="25"/>
        </w:rPr>
        <w:t xml:space="preserve">una donna senza forme precise che mi chiamava </w:t>
      </w:r>
      <w:r w:rsidR="001865FD" w:rsidRPr="003458F8">
        <w:rPr>
          <w:i w:val="0"/>
          <w:sz w:val="25"/>
          <w:szCs w:val="25"/>
        </w:rPr>
        <w:t xml:space="preserve">dalle profondità marine </w:t>
      </w:r>
      <w:r w:rsidRPr="003458F8">
        <w:rPr>
          <w:i w:val="0"/>
          <w:sz w:val="25"/>
          <w:szCs w:val="25"/>
        </w:rPr>
        <w:t>ed io aderivo al suo richiamo co</w:t>
      </w:r>
      <w:r w:rsidR="001865FD" w:rsidRPr="003458F8">
        <w:rPr>
          <w:i w:val="0"/>
          <w:sz w:val="25"/>
          <w:szCs w:val="25"/>
        </w:rPr>
        <w:t xml:space="preserve">me un angelo </w:t>
      </w:r>
      <w:r w:rsidR="00646F49" w:rsidRPr="003458F8">
        <w:rPr>
          <w:i w:val="0"/>
          <w:sz w:val="25"/>
          <w:szCs w:val="25"/>
        </w:rPr>
        <w:t>a</w:t>
      </w:r>
      <w:r w:rsidR="001865FD" w:rsidRPr="003458F8">
        <w:rPr>
          <w:i w:val="0"/>
          <w:sz w:val="25"/>
          <w:szCs w:val="25"/>
        </w:rPr>
        <w:t xml:space="preserve"> un prego dolce, lasciandomi trascinare verso un’inesorabile oscurità dove sentivo che sarei rimasto prigioniero per sempre.</w:t>
      </w:r>
    </w:p>
    <w:p w:rsidR="00275344" w:rsidRPr="003458F8" w:rsidRDefault="00582110" w:rsidP="00AF4FDE">
      <w:pPr>
        <w:spacing w:before="0" w:beforeAutospacing="0" w:after="0" w:afterAutospacing="0"/>
        <w:contextualSpacing/>
        <w:jc w:val="both"/>
        <w:rPr>
          <w:i w:val="0"/>
          <w:sz w:val="25"/>
          <w:szCs w:val="25"/>
        </w:rPr>
      </w:pPr>
      <w:r w:rsidRPr="003458F8">
        <w:rPr>
          <w:i w:val="0"/>
          <w:sz w:val="25"/>
          <w:szCs w:val="25"/>
        </w:rPr>
        <w:t xml:space="preserve">I miei </w:t>
      </w:r>
      <w:r w:rsidR="001865FD" w:rsidRPr="003458F8">
        <w:rPr>
          <w:i w:val="0"/>
          <w:sz w:val="25"/>
          <w:szCs w:val="25"/>
        </w:rPr>
        <w:t xml:space="preserve">brutti </w:t>
      </w:r>
      <w:r w:rsidRPr="003458F8">
        <w:rPr>
          <w:i w:val="0"/>
          <w:sz w:val="25"/>
          <w:szCs w:val="25"/>
        </w:rPr>
        <w:t xml:space="preserve">sogni </w:t>
      </w:r>
      <w:r w:rsidR="001865FD" w:rsidRPr="003458F8">
        <w:rPr>
          <w:i w:val="0"/>
          <w:sz w:val="25"/>
          <w:szCs w:val="25"/>
        </w:rPr>
        <w:t xml:space="preserve">giovanili </w:t>
      </w:r>
      <w:r w:rsidR="009E6764" w:rsidRPr="003458F8">
        <w:rPr>
          <w:i w:val="0"/>
          <w:sz w:val="25"/>
          <w:szCs w:val="25"/>
        </w:rPr>
        <w:t>furono</w:t>
      </w:r>
      <w:r w:rsidRPr="003458F8">
        <w:rPr>
          <w:i w:val="0"/>
          <w:sz w:val="25"/>
          <w:szCs w:val="25"/>
        </w:rPr>
        <w:t xml:space="preserve"> sostituiti </w:t>
      </w:r>
      <w:r w:rsidR="001865FD" w:rsidRPr="003458F8">
        <w:rPr>
          <w:i w:val="0"/>
          <w:sz w:val="25"/>
          <w:szCs w:val="25"/>
        </w:rPr>
        <w:t xml:space="preserve">dalle chimere di </w:t>
      </w:r>
      <w:r w:rsidRPr="003458F8">
        <w:rPr>
          <w:i w:val="0"/>
          <w:sz w:val="25"/>
          <w:szCs w:val="25"/>
        </w:rPr>
        <w:t>conquiste</w:t>
      </w:r>
      <w:r w:rsidR="00076069" w:rsidRPr="003458F8">
        <w:rPr>
          <w:i w:val="0"/>
          <w:sz w:val="25"/>
          <w:szCs w:val="25"/>
        </w:rPr>
        <w:t xml:space="preserve"> </w:t>
      </w:r>
      <w:r w:rsidR="001865FD" w:rsidRPr="003458F8">
        <w:rPr>
          <w:i w:val="0"/>
          <w:sz w:val="25"/>
          <w:szCs w:val="25"/>
        </w:rPr>
        <w:t xml:space="preserve">più belle, sogni erotici e passionali </w:t>
      </w:r>
      <w:r w:rsidRPr="003458F8">
        <w:rPr>
          <w:i w:val="0"/>
          <w:sz w:val="25"/>
          <w:szCs w:val="25"/>
        </w:rPr>
        <w:t xml:space="preserve">finché </w:t>
      </w:r>
      <w:r w:rsidR="001865FD" w:rsidRPr="003458F8">
        <w:rPr>
          <w:i w:val="0"/>
          <w:sz w:val="25"/>
          <w:szCs w:val="25"/>
        </w:rPr>
        <w:t xml:space="preserve">non m’innamorai sul serio </w:t>
      </w:r>
      <w:r w:rsidRPr="003458F8">
        <w:rPr>
          <w:i w:val="0"/>
          <w:sz w:val="25"/>
          <w:szCs w:val="25"/>
        </w:rPr>
        <w:t xml:space="preserve">d’una </w:t>
      </w:r>
      <w:r w:rsidR="001865FD" w:rsidRPr="003458F8">
        <w:rPr>
          <w:i w:val="0"/>
          <w:sz w:val="25"/>
          <w:szCs w:val="25"/>
        </w:rPr>
        <w:t xml:space="preserve">vera </w:t>
      </w:r>
      <w:r w:rsidRPr="003458F8">
        <w:rPr>
          <w:i w:val="0"/>
          <w:sz w:val="25"/>
          <w:szCs w:val="25"/>
        </w:rPr>
        <w:t xml:space="preserve">donna </w:t>
      </w:r>
      <w:r w:rsidR="001865FD" w:rsidRPr="003458F8">
        <w:rPr>
          <w:i w:val="0"/>
          <w:sz w:val="25"/>
          <w:szCs w:val="25"/>
        </w:rPr>
        <w:t>che fini col sposarla. Da allora solo questa creatura mi tolse il sonno regalandomi la più bella insonnia della mia vita.</w:t>
      </w:r>
    </w:p>
    <w:p w:rsidR="001865FD" w:rsidRPr="003458F8" w:rsidRDefault="001865FD" w:rsidP="00AF4FDE">
      <w:pPr>
        <w:spacing w:before="0" w:beforeAutospacing="0" w:after="0" w:afterAutospacing="0"/>
        <w:contextualSpacing/>
        <w:jc w:val="both"/>
        <w:rPr>
          <w:i w:val="0"/>
          <w:sz w:val="25"/>
          <w:szCs w:val="25"/>
        </w:rPr>
      </w:pPr>
      <w:r w:rsidRPr="003458F8">
        <w:rPr>
          <w:i w:val="0"/>
          <w:sz w:val="25"/>
          <w:szCs w:val="25"/>
        </w:rPr>
        <w:lastRenderedPageBreak/>
        <w:t>Sandra aveva allontanato tutti gli incubi sul mare, tutti i mostri che prima m’invitavano a banchettare nelle tenebre. Lei e solamente lei mi portò via quel rancore e quelle fisime sulla capacità di fare del male che le acque avevano.</w:t>
      </w:r>
    </w:p>
    <w:p w:rsidR="008B404F" w:rsidRPr="003458F8" w:rsidRDefault="00582110" w:rsidP="00AF4FDE">
      <w:pPr>
        <w:spacing w:before="0" w:beforeAutospacing="0" w:after="0" w:afterAutospacing="0"/>
        <w:contextualSpacing/>
        <w:jc w:val="both"/>
        <w:rPr>
          <w:i w:val="0"/>
          <w:sz w:val="25"/>
          <w:szCs w:val="25"/>
        </w:rPr>
      </w:pPr>
      <w:r w:rsidRPr="003458F8">
        <w:rPr>
          <w:i w:val="0"/>
          <w:sz w:val="25"/>
          <w:szCs w:val="25"/>
        </w:rPr>
        <w:t xml:space="preserve">Ma io </w:t>
      </w:r>
      <w:r w:rsidR="00276B0F" w:rsidRPr="003458F8">
        <w:rPr>
          <w:i w:val="0"/>
          <w:sz w:val="25"/>
          <w:szCs w:val="25"/>
        </w:rPr>
        <w:t xml:space="preserve">avevo </w:t>
      </w:r>
      <w:r w:rsidRPr="003458F8">
        <w:rPr>
          <w:i w:val="0"/>
          <w:sz w:val="25"/>
          <w:szCs w:val="25"/>
        </w:rPr>
        <w:t>sepolto in fondo al cuore la mia meteora che non toccava mai il fondo dell’</w:t>
      </w:r>
      <w:r w:rsidR="00927C08">
        <w:rPr>
          <w:i w:val="0"/>
          <w:sz w:val="25"/>
          <w:szCs w:val="25"/>
        </w:rPr>
        <w:t>anima,</w:t>
      </w:r>
      <w:r w:rsidRPr="003458F8">
        <w:rPr>
          <w:i w:val="0"/>
          <w:sz w:val="25"/>
          <w:szCs w:val="25"/>
        </w:rPr>
        <w:t xml:space="preserve"> ma semplicemente la sfiorava con una voce sottile come il vento</w:t>
      </w:r>
      <w:r w:rsidR="00646F49" w:rsidRPr="003458F8">
        <w:rPr>
          <w:i w:val="0"/>
          <w:sz w:val="25"/>
          <w:szCs w:val="25"/>
        </w:rPr>
        <w:t>,</w:t>
      </w:r>
      <w:r w:rsidRPr="003458F8">
        <w:rPr>
          <w:i w:val="0"/>
          <w:sz w:val="25"/>
          <w:szCs w:val="25"/>
        </w:rPr>
        <w:t xml:space="preserve"> </w:t>
      </w:r>
      <w:r w:rsidR="00632178" w:rsidRPr="003458F8">
        <w:rPr>
          <w:i w:val="0"/>
          <w:sz w:val="25"/>
          <w:szCs w:val="25"/>
        </w:rPr>
        <w:t>dal quale</w:t>
      </w:r>
      <w:r w:rsidRPr="003458F8">
        <w:rPr>
          <w:i w:val="0"/>
          <w:sz w:val="25"/>
          <w:szCs w:val="25"/>
        </w:rPr>
        <w:t xml:space="preserve"> immaginavo tutto, persino un amore imprecisato e senza tempo. </w:t>
      </w:r>
    </w:p>
    <w:p w:rsidR="003922CF" w:rsidRPr="003458F8" w:rsidRDefault="00276B0F" w:rsidP="00AF4FDE">
      <w:pPr>
        <w:spacing w:before="0" w:beforeAutospacing="0" w:after="0" w:afterAutospacing="0"/>
        <w:contextualSpacing/>
        <w:jc w:val="both"/>
        <w:rPr>
          <w:i w:val="0"/>
          <w:sz w:val="25"/>
          <w:szCs w:val="25"/>
        </w:rPr>
      </w:pPr>
      <w:r w:rsidRPr="003458F8">
        <w:rPr>
          <w:i w:val="0"/>
          <w:sz w:val="25"/>
          <w:szCs w:val="25"/>
        </w:rPr>
        <w:t xml:space="preserve">Le volte in cui uscivo in barca, l’oceano </w:t>
      </w:r>
      <w:r w:rsidR="00646F49" w:rsidRPr="003458F8">
        <w:rPr>
          <w:i w:val="0"/>
          <w:sz w:val="25"/>
          <w:szCs w:val="25"/>
        </w:rPr>
        <w:t>m’</w:t>
      </w:r>
      <w:r w:rsidRPr="003458F8">
        <w:rPr>
          <w:i w:val="0"/>
          <w:sz w:val="25"/>
          <w:szCs w:val="25"/>
        </w:rPr>
        <w:t xml:space="preserve">incuteva paura con quel suo interminabile muro d’acqua, con quelle indefinite rive </w:t>
      </w:r>
      <w:r w:rsidR="003504A2" w:rsidRPr="003458F8">
        <w:rPr>
          <w:i w:val="0"/>
          <w:sz w:val="25"/>
          <w:szCs w:val="25"/>
        </w:rPr>
        <w:t>cui</w:t>
      </w:r>
      <w:r w:rsidRPr="003458F8">
        <w:rPr>
          <w:i w:val="0"/>
          <w:sz w:val="25"/>
          <w:szCs w:val="25"/>
        </w:rPr>
        <w:t xml:space="preserve"> nuotare se arrabbiato sarebbe stato impossibile.</w:t>
      </w:r>
    </w:p>
    <w:p w:rsidR="000B1713" w:rsidRPr="003458F8" w:rsidRDefault="00276B0F" w:rsidP="00AF4FDE">
      <w:pPr>
        <w:spacing w:before="0" w:beforeAutospacing="0" w:after="0" w:afterAutospacing="0"/>
        <w:contextualSpacing/>
        <w:jc w:val="both"/>
        <w:rPr>
          <w:i w:val="0"/>
          <w:sz w:val="25"/>
          <w:szCs w:val="25"/>
        </w:rPr>
      </w:pPr>
      <w:r w:rsidRPr="003458F8">
        <w:rPr>
          <w:i w:val="0"/>
          <w:sz w:val="25"/>
          <w:szCs w:val="25"/>
        </w:rPr>
        <w:t>Non erano le sue creature, non quelle viventi a determinare lo spavento che un fondale lontano dalla mia percezione terrestre potesse in qualche modo intrappolarmi, ma i mille o forse milioni di fantasmi che inquinavano l’area</w:t>
      </w:r>
      <w:r w:rsidR="009214C1" w:rsidRPr="003458F8">
        <w:rPr>
          <w:i w:val="0"/>
          <w:sz w:val="25"/>
          <w:szCs w:val="25"/>
        </w:rPr>
        <w:t>,</w:t>
      </w:r>
      <w:r w:rsidRPr="003458F8">
        <w:rPr>
          <w:i w:val="0"/>
          <w:sz w:val="25"/>
          <w:szCs w:val="25"/>
        </w:rPr>
        <w:t xml:space="preserve"> dove l’acqua aveva strappato loro</w:t>
      </w:r>
      <w:r w:rsidR="009214C1" w:rsidRPr="003458F8">
        <w:rPr>
          <w:i w:val="0"/>
          <w:sz w:val="25"/>
          <w:szCs w:val="25"/>
        </w:rPr>
        <w:t>,</w:t>
      </w:r>
      <w:r w:rsidRPr="003458F8">
        <w:rPr>
          <w:i w:val="0"/>
          <w:sz w:val="25"/>
          <w:szCs w:val="25"/>
        </w:rPr>
        <w:t xml:space="preserve"> la vita.</w:t>
      </w:r>
      <w:r w:rsidR="00F47E18" w:rsidRPr="003458F8">
        <w:rPr>
          <w:i w:val="0"/>
          <w:sz w:val="25"/>
          <w:szCs w:val="25"/>
        </w:rPr>
        <w:t xml:space="preserve"> </w:t>
      </w:r>
    </w:p>
    <w:p w:rsidR="000B1713" w:rsidRPr="003458F8" w:rsidRDefault="00F47E18" w:rsidP="00AF4FDE">
      <w:pPr>
        <w:spacing w:before="0" w:beforeAutospacing="0" w:after="0" w:afterAutospacing="0"/>
        <w:contextualSpacing/>
        <w:jc w:val="both"/>
        <w:rPr>
          <w:i w:val="0"/>
          <w:sz w:val="25"/>
          <w:szCs w:val="25"/>
        </w:rPr>
      </w:pPr>
      <w:r w:rsidRPr="003458F8">
        <w:rPr>
          <w:i w:val="0"/>
          <w:sz w:val="25"/>
          <w:szCs w:val="25"/>
        </w:rPr>
        <w:t xml:space="preserve">Sono un sopravvissuto, pensai cercando i ricordi più dolorosi che la mia mente aveva cancellato. </w:t>
      </w:r>
    </w:p>
    <w:p w:rsidR="000B1713" w:rsidRPr="003458F8" w:rsidRDefault="00F47E18" w:rsidP="00AF4FDE">
      <w:pPr>
        <w:spacing w:before="0" w:beforeAutospacing="0" w:after="0" w:afterAutospacing="0"/>
        <w:contextualSpacing/>
        <w:jc w:val="both"/>
        <w:rPr>
          <w:i w:val="0"/>
          <w:sz w:val="25"/>
          <w:szCs w:val="25"/>
        </w:rPr>
      </w:pPr>
      <w:r w:rsidRPr="003458F8">
        <w:rPr>
          <w:i w:val="0"/>
          <w:sz w:val="25"/>
          <w:szCs w:val="25"/>
        </w:rPr>
        <w:t xml:space="preserve">Guardavo i pezzi di giornale, tante storie forse di fantasia o forse no, in attesa di essere disseppellite dall’oblio. </w:t>
      </w:r>
    </w:p>
    <w:p w:rsidR="000B1713" w:rsidRPr="003458F8" w:rsidRDefault="00F47E18" w:rsidP="00AF4FDE">
      <w:pPr>
        <w:spacing w:before="0" w:beforeAutospacing="0" w:after="0" w:afterAutospacing="0"/>
        <w:contextualSpacing/>
        <w:jc w:val="both"/>
        <w:rPr>
          <w:i w:val="0"/>
          <w:sz w:val="25"/>
          <w:szCs w:val="25"/>
        </w:rPr>
      </w:pPr>
      <w:r w:rsidRPr="003458F8">
        <w:rPr>
          <w:i w:val="0"/>
          <w:sz w:val="25"/>
          <w:szCs w:val="25"/>
        </w:rPr>
        <w:t xml:space="preserve">Aspettavo di ricevere una telefonata o la lettera del mittente, ma qualcosa dentro mi diceva che avrei aspettato in vano. </w:t>
      </w:r>
    </w:p>
    <w:p w:rsidR="000B1713" w:rsidRPr="003458F8" w:rsidRDefault="00F47E18" w:rsidP="00AF4FDE">
      <w:pPr>
        <w:spacing w:before="0" w:beforeAutospacing="0" w:after="0" w:afterAutospacing="0"/>
        <w:contextualSpacing/>
        <w:jc w:val="both"/>
        <w:rPr>
          <w:i w:val="0"/>
          <w:sz w:val="25"/>
          <w:szCs w:val="25"/>
        </w:rPr>
      </w:pPr>
      <w:r w:rsidRPr="003458F8">
        <w:rPr>
          <w:i w:val="0"/>
          <w:sz w:val="25"/>
          <w:szCs w:val="25"/>
        </w:rPr>
        <w:t xml:space="preserve">Dovevo solo fare delle congetture. </w:t>
      </w:r>
    </w:p>
    <w:p w:rsidR="00E8076F" w:rsidRDefault="00F47E18" w:rsidP="00AF4FDE">
      <w:pPr>
        <w:spacing w:before="0" w:beforeAutospacing="0" w:after="0" w:afterAutospacing="0"/>
        <w:contextualSpacing/>
        <w:jc w:val="both"/>
        <w:rPr>
          <w:i w:val="0"/>
          <w:sz w:val="25"/>
          <w:szCs w:val="25"/>
        </w:rPr>
      </w:pPr>
      <w:r w:rsidRPr="003458F8">
        <w:rPr>
          <w:i w:val="0"/>
          <w:sz w:val="25"/>
          <w:szCs w:val="25"/>
        </w:rPr>
        <w:t xml:space="preserve">La cosa più ovvia sarebbe stata non credere a quella missione come </w:t>
      </w:r>
      <w:r w:rsidR="00646F49" w:rsidRPr="003458F8">
        <w:rPr>
          <w:i w:val="0"/>
          <w:sz w:val="25"/>
          <w:szCs w:val="25"/>
        </w:rPr>
        <w:t>a</w:t>
      </w:r>
      <w:r w:rsidRPr="003458F8">
        <w:rPr>
          <w:i w:val="0"/>
          <w:sz w:val="25"/>
          <w:szCs w:val="25"/>
        </w:rPr>
        <w:t xml:space="preserve"> un regalo del destino ma considerare quella corrispondenza come una sorta di prova, un pedaggio da pagare alla signora Fortuna per essere li e parlare di quelli che oramai non c’erano più. </w:t>
      </w:r>
    </w:p>
    <w:p w:rsidR="008B404F" w:rsidRPr="003458F8" w:rsidRDefault="00F47E18" w:rsidP="00AF4FDE">
      <w:pPr>
        <w:spacing w:before="0" w:beforeAutospacing="0" w:after="0" w:afterAutospacing="0"/>
        <w:contextualSpacing/>
        <w:jc w:val="both"/>
        <w:rPr>
          <w:i w:val="0"/>
          <w:sz w:val="25"/>
          <w:szCs w:val="25"/>
        </w:rPr>
      </w:pPr>
      <w:r w:rsidRPr="003458F8">
        <w:rPr>
          <w:i w:val="0"/>
          <w:sz w:val="25"/>
          <w:szCs w:val="25"/>
        </w:rPr>
        <w:t xml:space="preserve">La cosa mi esaltò. </w:t>
      </w:r>
    </w:p>
    <w:p w:rsidR="000B1713" w:rsidRPr="003458F8" w:rsidRDefault="00F47E18" w:rsidP="00AF4FDE">
      <w:pPr>
        <w:spacing w:before="0" w:beforeAutospacing="0" w:after="0" w:afterAutospacing="0"/>
        <w:contextualSpacing/>
        <w:jc w:val="both"/>
        <w:rPr>
          <w:i w:val="0"/>
          <w:sz w:val="25"/>
          <w:szCs w:val="25"/>
        </w:rPr>
      </w:pPr>
      <w:r w:rsidRPr="003458F8">
        <w:rPr>
          <w:i w:val="0"/>
          <w:sz w:val="25"/>
          <w:szCs w:val="25"/>
        </w:rPr>
        <w:t>Non era di certo un mago ma la voce dell’inchiostro quando vuole, può essere se vuole, molto profonda anzi, indimenticabile.</w:t>
      </w:r>
      <w:r w:rsidR="00686A6C" w:rsidRPr="003458F8">
        <w:rPr>
          <w:i w:val="0"/>
          <w:sz w:val="25"/>
          <w:szCs w:val="25"/>
        </w:rPr>
        <w:t xml:space="preserve"> </w:t>
      </w:r>
    </w:p>
    <w:p w:rsidR="008B404F" w:rsidRPr="003458F8" w:rsidRDefault="00686A6C" w:rsidP="00AF4FDE">
      <w:pPr>
        <w:spacing w:before="0" w:beforeAutospacing="0" w:after="0" w:afterAutospacing="0"/>
        <w:contextualSpacing/>
        <w:jc w:val="both"/>
        <w:rPr>
          <w:i w:val="0"/>
          <w:sz w:val="25"/>
          <w:szCs w:val="25"/>
        </w:rPr>
      </w:pPr>
      <w:r w:rsidRPr="003458F8">
        <w:rPr>
          <w:i w:val="0"/>
          <w:sz w:val="25"/>
          <w:szCs w:val="25"/>
        </w:rPr>
        <w:t xml:space="preserve">Nell’era della tecnologia con microchip, dei cellulari, dei viaggi fino a Marte, certe superstizioni sembravano essere le peggiori leggende mai sentite. </w:t>
      </w:r>
    </w:p>
    <w:p w:rsidR="007D3261" w:rsidRPr="003458F8" w:rsidRDefault="00686A6C" w:rsidP="00AF4FDE">
      <w:pPr>
        <w:spacing w:before="0" w:beforeAutospacing="0" w:after="0" w:afterAutospacing="0"/>
        <w:contextualSpacing/>
        <w:jc w:val="both"/>
        <w:rPr>
          <w:i w:val="0"/>
          <w:sz w:val="25"/>
          <w:szCs w:val="25"/>
        </w:rPr>
      </w:pPr>
      <w:r w:rsidRPr="003458F8">
        <w:rPr>
          <w:i w:val="0"/>
          <w:sz w:val="25"/>
          <w:szCs w:val="25"/>
        </w:rPr>
        <w:t xml:space="preserve">Il bene </w:t>
      </w:r>
      <w:r w:rsidR="00646F49" w:rsidRPr="003458F8">
        <w:rPr>
          <w:i w:val="0"/>
          <w:sz w:val="25"/>
          <w:szCs w:val="25"/>
        </w:rPr>
        <w:t>e</w:t>
      </w:r>
      <w:r w:rsidRPr="003458F8">
        <w:rPr>
          <w:i w:val="0"/>
          <w:sz w:val="25"/>
          <w:szCs w:val="25"/>
        </w:rPr>
        <w:t xml:space="preserve"> il male </w:t>
      </w:r>
      <w:r w:rsidR="007A224A" w:rsidRPr="003458F8">
        <w:rPr>
          <w:i w:val="0"/>
          <w:sz w:val="25"/>
          <w:szCs w:val="25"/>
        </w:rPr>
        <w:t xml:space="preserve">erano </w:t>
      </w:r>
      <w:r w:rsidRPr="003458F8">
        <w:rPr>
          <w:i w:val="0"/>
          <w:sz w:val="25"/>
          <w:szCs w:val="25"/>
        </w:rPr>
        <w:t>sopravvissuti alle varie crisi religiose, al paganesimo, all’evoluzione perché probabilmente</w:t>
      </w:r>
      <w:r w:rsidR="00596FCB" w:rsidRPr="003458F8">
        <w:rPr>
          <w:i w:val="0"/>
          <w:sz w:val="25"/>
          <w:szCs w:val="25"/>
        </w:rPr>
        <w:t xml:space="preserve"> eravamo noi</w:t>
      </w:r>
      <w:r w:rsidRPr="003458F8">
        <w:rPr>
          <w:i w:val="0"/>
          <w:sz w:val="25"/>
          <w:szCs w:val="25"/>
        </w:rPr>
        <w:t xml:space="preserve"> i portatori sani di entrambi contendenti.</w:t>
      </w:r>
    </w:p>
    <w:p w:rsidR="00340C24" w:rsidRPr="003458F8" w:rsidRDefault="00340C24" w:rsidP="00AF4FDE">
      <w:pPr>
        <w:spacing w:before="0" w:beforeAutospacing="0" w:after="0" w:afterAutospacing="0"/>
        <w:contextualSpacing/>
        <w:jc w:val="both"/>
        <w:rPr>
          <w:i w:val="0"/>
          <w:sz w:val="25"/>
          <w:szCs w:val="25"/>
        </w:rPr>
      </w:pPr>
      <w:r w:rsidRPr="003458F8">
        <w:rPr>
          <w:i w:val="0"/>
          <w:sz w:val="25"/>
          <w:szCs w:val="25"/>
        </w:rPr>
        <w:t xml:space="preserve">      </w:t>
      </w:r>
      <w:r w:rsidR="00275344" w:rsidRPr="003458F8">
        <w:rPr>
          <w:i w:val="0"/>
          <w:sz w:val="25"/>
          <w:szCs w:val="25"/>
        </w:rPr>
        <w:t xml:space="preserve">Fissavo le scatole e loro </w:t>
      </w:r>
      <w:r w:rsidR="00646F49" w:rsidRPr="003458F8">
        <w:rPr>
          <w:i w:val="0"/>
          <w:sz w:val="25"/>
          <w:szCs w:val="25"/>
        </w:rPr>
        <w:t xml:space="preserve">stavano fissando </w:t>
      </w:r>
      <w:r w:rsidR="00275344" w:rsidRPr="003458F8">
        <w:rPr>
          <w:i w:val="0"/>
          <w:sz w:val="25"/>
          <w:szCs w:val="25"/>
        </w:rPr>
        <w:t>me. Non sapevo se sbarazzarmene o perdere un poco di tempo a valutare con calma il loro contenuto.</w:t>
      </w:r>
      <w:r w:rsidR="00566286" w:rsidRPr="003458F8">
        <w:rPr>
          <w:i w:val="0"/>
          <w:sz w:val="25"/>
          <w:szCs w:val="25"/>
        </w:rPr>
        <w:t xml:space="preserve"> </w:t>
      </w:r>
    </w:p>
    <w:p w:rsidR="00340C24" w:rsidRPr="003458F8" w:rsidRDefault="00566286" w:rsidP="00AF4FDE">
      <w:pPr>
        <w:spacing w:before="0" w:beforeAutospacing="0" w:after="0" w:afterAutospacing="0"/>
        <w:contextualSpacing/>
        <w:jc w:val="both"/>
        <w:rPr>
          <w:i w:val="0"/>
          <w:sz w:val="25"/>
          <w:szCs w:val="25"/>
        </w:rPr>
      </w:pPr>
      <w:r w:rsidRPr="003458F8">
        <w:rPr>
          <w:i w:val="0"/>
          <w:sz w:val="25"/>
          <w:szCs w:val="25"/>
        </w:rPr>
        <w:t xml:space="preserve">Mi venne spontaneo pensare a Sandra, lei non buttava nulla se prima non aveva vagliato l’ipotesi che la cosa poteva in qualche modo ritornarle utile. </w:t>
      </w:r>
    </w:p>
    <w:p w:rsidR="00275344" w:rsidRPr="003458F8" w:rsidRDefault="00566286" w:rsidP="00AF4FDE">
      <w:pPr>
        <w:spacing w:before="0" w:beforeAutospacing="0" w:after="0" w:afterAutospacing="0"/>
        <w:contextualSpacing/>
        <w:jc w:val="both"/>
        <w:rPr>
          <w:i w:val="0"/>
          <w:sz w:val="25"/>
          <w:szCs w:val="25"/>
        </w:rPr>
      </w:pPr>
      <w:r w:rsidRPr="003458F8">
        <w:rPr>
          <w:i w:val="0"/>
          <w:sz w:val="25"/>
          <w:szCs w:val="25"/>
        </w:rPr>
        <w:t>Anche da morta</w:t>
      </w:r>
      <w:r w:rsidR="00340C24" w:rsidRPr="003458F8">
        <w:rPr>
          <w:i w:val="0"/>
          <w:sz w:val="25"/>
          <w:szCs w:val="25"/>
        </w:rPr>
        <w:t>,</w:t>
      </w:r>
      <w:r w:rsidRPr="003458F8">
        <w:rPr>
          <w:i w:val="0"/>
          <w:sz w:val="25"/>
          <w:szCs w:val="25"/>
        </w:rPr>
        <w:t xml:space="preserve"> sentivo che mia moglie si stava occupando di me. Mi lasciai guidare dalla fede e non dal pragmatismo con la speranza che avrei fatto un buon lavoro.</w:t>
      </w:r>
    </w:p>
    <w:p w:rsidR="00340C24" w:rsidRPr="003458F8" w:rsidRDefault="00340C24" w:rsidP="00AF4FDE">
      <w:pPr>
        <w:spacing w:before="0" w:beforeAutospacing="0" w:after="0" w:afterAutospacing="0"/>
        <w:contextualSpacing/>
        <w:jc w:val="both"/>
        <w:rPr>
          <w:i w:val="0"/>
          <w:sz w:val="25"/>
          <w:szCs w:val="25"/>
        </w:rPr>
      </w:pPr>
      <w:r w:rsidRPr="003458F8">
        <w:rPr>
          <w:i w:val="0"/>
          <w:sz w:val="25"/>
          <w:szCs w:val="25"/>
        </w:rPr>
        <w:t xml:space="preserve">Ero arrivato </w:t>
      </w:r>
      <w:r w:rsidR="00646F49" w:rsidRPr="003458F8">
        <w:rPr>
          <w:i w:val="0"/>
          <w:sz w:val="25"/>
          <w:szCs w:val="25"/>
        </w:rPr>
        <w:t>a</w:t>
      </w:r>
      <w:r w:rsidRPr="003458F8">
        <w:rPr>
          <w:i w:val="0"/>
          <w:sz w:val="25"/>
          <w:szCs w:val="25"/>
        </w:rPr>
        <w:t xml:space="preserve"> un punto della mia </w:t>
      </w:r>
      <w:r w:rsidR="009214C1" w:rsidRPr="003458F8">
        <w:rPr>
          <w:i w:val="0"/>
          <w:sz w:val="25"/>
          <w:szCs w:val="25"/>
        </w:rPr>
        <w:t>vita, dove</w:t>
      </w:r>
      <w:r w:rsidRPr="003458F8">
        <w:rPr>
          <w:i w:val="0"/>
          <w:sz w:val="25"/>
          <w:szCs w:val="25"/>
        </w:rPr>
        <w:t xml:space="preserve"> qualunque novità era buona per tirarmi fuori dal mondo dei ricordi.</w:t>
      </w:r>
    </w:p>
    <w:p w:rsidR="00AE4DE5" w:rsidRPr="003458F8" w:rsidRDefault="00340C24" w:rsidP="00AF4FDE">
      <w:pPr>
        <w:spacing w:before="0" w:beforeAutospacing="0" w:after="0" w:afterAutospacing="0"/>
        <w:contextualSpacing/>
        <w:jc w:val="both"/>
        <w:rPr>
          <w:i w:val="0"/>
          <w:sz w:val="25"/>
          <w:szCs w:val="25"/>
        </w:rPr>
      </w:pPr>
      <w:r w:rsidRPr="003458F8">
        <w:rPr>
          <w:i w:val="0"/>
          <w:sz w:val="25"/>
          <w:szCs w:val="25"/>
        </w:rPr>
        <w:t xml:space="preserve">Cassius fece la sua apparizione sei mesi prima della dipartita di Sandra. L’avevamo battezzato così per la sua stazza da pugile con grugno sempre serio, invece il nostro cane era l’animale più inoffensivo della terra. </w:t>
      </w:r>
    </w:p>
    <w:p w:rsidR="00340C24" w:rsidRPr="003458F8" w:rsidRDefault="00340C24" w:rsidP="00AF4FDE">
      <w:pPr>
        <w:spacing w:before="0" w:beforeAutospacing="0" w:after="0" w:afterAutospacing="0"/>
        <w:contextualSpacing/>
        <w:jc w:val="both"/>
        <w:rPr>
          <w:i w:val="0"/>
          <w:sz w:val="25"/>
          <w:szCs w:val="25"/>
        </w:rPr>
      </w:pPr>
      <w:r w:rsidRPr="003458F8">
        <w:rPr>
          <w:i w:val="0"/>
          <w:sz w:val="25"/>
          <w:szCs w:val="25"/>
        </w:rPr>
        <w:t xml:space="preserve">La sua indole di dormiglione lo rendeva la compagnia ideale per uno scrittore che passava la maggior parte della sua giornata seduto a scrivere o </w:t>
      </w:r>
      <w:r w:rsidR="009214C1" w:rsidRPr="003458F8">
        <w:rPr>
          <w:i w:val="0"/>
          <w:sz w:val="25"/>
          <w:szCs w:val="25"/>
        </w:rPr>
        <w:t>a</w:t>
      </w:r>
      <w:r w:rsidRPr="003458F8">
        <w:rPr>
          <w:i w:val="0"/>
          <w:sz w:val="25"/>
          <w:szCs w:val="25"/>
        </w:rPr>
        <w:t xml:space="preserve"> osservare il vuoto.</w:t>
      </w:r>
    </w:p>
    <w:p w:rsidR="00340C24" w:rsidRPr="003458F8" w:rsidRDefault="00340C24" w:rsidP="00AF4FDE">
      <w:pPr>
        <w:spacing w:before="0" w:beforeAutospacing="0" w:after="0" w:afterAutospacing="0"/>
        <w:contextualSpacing/>
        <w:jc w:val="both"/>
        <w:rPr>
          <w:i w:val="0"/>
          <w:sz w:val="25"/>
          <w:szCs w:val="25"/>
        </w:rPr>
      </w:pPr>
      <w:r w:rsidRPr="003458F8">
        <w:rPr>
          <w:i w:val="0"/>
          <w:sz w:val="25"/>
          <w:szCs w:val="25"/>
        </w:rPr>
        <w:t>Quelle scatole dovevano contenere qualcosa di prezioso o almeno era questa la mia speranza.</w:t>
      </w:r>
    </w:p>
    <w:p w:rsidR="00275344" w:rsidRPr="003458F8" w:rsidRDefault="0010114C" w:rsidP="00AF4FDE">
      <w:pPr>
        <w:spacing w:before="0" w:beforeAutospacing="0" w:after="0" w:afterAutospacing="0"/>
        <w:contextualSpacing/>
        <w:jc w:val="both"/>
        <w:rPr>
          <w:i w:val="0"/>
          <w:sz w:val="25"/>
          <w:szCs w:val="25"/>
        </w:rPr>
      </w:pPr>
      <w:r w:rsidRPr="003458F8">
        <w:rPr>
          <w:i w:val="0"/>
          <w:sz w:val="25"/>
          <w:szCs w:val="25"/>
        </w:rPr>
        <w:t xml:space="preserve">Cassius si alzò dal suo angolo per prendere una boccata d’aria, prima di uscire dalla porta finestra si avvicinò alle scatole come se fossero state offensive. Nonostante quel cane fosse il più pacifico del </w:t>
      </w:r>
      <w:r w:rsidR="00700045" w:rsidRPr="003458F8">
        <w:rPr>
          <w:i w:val="0"/>
          <w:sz w:val="25"/>
          <w:szCs w:val="25"/>
        </w:rPr>
        <w:t>mondo,</w:t>
      </w:r>
      <w:r w:rsidRPr="003458F8">
        <w:rPr>
          <w:i w:val="0"/>
          <w:sz w:val="25"/>
          <w:szCs w:val="25"/>
        </w:rPr>
        <w:t xml:space="preserve"> c’era in lui una sorta di spia che gli metteva in allerta tutti i sensi</w:t>
      </w:r>
      <w:r w:rsidR="00E8076F">
        <w:rPr>
          <w:i w:val="0"/>
          <w:sz w:val="25"/>
          <w:szCs w:val="25"/>
        </w:rPr>
        <w:t>;</w:t>
      </w:r>
      <w:r w:rsidRPr="003458F8">
        <w:rPr>
          <w:i w:val="0"/>
          <w:sz w:val="25"/>
          <w:szCs w:val="25"/>
        </w:rPr>
        <w:t xml:space="preserve"> quando abbaia</w:t>
      </w:r>
      <w:r w:rsidR="00A9527B" w:rsidRPr="003458F8">
        <w:rPr>
          <w:i w:val="0"/>
          <w:sz w:val="25"/>
          <w:szCs w:val="25"/>
        </w:rPr>
        <w:t>va</w:t>
      </w:r>
      <w:r w:rsidRPr="003458F8">
        <w:rPr>
          <w:i w:val="0"/>
          <w:sz w:val="25"/>
          <w:szCs w:val="25"/>
        </w:rPr>
        <w:t xml:space="preserve"> se </w:t>
      </w:r>
      <w:r w:rsidR="00700045" w:rsidRPr="003458F8">
        <w:rPr>
          <w:i w:val="0"/>
          <w:sz w:val="25"/>
          <w:szCs w:val="25"/>
        </w:rPr>
        <w:t>abbaiava,</w:t>
      </w:r>
      <w:r w:rsidRPr="003458F8">
        <w:rPr>
          <w:i w:val="0"/>
          <w:sz w:val="25"/>
          <w:szCs w:val="25"/>
        </w:rPr>
        <w:t xml:space="preserve"> era per una buona ragione. Percepivo una sorta di diffidenza in lui perché si limitava a sbuffare di tanto in tanto e da una distanza di sicurezza verso </w:t>
      </w:r>
      <w:r w:rsidR="009214C1" w:rsidRPr="003458F8">
        <w:rPr>
          <w:i w:val="0"/>
          <w:sz w:val="25"/>
          <w:szCs w:val="25"/>
        </w:rPr>
        <w:t>quello</w:t>
      </w:r>
      <w:r w:rsidRPr="003458F8">
        <w:rPr>
          <w:i w:val="0"/>
          <w:sz w:val="25"/>
          <w:szCs w:val="25"/>
        </w:rPr>
        <w:t xml:space="preserve"> strano regalo.</w:t>
      </w:r>
    </w:p>
    <w:p w:rsidR="0010114C" w:rsidRPr="003458F8" w:rsidRDefault="0010114C" w:rsidP="00AF4FDE">
      <w:pPr>
        <w:spacing w:before="0" w:beforeAutospacing="0" w:after="0" w:afterAutospacing="0"/>
        <w:contextualSpacing/>
        <w:jc w:val="both"/>
        <w:rPr>
          <w:i w:val="0"/>
          <w:sz w:val="25"/>
          <w:szCs w:val="25"/>
        </w:rPr>
      </w:pPr>
    </w:p>
    <w:p w:rsidR="0010114C" w:rsidRPr="003458F8" w:rsidRDefault="0010114C" w:rsidP="00AF4FDE">
      <w:pPr>
        <w:spacing w:before="0" w:beforeAutospacing="0" w:after="0" w:afterAutospacing="0"/>
        <w:contextualSpacing/>
        <w:jc w:val="both"/>
        <w:rPr>
          <w:i w:val="0"/>
          <w:sz w:val="25"/>
          <w:szCs w:val="25"/>
        </w:rPr>
      </w:pPr>
    </w:p>
    <w:p w:rsidR="0010114C" w:rsidRPr="003458F8" w:rsidRDefault="0010114C" w:rsidP="00AF4FDE">
      <w:pPr>
        <w:spacing w:before="0" w:beforeAutospacing="0" w:after="0" w:afterAutospacing="0"/>
        <w:contextualSpacing/>
        <w:jc w:val="both"/>
        <w:rPr>
          <w:i w:val="0"/>
          <w:sz w:val="25"/>
          <w:szCs w:val="25"/>
        </w:rPr>
      </w:pPr>
    </w:p>
    <w:p w:rsidR="00206153" w:rsidRDefault="00206153" w:rsidP="003C1DDA">
      <w:pPr>
        <w:spacing w:before="0" w:beforeAutospacing="0" w:after="0" w:afterAutospacing="0"/>
        <w:contextualSpacing/>
        <w:rPr>
          <w:i w:val="0"/>
          <w:sz w:val="25"/>
          <w:szCs w:val="25"/>
        </w:rPr>
      </w:pPr>
    </w:p>
    <w:p w:rsidR="00E8076F" w:rsidRDefault="00E8076F"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11398E" w:rsidRDefault="0011398E" w:rsidP="003C1DDA">
      <w:pPr>
        <w:spacing w:before="0" w:beforeAutospacing="0" w:after="0" w:afterAutospacing="0"/>
        <w:contextualSpacing/>
        <w:rPr>
          <w:i w:val="0"/>
          <w:sz w:val="25"/>
          <w:szCs w:val="25"/>
        </w:rPr>
      </w:pPr>
    </w:p>
    <w:p w:rsidR="00E8076F" w:rsidRPr="003458F8" w:rsidRDefault="00E8076F" w:rsidP="003C1DDA">
      <w:pPr>
        <w:spacing w:before="0" w:beforeAutospacing="0" w:after="0" w:afterAutospacing="0"/>
        <w:contextualSpacing/>
        <w:rPr>
          <w:i w:val="0"/>
          <w:sz w:val="25"/>
          <w:szCs w:val="25"/>
        </w:rPr>
      </w:pPr>
    </w:p>
    <w:p w:rsidR="00B60DD9" w:rsidRPr="003458F8" w:rsidRDefault="00B60DD9" w:rsidP="003C1DDA">
      <w:pPr>
        <w:spacing w:before="0" w:beforeAutospacing="0" w:after="0" w:afterAutospacing="0"/>
        <w:contextualSpacing/>
        <w:rPr>
          <w:i w:val="0"/>
          <w:sz w:val="25"/>
          <w:szCs w:val="25"/>
        </w:rPr>
      </w:pPr>
    </w:p>
    <w:p w:rsidR="003158B7" w:rsidRPr="003458F8" w:rsidRDefault="003158B7" w:rsidP="003C1DDA">
      <w:pPr>
        <w:spacing w:before="0" w:beforeAutospacing="0" w:after="0" w:afterAutospacing="0"/>
        <w:contextualSpacing/>
        <w:rPr>
          <w:b/>
          <w:i w:val="0"/>
          <w:sz w:val="25"/>
          <w:szCs w:val="25"/>
        </w:rPr>
      </w:pPr>
      <w:r w:rsidRPr="003458F8">
        <w:rPr>
          <w:b/>
          <w:i w:val="0"/>
          <w:sz w:val="25"/>
          <w:szCs w:val="25"/>
        </w:rPr>
        <w:t>2</w:t>
      </w:r>
    </w:p>
    <w:p w:rsidR="003158B7" w:rsidRPr="003458F8" w:rsidRDefault="003158B7" w:rsidP="003C1DDA">
      <w:pPr>
        <w:spacing w:before="0" w:beforeAutospacing="0" w:after="0" w:afterAutospacing="0"/>
        <w:contextualSpacing/>
        <w:rPr>
          <w:b/>
          <w:i w:val="0"/>
          <w:sz w:val="25"/>
          <w:szCs w:val="25"/>
        </w:rPr>
      </w:pPr>
    </w:p>
    <w:p w:rsidR="003C1DDA" w:rsidRPr="00E8076F" w:rsidRDefault="00963088" w:rsidP="003C1DDA">
      <w:pPr>
        <w:spacing w:before="0" w:beforeAutospacing="0" w:after="0" w:afterAutospacing="0"/>
        <w:contextualSpacing/>
        <w:rPr>
          <w:sz w:val="28"/>
          <w:szCs w:val="28"/>
        </w:rPr>
      </w:pPr>
      <w:r w:rsidRPr="00E8076F">
        <w:rPr>
          <w:sz w:val="28"/>
          <w:szCs w:val="28"/>
        </w:rPr>
        <w:t xml:space="preserve">L’oscura eredità di Mary </w:t>
      </w:r>
      <w:proofErr w:type="spellStart"/>
      <w:r w:rsidRPr="00E8076F">
        <w:rPr>
          <w:sz w:val="28"/>
          <w:szCs w:val="28"/>
        </w:rPr>
        <w:t>Ann</w:t>
      </w:r>
      <w:proofErr w:type="spellEnd"/>
    </w:p>
    <w:p w:rsidR="00D101E9" w:rsidRPr="003458F8" w:rsidRDefault="00D101E9" w:rsidP="003158B7">
      <w:pPr>
        <w:spacing w:before="0" w:beforeAutospacing="0" w:after="0" w:afterAutospacing="0"/>
        <w:contextualSpacing/>
        <w:jc w:val="both"/>
        <w:rPr>
          <w:b/>
          <w:i w:val="0"/>
          <w:sz w:val="25"/>
          <w:szCs w:val="25"/>
        </w:rPr>
      </w:pPr>
    </w:p>
    <w:p w:rsidR="00BA21A4" w:rsidRPr="003458F8" w:rsidRDefault="00BA21A4" w:rsidP="003C1DDA">
      <w:pPr>
        <w:spacing w:before="0" w:beforeAutospacing="0" w:after="0" w:afterAutospacing="0"/>
        <w:contextualSpacing/>
        <w:rPr>
          <w:b/>
          <w:i w:val="0"/>
          <w:sz w:val="25"/>
          <w:szCs w:val="25"/>
        </w:rPr>
      </w:pPr>
    </w:p>
    <w:p w:rsidR="009804B7" w:rsidRPr="003458F8" w:rsidRDefault="009804B7" w:rsidP="00AF4FDE">
      <w:pPr>
        <w:spacing w:before="0" w:beforeAutospacing="0" w:after="0" w:afterAutospacing="0"/>
        <w:contextualSpacing/>
        <w:jc w:val="both"/>
        <w:rPr>
          <w:i w:val="0"/>
          <w:sz w:val="25"/>
          <w:szCs w:val="25"/>
        </w:rPr>
      </w:pP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Passai</w:t>
      </w:r>
      <w:r w:rsidR="00CB3DFF" w:rsidRPr="003458F8">
        <w:rPr>
          <w:i w:val="0"/>
          <w:sz w:val="25"/>
          <w:szCs w:val="25"/>
        </w:rPr>
        <w:t xml:space="preserve"> più di</w:t>
      </w:r>
      <w:r w:rsidR="009214C1" w:rsidRPr="003458F8">
        <w:rPr>
          <w:i w:val="0"/>
          <w:sz w:val="25"/>
          <w:szCs w:val="25"/>
        </w:rPr>
        <w:t xml:space="preserve"> </w:t>
      </w:r>
      <w:r w:rsidRPr="003458F8">
        <w:rPr>
          <w:i w:val="0"/>
          <w:sz w:val="25"/>
          <w:szCs w:val="25"/>
        </w:rPr>
        <w:t>una mezza giornata</w:t>
      </w:r>
      <w:r w:rsidR="00CB3DFF" w:rsidRPr="003458F8">
        <w:rPr>
          <w:i w:val="0"/>
          <w:sz w:val="25"/>
          <w:szCs w:val="25"/>
        </w:rPr>
        <w:t xml:space="preserve"> in ginocchio</w:t>
      </w:r>
      <w:r w:rsidR="00666303" w:rsidRPr="003458F8">
        <w:rPr>
          <w:i w:val="0"/>
          <w:sz w:val="25"/>
          <w:szCs w:val="25"/>
        </w:rPr>
        <w:t xml:space="preserve">, avevo gli occhi gonfi e nemmeno gli occhiali da vista </w:t>
      </w:r>
      <w:r w:rsidR="00212F46" w:rsidRPr="003458F8">
        <w:rPr>
          <w:i w:val="0"/>
          <w:sz w:val="25"/>
          <w:szCs w:val="25"/>
        </w:rPr>
        <w:t xml:space="preserve">mi </w:t>
      </w:r>
      <w:r w:rsidR="00666303" w:rsidRPr="003458F8">
        <w:rPr>
          <w:i w:val="0"/>
          <w:sz w:val="25"/>
          <w:szCs w:val="25"/>
        </w:rPr>
        <w:t>erano d’aiuto ad un certo punto,</w:t>
      </w:r>
      <w:r w:rsidRPr="003458F8">
        <w:rPr>
          <w:i w:val="0"/>
          <w:sz w:val="25"/>
          <w:szCs w:val="25"/>
        </w:rPr>
        <w:t xml:space="preserve"> a disseppellire quei vecchi documenti, e cercando di dare loro un ordine cronologico.</w:t>
      </w:r>
      <w:r w:rsidR="00CB3DFF" w:rsidRPr="003458F8">
        <w:rPr>
          <w:i w:val="0"/>
          <w:sz w:val="25"/>
          <w:szCs w:val="25"/>
        </w:rPr>
        <w:t xml:space="preserve"> Le dita dei piedi sembravano avere le articolazioni attorcigliate a nervi che incastrati nella medesima posizione mi mandavano segnali di dolore.</w:t>
      </w:r>
      <w:r w:rsidRPr="003458F8">
        <w:rPr>
          <w:i w:val="0"/>
          <w:sz w:val="25"/>
          <w:szCs w:val="25"/>
        </w:rPr>
        <w:t xml:space="preserve"> Il tavolo </w:t>
      </w:r>
      <w:r w:rsidR="00646F49" w:rsidRPr="003458F8">
        <w:rPr>
          <w:i w:val="0"/>
          <w:sz w:val="25"/>
          <w:szCs w:val="25"/>
        </w:rPr>
        <w:t>e</w:t>
      </w:r>
      <w:r w:rsidRPr="003458F8">
        <w:rPr>
          <w:i w:val="0"/>
          <w:sz w:val="25"/>
          <w:szCs w:val="25"/>
        </w:rPr>
        <w:t xml:space="preserve"> il pavimento della cu</w:t>
      </w:r>
      <w:r w:rsidR="00CB3DFF" w:rsidRPr="003458F8">
        <w:rPr>
          <w:i w:val="0"/>
          <w:sz w:val="25"/>
          <w:szCs w:val="25"/>
        </w:rPr>
        <w:t>cina erano tappezzati con fogli, e casa s</w:t>
      </w:r>
      <w:r w:rsidR="00FF04E1" w:rsidRPr="003458F8">
        <w:rPr>
          <w:i w:val="0"/>
          <w:sz w:val="25"/>
          <w:szCs w:val="25"/>
        </w:rPr>
        <w:t xml:space="preserve">embrava un bunker post </w:t>
      </w:r>
      <w:r w:rsidR="009214C1" w:rsidRPr="003458F8">
        <w:rPr>
          <w:i w:val="0"/>
          <w:sz w:val="25"/>
          <w:szCs w:val="25"/>
        </w:rPr>
        <w:t>bellico, dove</w:t>
      </w:r>
      <w:r w:rsidR="00CB3DFF" w:rsidRPr="003458F8">
        <w:rPr>
          <w:i w:val="0"/>
          <w:sz w:val="25"/>
          <w:szCs w:val="25"/>
        </w:rPr>
        <w:t xml:space="preserve"> i documenti evidenziavano le battaglie degli uomini. </w:t>
      </w:r>
    </w:p>
    <w:p w:rsidR="00CB3DFF" w:rsidRPr="003458F8" w:rsidRDefault="00E8076F" w:rsidP="00AF4FDE">
      <w:pPr>
        <w:spacing w:before="0" w:beforeAutospacing="0" w:after="0" w:afterAutospacing="0"/>
        <w:contextualSpacing/>
        <w:jc w:val="both"/>
        <w:rPr>
          <w:i w:val="0"/>
          <w:sz w:val="25"/>
          <w:szCs w:val="25"/>
        </w:rPr>
      </w:pPr>
      <w:r>
        <w:rPr>
          <w:i w:val="0"/>
          <w:sz w:val="25"/>
          <w:szCs w:val="25"/>
        </w:rPr>
        <w:t>In bocca</w:t>
      </w:r>
      <w:r w:rsidR="00CB3DFF" w:rsidRPr="003458F8">
        <w:rPr>
          <w:i w:val="0"/>
          <w:sz w:val="25"/>
          <w:szCs w:val="25"/>
        </w:rPr>
        <w:t xml:space="preserve"> trattenevo un senso di nausea che sicuramente avrei potuto fermare stappando una bottiglia di spirito magari di un’annata più fortunata di quella di queste </w:t>
      </w:r>
      <w:r w:rsidR="00646F49" w:rsidRPr="003458F8">
        <w:rPr>
          <w:i w:val="0"/>
          <w:sz w:val="25"/>
          <w:szCs w:val="25"/>
        </w:rPr>
        <w:t>disperate,</w:t>
      </w:r>
      <w:r w:rsidR="00CB3DFF" w:rsidRPr="003458F8">
        <w:rPr>
          <w:i w:val="0"/>
          <w:sz w:val="25"/>
          <w:szCs w:val="25"/>
        </w:rPr>
        <w:t xml:space="preserve"> imprese </w:t>
      </w:r>
      <w:r w:rsidR="00646F49" w:rsidRPr="003458F8">
        <w:rPr>
          <w:i w:val="0"/>
          <w:sz w:val="25"/>
          <w:szCs w:val="25"/>
        </w:rPr>
        <w:t>cui</w:t>
      </w:r>
      <w:r w:rsidR="00CB3DFF" w:rsidRPr="003458F8">
        <w:rPr>
          <w:i w:val="0"/>
          <w:sz w:val="25"/>
          <w:szCs w:val="25"/>
        </w:rPr>
        <w:t xml:space="preserve"> stavo dando saggia rispolverata.</w:t>
      </w:r>
    </w:p>
    <w:p w:rsidR="00CB3DFF" w:rsidRPr="003458F8" w:rsidRDefault="00CB3DFF" w:rsidP="00AF4FDE">
      <w:pPr>
        <w:spacing w:before="0" w:beforeAutospacing="0" w:after="0" w:afterAutospacing="0"/>
        <w:contextualSpacing/>
        <w:jc w:val="both"/>
        <w:rPr>
          <w:i w:val="0"/>
          <w:sz w:val="25"/>
          <w:szCs w:val="25"/>
        </w:rPr>
      </w:pPr>
      <w:r w:rsidRPr="003458F8">
        <w:rPr>
          <w:i w:val="0"/>
          <w:sz w:val="25"/>
          <w:szCs w:val="25"/>
        </w:rPr>
        <w:t xml:space="preserve">L’odore della carta mi ubriacava e ascoltavo le espressioni di quelle righe come un intenditore di musica </w:t>
      </w:r>
      <w:r w:rsidR="00212F46" w:rsidRPr="003458F8">
        <w:rPr>
          <w:i w:val="0"/>
          <w:sz w:val="25"/>
          <w:szCs w:val="25"/>
        </w:rPr>
        <w:t xml:space="preserve">si </w:t>
      </w:r>
      <w:r w:rsidRPr="003458F8">
        <w:rPr>
          <w:i w:val="0"/>
          <w:sz w:val="25"/>
          <w:szCs w:val="25"/>
        </w:rPr>
        <w:t xml:space="preserve">attaccava </w:t>
      </w:r>
      <w:r w:rsidR="007F6991" w:rsidRPr="003458F8">
        <w:rPr>
          <w:i w:val="0"/>
          <w:sz w:val="25"/>
          <w:szCs w:val="25"/>
        </w:rPr>
        <w:t>a</w:t>
      </w:r>
      <w:r w:rsidRPr="003458F8">
        <w:rPr>
          <w:i w:val="0"/>
          <w:sz w:val="25"/>
          <w:szCs w:val="25"/>
        </w:rPr>
        <w:t xml:space="preserve"> una vecchia radio per seguire le note di Gershwin. </w:t>
      </w:r>
    </w:p>
    <w:p w:rsidR="00CB3DFF" w:rsidRPr="003458F8" w:rsidRDefault="00CB3DFF" w:rsidP="00AF4FDE">
      <w:pPr>
        <w:spacing w:before="0" w:beforeAutospacing="0" w:after="0" w:afterAutospacing="0"/>
        <w:contextualSpacing/>
        <w:jc w:val="both"/>
        <w:rPr>
          <w:i w:val="0"/>
          <w:sz w:val="25"/>
          <w:szCs w:val="25"/>
        </w:rPr>
      </w:pPr>
      <w:r w:rsidRPr="003458F8">
        <w:rPr>
          <w:i w:val="0"/>
          <w:sz w:val="25"/>
          <w:szCs w:val="25"/>
        </w:rPr>
        <w:t>Aprivo le porte della mente e cercavo di stipare in stanze vuote il contenuto prezioso d’ogni singolo incartamento. Quella gente scomparsa, quelle figure che sorridevano nelle fotografie, chissà che fine avevano fatto?</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Alla seconda scatola</w:t>
      </w:r>
      <w:r w:rsidR="00666303" w:rsidRPr="003458F8">
        <w:rPr>
          <w:i w:val="0"/>
          <w:sz w:val="25"/>
          <w:szCs w:val="25"/>
        </w:rPr>
        <w:t>, che mi sembrava più voluminosa,</w:t>
      </w:r>
      <w:r w:rsidRPr="003458F8">
        <w:rPr>
          <w:i w:val="0"/>
          <w:sz w:val="25"/>
          <w:szCs w:val="25"/>
        </w:rPr>
        <w:t xml:space="preserve"> avevo affidato il soggiorno, il parquet caldo e lucidato a dovere da Candy, un donnone dal</w:t>
      </w:r>
      <w:r w:rsidR="00960F64">
        <w:rPr>
          <w:i w:val="0"/>
          <w:sz w:val="25"/>
          <w:szCs w:val="25"/>
        </w:rPr>
        <w:t>la pelle nera sulla cinquantina</w:t>
      </w:r>
      <w:r w:rsidRPr="003458F8">
        <w:rPr>
          <w:i w:val="0"/>
          <w:sz w:val="25"/>
          <w:szCs w:val="25"/>
        </w:rPr>
        <w:t xml:space="preserve"> e mamma di tutte le pulizie </w:t>
      </w:r>
      <w:r w:rsidR="00646F49" w:rsidRPr="003458F8">
        <w:rPr>
          <w:i w:val="0"/>
          <w:sz w:val="25"/>
          <w:szCs w:val="25"/>
        </w:rPr>
        <w:t>cui</w:t>
      </w:r>
      <w:r w:rsidRPr="003458F8">
        <w:rPr>
          <w:i w:val="0"/>
          <w:sz w:val="25"/>
          <w:szCs w:val="25"/>
        </w:rPr>
        <w:t xml:space="preserve"> ero sfuggito negli ultimi dieci anni, dove spostato il tavolo e le</w:t>
      </w:r>
      <w:r w:rsidR="00666303" w:rsidRPr="003458F8">
        <w:rPr>
          <w:i w:val="0"/>
          <w:sz w:val="25"/>
          <w:szCs w:val="25"/>
        </w:rPr>
        <w:t xml:space="preserve"> quattro</w:t>
      </w:r>
      <w:r w:rsidRPr="003458F8">
        <w:rPr>
          <w:i w:val="0"/>
          <w:sz w:val="25"/>
          <w:szCs w:val="25"/>
        </w:rPr>
        <w:t xml:space="preserve"> sedie, cominciai a sistemare il gioco dei giornali</w:t>
      </w:r>
      <w:r w:rsidR="00666303" w:rsidRPr="003458F8">
        <w:rPr>
          <w:i w:val="0"/>
          <w:sz w:val="25"/>
          <w:szCs w:val="25"/>
        </w:rPr>
        <w:t>, dividendoli</w:t>
      </w:r>
      <w:r w:rsidR="00960F64">
        <w:rPr>
          <w:i w:val="0"/>
          <w:sz w:val="25"/>
          <w:szCs w:val="25"/>
        </w:rPr>
        <w:t xml:space="preserve"> per categoria, anno</w:t>
      </w:r>
      <w:r w:rsidRPr="003458F8">
        <w:rPr>
          <w:i w:val="0"/>
          <w:sz w:val="25"/>
          <w:szCs w:val="25"/>
        </w:rPr>
        <w:t xml:space="preserve"> e possibilmente raggruppando notizie che riguardavano la medesima sparizione.</w:t>
      </w:r>
    </w:p>
    <w:p w:rsidR="00596FCB" w:rsidRPr="003458F8" w:rsidRDefault="00BC6DF9" w:rsidP="00AF4FDE">
      <w:pPr>
        <w:spacing w:before="0" w:beforeAutospacing="0" w:after="0" w:afterAutospacing="0"/>
        <w:contextualSpacing/>
        <w:jc w:val="both"/>
        <w:rPr>
          <w:i w:val="0"/>
          <w:sz w:val="25"/>
          <w:szCs w:val="25"/>
        </w:rPr>
      </w:pPr>
      <w:r w:rsidRPr="003458F8">
        <w:rPr>
          <w:i w:val="0"/>
          <w:sz w:val="25"/>
          <w:szCs w:val="25"/>
        </w:rPr>
        <w:t>Le prime dieci o dodici ore volarono.</w:t>
      </w:r>
      <w:r w:rsidR="00666303" w:rsidRPr="003458F8">
        <w:rPr>
          <w:i w:val="0"/>
          <w:sz w:val="25"/>
          <w:szCs w:val="25"/>
        </w:rPr>
        <w:t xml:space="preserve"> La schiena chiedeva una posizione eretta. </w:t>
      </w:r>
    </w:p>
    <w:p w:rsidR="00596FCB" w:rsidRPr="003458F8" w:rsidRDefault="00666303" w:rsidP="00AF4FDE">
      <w:pPr>
        <w:spacing w:before="0" w:beforeAutospacing="0" w:after="0" w:afterAutospacing="0"/>
        <w:contextualSpacing/>
        <w:jc w:val="both"/>
        <w:rPr>
          <w:i w:val="0"/>
          <w:sz w:val="25"/>
          <w:szCs w:val="25"/>
        </w:rPr>
      </w:pPr>
      <w:r w:rsidRPr="003458F8">
        <w:rPr>
          <w:i w:val="0"/>
          <w:sz w:val="25"/>
          <w:szCs w:val="25"/>
        </w:rPr>
        <w:t>Le articolazioni delle ginocchia si lamentavano per le posizioni poco felici.</w:t>
      </w:r>
      <w:r w:rsidR="00BC6DF9" w:rsidRPr="003458F8">
        <w:rPr>
          <w:i w:val="0"/>
          <w:sz w:val="25"/>
          <w:szCs w:val="25"/>
        </w:rPr>
        <w:t xml:space="preserve"> Decisi di uscire per fare sgranc</w:t>
      </w:r>
      <w:r w:rsidR="00C34937" w:rsidRPr="003458F8">
        <w:rPr>
          <w:i w:val="0"/>
          <w:sz w:val="25"/>
          <w:szCs w:val="25"/>
        </w:rPr>
        <w:t>hire un poco le gambe a Cassius</w:t>
      </w:r>
      <w:r w:rsidR="00BC6DF9" w:rsidRPr="003458F8">
        <w:rPr>
          <w:i w:val="0"/>
          <w:sz w:val="25"/>
          <w:szCs w:val="25"/>
        </w:rPr>
        <w:t xml:space="preserve"> e a cercare di dis</w:t>
      </w:r>
      <w:r w:rsidR="00C34937" w:rsidRPr="003458F8">
        <w:rPr>
          <w:i w:val="0"/>
          <w:sz w:val="25"/>
          <w:szCs w:val="25"/>
        </w:rPr>
        <w:t>connettere per un poco la mente</w:t>
      </w:r>
      <w:r w:rsidR="00BC6DF9" w:rsidRPr="003458F8">
        <w:rPr>
          <w:i w:val="0"/>
          <w:sz w:val="25"/>
          <w:szCs w:val="25"/>
        </w:rPr>
        <w:t xml:space="preserve"> da quella che poteva sembrare una situazione paradossale.</w:t>
      </w:r>
      <w:r w:rsidR="00C34937" w:rsidRPr="003458F8">
        <w:rPr>
          <w:i w:val="0"/>
          <w:sz w:val="25"/>
          <w:szCs w:val="25"/>
        </w:rPr>
        <w:t xml:space="preserve"> </w:t>
      </w:r>
    </w:p>
    <w:p w:rsidR="00BC6DF9" w:rsidRPr="003458F8" w:rsidRDefault="00C34937" w:rsidP="00AF4FDE">
      <w:pPr>
        <w:spacing w:before="0" w:beforeAutospacing="0" w:after="0" w:afterAutospacing="0"/>
        <w:contextualSpacing/>
        <w:jc w:val="both"/>
        <w:rPr>
          <w:i w:val="0"/>
          <w:sz w:val="25"/>
          <w:szCs w:val="25"/>
        </w:rPr>
      </w:pPr>
      <w:r w:rsidRPr="003458F8">
        <w:rPr>
          <w:i w:val="0"/>
          <w:sz w:val="25"/>
          <w:szCs w:val="25"/>
        </w:rPr>
        <w:lastRenderedPageBreak/>
        <w:t>Cassius</w:t>
      </w:r>
      <w:r w:rsidR="00985351">
        <w:rPr>
          <w:i w:val="0"/>
          <w:sz w:val="25"/>
          <w:szCs w:val="25"/>
        </w:rPr>
        <w:t>,</w:t>
      </w:r>
      <w:r w:rsidRPr="003458F8">
        <w:rPr>
          <w:i w:val="0"/>
          <w:sz w:val="25"/>
          <w:szCs w:val="25"/>
        </w:rPr>
        <w:t xml:space="preserve"> dopo un lungo sbadiglio</w:t>
      </w:r>
      <w:r w:rsidR="00985351">
        <w:rPr>
          <w:i w:val="0"/>
          <w:sz w:val="25"/>
          <w:szCs w:val="25"/>
        </w:rPr>
        <w:t>,</w:t>
      </w:r>
      <w:r w:rsidRPr="003458F8">
        <w:rPr>
          <w:i w:val="0"/>
          <w:sz w:val="25"/>
          <w:szCs w:val="25"/>
        </w:rPr>
        <w:t xml:space="preserve"> </w:t>
      </w:r>
      <w:r w:rsidR="00646F49" w:rsidRPr="003458F8">
        <w:rPr>
          <w:i w:val="0"/>
          <w:sz w:val="25"/>
          <w:szCs w:val="25"/>
        </w:rPr>
        <w:t xml:space="preserve">si </w:t>
      </w:r>
      <w:r w:rsidRPr="003458F8">
        <w:rPr>
          <w:i w:val="0"/>
          <w:sz w:val="25"/>
          <w:szCs w:val="25"/>
        </w:rPr>
        <w:t>accertò della presenza del suo guinzaglio nella mia mano prima di capire perché io lo avessi svegliato.</w:t>
      </w:r>
    </w:p>
    <w:p w:rsidR="00BC6DF9" w:rsidRPr="003458F8" w:rsidRDefault="00BC6DF9" w:rsidP="00AF4FDE">
      <w:pPr>
        <w:spacing w:before="0" w:beforeAutospacing="0" w:after="0" w:afterAutospacing="0"/>
        <w:contextualSpacing/>
        <w:jc w:val="both"/>
        <w:rPr>
          <w:i w:val="0"/>
          <w:sz w:val="25"/>
          <w:szCs w:val="25"/>
        </w:rPr>
      </w:pPr>
      <w:r w:rsidRPr="005F5FEF">
        <w:rPr>
          <w:i w:val="0"/>
          <w:sz w:val="25"/>
          <w:szCs w:val="25"/>
        </w:rPr>
        <w:t>Mangiai un doppio hot dog</w:t>
      </w:r>
      <w:r w:rsidR="00666303" w:rsidRPr="005F5FEF">
        <w:rPr>
          <w:i w:val="0"/>
          <w:sz w:val="25"/>
          <w:szCs w:val="25"/>
        </w:rPr>
        <w:t>,</w:t>
      </w:r>
      <w:r w:rsidRPr="005F5FEF">
        <w:rPr>
          <w:i w:val="0"/>
          <w:sz w:val="25"/>
          <w:szCs w:val="25"/>
        </w:rPr>
        <w:t xml:space="preserve"> ricco di cipolla e senape, condito con un paio di spruzzate di tabasco, al chiosco del vecchio Jimmy, parlai un po’ con lui cercando di porgli delle domande del tipo, se </w:t>
      </w:r>
      <w:r w:rsidRPr="003458F8">
        <w:rPr>
          <w:i w:val="0"/>
          <w:sz w:val="25"/>
          <w:szCs w:val="25"/>
        </w:rPr>
        <w:t>era un uomo credente, se aveva mai vissuto situazioni strane o se avesse sentito di racconti con uomini spariti nel mare. Lui mi disse che ero un uomo buffo, un</w:t>
      </w:r>
      <w:r w:rsidR="00023A2E" w:rsidRPr="003458F8">
        <w:rPr>
          <w:i w:val="0"/>
          <w:sz w:val="25"/>
          <w:szCs w:val="25"/>
        </w:rPr>
        <w:t xml:space="preserve"> tipo</w:t>
      </w:r>
      <w:r w:rsidRPr="003458F8">
        <w:rPr>
          <w:i w:val="0"/>
          <w:sz w:val="25"/>
          <w:szCs w:val="25"/>
        </w:rPr>
        <w:t xml:space="preserve"> che nonostante un aspetto severo, chiedevo cose divertenti.</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“Divertenti?”</w:t>
      </w:r>
      <w:r w:rsidR="005F5FEF">
        <w:rPr>
          <w:i w:val="0"/>
          <w:sz w:val="25"/>
          <w:szCs w:val="25"/>
        </w:rPr>
        <w:t>,</w:t>
      </w:r>
      <w:r w:rsidRPr="003458F8">
        <w:rPr>
          <w:i w:val="0"/>
          <w:sz w:val="25"/>
          <w:szCs w:val="25"/>
        </w:rPr>
        <w:t xml:space="preserve"> risposi io, un poco seccato, non avevo voglia di perdere il lustro della mia immagine sembrando un cretino che faceva perdere tempo alla gente.</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“Non mi giudichi male, non sembra il tipo di uomo che crede alle superstizioni, tutto qui</w:t>
      </w:r>
      <w:r w:rsidR="0062416F">
        <w:rPr>
          <w:i w:val="0"/>
          <w:sz w:val="25"/>
          <w:szCs w:val="25"/>
        </w:rPr>
        <w:t>.”</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“Infatti, io non credo assolutamente alle superstizioni, semplicemente sto svolgendo una ricerca sulle barche del posto scomparse negli ultimi dieci anni</w:t>
      </w:r>
      <w:r w:rsidR="0062416F">
        <w:rPr>
          <w:i w:val="0"/>
          <w:sz w:val="25"/>
          <w:szCs w:val="25"/>
        </w:rPr>
        <w:t>.”</w:t>
      </w:r>
    </w:p>
    <w:p w:rsidR="002E4C1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Jimmy mi guardò cercando di fissarsi sui miei occhi. </w:t>
      </w:r>
    </w:p>
    <w:p w:rsidR="002E4C19" w:rsidRPr="003458F8" w:rsidRDefault="00BC6DF9" w:rsidP="00AF4FDE">
      <w:pPr>
        <w:spacing w:before="0" w:beforeAutospacing="0" w:after="0" w:afterAutospacing="0"/>
        <w:contextualSpacing/>
        <w:jc w:val="both"/>
        <w:rPr>
          <w:i w:val="0"/>
          <w:sz w:val="25"/>
          <w:szCs w:val="25"/>
        </w:rPr>
      </w:pPr>
      <w:r w:rsidRPr="003458F8">
        <w:rPr>
          <w:i w:val="0"/>
          <w:sz w:val="25"/>
          <w:szCs w:val="25"/>
        </w:rPr>
        <w:t>Le sue iridi verdi presero fuoco</w:t>
      </w:r>
      <w:r w:rsidR="00596FCB" w:rsidRPr="003458F8">
        <w:rPr>
          <w:i w:val="0"/>
          <w:sz w:val="25"/>
          <w:szCs w:val="25"/>
        </w:rPr>
        <w:t xml:space="preserve"> come se la sua coscienza potesse</w:t>
      </w:r>
      <w:r w:rsidRPr="003458F8">
        <w:rPr>
          <w:i w:val="0"/>
          <w:sz w:val="25"/>
          <w:szCs w:val="25"/>
        </w:rPr>
        <w:t xml:space="preserve"> impadronirsi dell’intero globo o</w:t>
      </w:r>
      <w:r w:rsidR="00596FCB" w:rsidRPr="003458F8">
        <w:rPr>
          <w:i w:val="0"/>
          <w:sz w:val="25"/>
          <w:szCs w:val="25"/>
        </w:rPr>
        <w:t xml:space="preserve">culare per intimidire la gente </w:t>
      </w:r>
      <w:r w:rsidRPr="003458F8">
        <w:rPr>
          <w:i w:val="0"/>
          <w:sz w:val="25"/>
          <w:szCs w:val="25"/>
        </w:rPr>
        <w:t xml:space="preserve">se avesse tentato di nuocere alle cose in cui credeva fermamente.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In quel momento io avevo colpito la sua suscettibilità, e con una domanda del tutto banale, allora capì che non era stata la domanda a toccarlo nell’intimo, ma l’avergli confessato la volontà sulla mia ricerca, un tipo di ricerca che poteva essere mossa solo dal diavolo, almeno questo sembrava essere il punto di vista.</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“Sa, ci sono cose che è meglio non sapere</w:t>
      </w:r>
      <w:r w:rsidR="00706A82" w:rsidRPr="003458F8">
        <w:rPr>
          <w:i w:val="0"/>
          <w:sz w:val="25"/>
          <w:szCs w:val="25"/>
        </w:rPr>
        <w:t>,</w:t>
      </w:r>
      <w:r w:rsidRPr="003458F8">
        <w:rPr>
          <w:i w:val="0"/>
          <w:sz w:val="25"/>
          <w:szCs w:val="25"/>
        </w:rPr>
        <w:t xml:space="preserve"> oppure se si sanno meglio tenersele per se, e non lo dico perché ho paura dei mostri, mi riferisco a quei mostri che la gente pensa ci sia </w:t>
      </w:r>
      <w:r w:rsidR="00023A2E" w:rsidRPr="003458F8">
        <w:rPr>
          <w:i w:val="0"/>
          <w:sz w:val="25"/>
          <w:szCs w:val="25"/>
        </w:rPr>
        <w:t>nelle nostre acque</w:t>
      </w:r>
      <w:r w:rsidRPr="003458F8">
        <w:rPr>
          <w:i w:val="0"/>
          <w:sz w:val="25"/>
          <w:szCs w:val="25"/>
        </w:rPr>
        <w:t xml:space="preserve"> o in tutte le acque del mondo, lo dico perché ho sentito le voci dei morti e quelli mi creda, quelli non mentono. Loro parlano tacendo, usando i loro strani segnali e guai a riferirne ad altri il contenuto</w:t>
      </w:r>
      <w:r w:rsidR="0062416F">
        <w:rPr>
          <w:i w:val="0"/>
          <w:sz w:val="25"/>
          <w:szCs w:val="25"/>
        </w:rPr>
        <w:t>.”</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Jimmy non mi volle raccontare più nulla. Quella sua esperienza paranormale, come la chiamava lui, doveva averlo segnato per sempre, </w:t>
      </w:r>
      <w:r w:rsidR="00023A2E" w:rsidRPr="003458F8">
        <w:rPr>
          <w:i w:val="0"/>
          <w:sz w:val="25"/>
          <w:szCs w:val="25"/>
        </w:rPr>
        <w:t>ed</w:t>
      </w:r>
      <w:r w:rsidRPr="003458F8">
        <w:rPr>
          <w:i w:val="0"/>
          <w:sz w:val="25"/>
          <w:szCs w:val="25"/>
        </w:rPr>
        <w:t xml:space="preserve"> io non avrei avuto miglior fortuna insistendo.</w:t>
      </w:r>
    </w:p>
    <w:p w:rsidR="0032050A" w:rsidRPr="003458F8" w:rsidRDefault="00BC6DF9" w:rsidP="00AF4FDE">
      <w:pPr>
        <w:spacing w:before="0" w:beforeAutospacing="0" w:after="0" w:afterAutospacing="0"/>
        <w:contextualSpacing/>
        <w:jc w:val="both"/>
        <w:rPr>
          <w:i w:val="0"/>
          <w:sz w:val="25"/>
          <w:szCs w:val="25"/>
        </w:rPr>
      </w:pPr>
      <w:r w:rsidRPr="003458F8">
        <w:rPr>
          <w:i w:val="0"/>
          <w:sz w:val="25"/>
          <w:szCs w:val="25"/>
        </w:rPr>
        <w:t>A pausa finita, con la mente presa da un fermento indescrivibile,</w:t>
      </w:r>
      <w:r w:rsidR="00023A2E" w:rsidRPr="003458F8">
        <w:rPr>
          <w:i w:val="0"/>
          <w:sz w:val="25"/>
          <w:szCs w:val="25"/>
        </w:rPr>
        <w:t xml:space="preserve"> </w:t>
      </w:r>
      <w:r w:rsidRPr="003458F8">
        <w:rPr>
          <w:i w:val="0"/>
          <w:sz w:val="25"/>
          <w:szCs w:val="25"/>
        </w:rPr>
        <w:t xml:space="preserve">tornai alle mie carte.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A spingermi non era più l’adrenalina ma semplicemente la curiosità, quella che ti rode piano, piano dentro, quella che ti spinge a cercare e cercare all’infinito</w:t>
      </w:r>
      <w:r w:rsidR="00212F46" w:rsidRPr="003458F8">
        <w:rPr>
          <w:i w:val="0"/>
          <w:sz w:val="25"/>
          <w:szCs w:val="25"/>
        </w:rPr>
        <w:t>,</w:t>
      </w:r>
      <w:r w:rsidRPr="003458F8">
        <w:rPr>
          <w:i w:val="0"/>
          <w:sz w:val="25"/>
          <w:szCs w:val="25"/>
        </w:rPr>
        <w:t xml:space="preserve"> una risposta.</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Avrei vol</w:t>
      </w:r>
      <w:r w:rsidR="0032050A" w:rsidRPr="003458F8">
        <w:rPr>
          <w:i w:val="0"/>
          <w:sz w:val="25"/>
          <w:szCs w:val="25"/>
        </w:rPr>
        <w:t>uto ricontattare il mio anonimo amico</w:t>
      </w:r>
      <w:r w:rsidRPr="003458F8">
        <w:rPr>
          <w:i w:val="0"/>
          <w:sz w:val="25"/>
          <w:szCs w:val="25"/>
        </w:rPr>
        <w:t xml:space="preserve"> ch</w:t>
      </w:r>
      <w:r w:rsidR="0032050A" w:rsidRPr="003458F8">
        <w:rPr>
          <w:i w:val="0"/>
          <w:sz w:val="25"/>
          <w:szCs w:val="25"/>
        </w:rPr>
        <w:t xml:space="preserve">e poi di anonimo aveva ben </w:t>
      </w:r>
      <w:r w:rsidR="00023A2E" w:rsidRPr="003458F8">
        <w:rPr>
          <w:i w:val="0"/>
          <w:sz w:val="25"/>
          <w:szCs w:val="25"/>
        </w:rPr>
        <w:t>poco,</w:t>
      </w:r>
      <w:r w:rsidRPr="003458F8">
        <w:rPr>
          <w:i w:val="0"/>
          <w:sz w:val="25"/>
          <w:szCs w:val="25"/>
        </w:rPr>
        <w:t xml:space="preserve"> ma </w:t>
      </w:r>
      <w:r w:rsidR="00023A2E" w:rsidRPr="003458F8">
        <w:rPr>
          <w:i w:val="0"/>
          <w:sz w:val="25"/>
          <w:szCs w:val="25"/>
        </w:rPr>
        <w:t>lasciai correre</w:t>
      </w:r>
      <w:r w:rsidRPr="003458F8">
        <w:rPr>
          <w:i w:val="0"/>
          <w:sz w:val="25"/>
          <w:szCs w:val="25"/>
        </w:rPr>
        <w:t>. Se lui non aveva voluto vederm</w:t>
      </w:r>
      <w:r w:rsidR="0032050A" w:rsidRPr="003458F8">
        <w:rPr>
          <w:i w:val="0"/>
          <w:sz w:val="25"/>
          <w:szCs w:val="25"/>
        </w:rPr>
        <w:t>i, c’era di sicuro un motivo</w:t>
      </w:r>
      <w:r w:rsidRPr="003458F8">
        <w:rPr>
          <w:i w:val="0"/>
          <w:sz w:val="25"/>
          <w:szCs w:val="25"/>
        </w:rPr>
        <w:t xml:space="preserve"> e non mi andava di spingermi in un territorio che lui, non voleva o non poteva permettermi valicare.</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Sospirai, in fondo le cose più difficili erano quelle che mi venivano meglio.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Dovevo riordinare le idee e scrivere un piano d’indagine.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Tornai in cucina, spalancai le finestre lasciando la luce del sole picchiare sui fogli. </w:t>
      </w:r>
    </w:p>
    <w:p w:rsidR="00BC6DF9" w:rsidRPr="003458F8" w:rsidRDefault="000F7A93" w:rsidP="00AF4FDE">
      <w:pPr>
        <w:spacing w:before="0" w:beforeAutospacing="0" w:after="0" w:afterAutospacing="0"/>
        <w:contextualSpacing/>
        <w:jc w:val="both"/>
        <w:rPr>
          <w:i w:val="0"/>
          <w:sz w:val="25"/>
          <w:szCs w:val="25"/>
        </w:rPr>
      </w:pPr>
      <w:r w:rsidRPr="003458F8">
        <w:rPr>
          <w:i w:val="0"/>
          <w:sz w:val="25"/>
          <w:szCs w:val="25"/>
        </w:rPr>
        <w:t xml:space="preserve">      </w:t>
      </w:r>
      <w:r w:rsidR="00BC6DF9" w:rsidRPr="003458F8">
        <w:rPr>
          <w:i w:val="0"/>
          <w:sz w:val="25"/>
          <w:szCs w:val="25"/>
        </w:rPr>
        <w:t xml:space="preserve">La giornata sembrava piacevolmente calda, l’afa aveva lasciato il posto </w:t>
      </w:r>
      <w:r w:rsidR="00023A2E" w:rsidRPr="003458F8">
        <w:rPr>
          <w:i w:val="0"/>
          <w:sz w:val="25"/>
          <w:szCs w:val="25"/>
        </w:rPr>
        <w:t>a</w:t>
      </w:r>
      <w:r w:rsidR="00BC6DF9" w:rsidRPr="003458F8">
        <w:rPr>
          <w:i w:val="0"/>
          <w:sz w:val="25"/>
          <w:szCs w:val="25"/>
        </w:rPr>
        <w:t xml:space="preserve"> un po’ di vento, </w:t>
      </w:r>
      <w:r w:rsidR="00B86D1E" w:rsidRPr="003458F8">
        <w:rPr>
          <w:i w:val="0"/>
          <w:sz w:val="25"/>
          <w:szCs w:val="25"/>
        </w:rPr>
        <w:t>e</w:t>
      </w:r>
      <w:r w:rsidR="00BC6DF9" w:rsidRPr="003458F8">
        <w:rPr>
          <w:i w:val="0"/>
          <w:sz w:val="25"/>
          <w:szCs w:val="25"/>
        </w:rPr>
        <w:t xml:space="preserve"> i miei occhi bevevano le righe della stampa giornalistica, con una sorta di passionale eccitazione.</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Più leggevo, più </w:t>
      </w:r>
      <w:r w:rsidR="00023A2E" w:rsidRPr="003458F8">
        <w:rPr>
          <w:i w:val="0"/>
          <w:sz w:val="25"/>
          <w:szCs w:val="25"/>
        </w:rPr>
        <w:t xml:space="preserve">mi </w:t>
      </w:r>
      <w:r w:rsidRPr="003458F8">
        <w:rPr>
          <w:i w:val="0"/>
          <w:sz w:val="25"/>
          <w:szCs w:val="25"/>
        </w:rPr>
        <w:t>accorgevo che le persone scomparse nel mare, negli ultimi cinque</w:t>
      </w:r>
      <w:r w:rsidR="005F5FEF">
        <w:rPr>
          <w:i w:val="0"/>
          <w:sz w:val="25"/>
          <w:szCs w:val="25"/>
        </w:rPr>
        <w:t xml:space="preserve"> anni erano più di un centinaio</w:t>
      </w:r>
      <w:r w:rsidRPr="003458F8">
        <w:rPr>
          <w:i w:val="0"/>
          <w:sz w:val="25"/>
          <w:szCs w:val="25"/>
        </w:rPr>
        <w:t xml:space="preserve"> </w:t>
      </w:r>
      <w:r w:rsidR="00441875" w:rsidRPr="003458F8">
        <w:rPr>
          <w:i w:val="0"/>
          <w:sz w:val="25"/>
          <w:szCs w:val="25"/>
        </w:rPr>
        <w:t>e</w:t>
      </w:r>
      <w:r w:rsidRPr="003458F8">
        <w:rPr>
          <w:i w:val="0"/>
          <w:sz w:val="25"/>
          <w:szCs w:val="25"/>
        </w:rPr>
        <w:t xml:space="preserve"> a tutti gli avvenimenti non c’era una spiegazione logica.</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Alcuni di loro erano turisti che avevano noleggiato imbarcazioni private per brevi gite di pesca.</w:t>
      </w:r>
    </w:p>
    <w:p w:rsidR="00706A82"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Iniziai a raccogliere tutto il materiale sulla scomparsa di tutto l’equipaggio della </w:t>
      </w:r>
      <w:proofErr w:type="spellStart"/>
      <w:r w:rsidRPr="003458F8">
        <w:rPr>
          <w:i w:val="0"/>
          <w:sz w:val="25"/>
          <w:szCs w:val="25"/>
        </w:rPr>
        <w:t>Margueta</w:t>
      </w:r>
      <w:proofErr w:type="spellEnd"/>
      <w:r w:rsidRPr="003458F8">
        <w:rPr>
          <w:i w:val="0"/>
          <w:sz w:val="25"/>
          <w:szCs w:val="25"/>
        </w:rPr>
        <w:t xml:space="preserve">, c’erano molte fonti e testimoni, la cosa davvero strana era che la </w:t>
      </w:r>
      <w:proofErr w:type="spellStart"/>
      <w:r w:rsidRPr="003458F8">
        <w:rPr>
          <w:i w:val="0"/>
          <w:sz w:val="25"/>
          <w:szCs w:val="25"/>
        </w:rPr>
        <w:t>Margueta</w:t>
      </w:r>
      <w:proofErr w:type="spellEnd"/>
      <w:r w:rsidRPr="003458F8">
        <w:rPr>
          <w:i w:val="0"/>
          <w:sz w:val="25"/>
          <w:szCs w:val="25"/>
        </w:rPr>
        <w:t xml:space="preserve"> non era scomparsa come</w:t>
      </w:r>
      <w:r w:rsidR="000417FB" w:rsidRPr="003458F8">
        <w:rPr>
          <w:i w:val="0"/>
          <w:sz w:val="25"/>
          <w:szCs w:val="25"/>
        </w:rPr>
        <w:t xml:space="preserve"> tante altre imbarcazioni, ma </w:t>
      </w:r>
      <w:r w:rsidR="002D60FB" w:rsidRPr="003458F8">
        <w:rPr>
          <w:i w:val="0"/>
          <w:sz w:val="25"/>
          <w:szCs w:val="25"/>
        </w:rPr>
        <w:t xml:space="preserve">solo </w:t>
      </w:r>
      <w:r w:rsidR="000417FB" w:rsidRPr="003458F8">
        <w:rPr>
          <w:i w:val="0"/>
          <w:sz w:val="25"/>
          <w:szCs w:val="25"/>
        </w:rPr>
        <w:t xml:space="preserve">il </w:t>
      </w:r>
      <w:r w:rsidRPr="003458F8">
        <w:rPr>
          <w:i w:val="0"/>
          <w:sz w:val="25"/>
          <w:szCs w:val="25"/>
        </w:rPr>
        <w:t xml:space="preserve">suo </w:t>
      </w:r>
      <w:r w:rsidR="005B1C87" w:rsidRPr="003458F8">
        <w:rPr>
          <w:i w:val="0"/>
          <w:sz w:val="25"/>
          <w:szCs w:val="25"/>
        </w:rPr>
        <w:t xml:space="preserve">equipaggio. </w:t>
      </w:r>
    </w:p>
    <w:p w:rsidR="00BC6DF9" w:rsidRPr="003458F8" w:rsidRDefault="005B1C87" w:rsidP="00AF4FDE">
      <w:pPr>
        <w:spacing w:before="0" w:beforeAutospacing="0" w:after="0" w:afterAutospacing="0"/>
        <w:contextualSpacing/>
        <w:jc w:val="both"/>
        <w:rPr>
          <w:i w:val="0"/>
          <w:sz w:val="25"/>
          <w:szCs w:val="25"/>
        </w:rPr>
      </w:pPr>
      <w:r w:rsidRPr="003458F8">
        <w:rPr>
          <w:i w:val="0"/>
          <w:sz w:val="25"/>
          <w:szCs w:val="25"/>
        </w:rPr>
        <w:t>La rotta fino ad Abaco</w:t>
      </w:r>
      <w:r w:rsidR="00706A82" w:rsidRPr="003458F8">
        <w:rPr>
          <w:i w:val="0"/>
          <w:sz w:val="25"/>
          <w:szCs w:val="25"/>
        </w:rPr>
        <w:t>,</w:t>
      </w:r>
      <w:r w:rsidRPr="003458F8">
        <w:rPr>
          <w:i w:val="0"/>
          <w:sz w:val="25"/>
          <w:szCs w:val="25"/>
        </w:rPr>
        <w:t xml:space="preserve"> </w:t>
      </w:r>
      <w:r w:rsidR="00BC6DF9" w:rsidRPr="003458F8">
        <w:rPr>
          <w:i w:val="0"/>
          <w:sz w:val="25"/>
          <w:szCs w:val="25"/>
        </w:rPr>
        <w:t xml:space="preserve">non era un tragitto difficoltoso </w:t>
      </w:r>
      <w:r w:rsidR="000417FB" w:rsidRPr="003458F8">
        <w:rPr>
          <w:i w:val="0"/>
          <w:sz w:val="25"/>
          <w:szCs w:val="25"/>
        </w:rPr>
        <w:t>né</w:t>
      </w:r>
      <w:r w:rsidR="00BC6DF9" w:rsidRPr="003458F8">
        <w:rPr>
          <w:i w:val="0"/>
          <w:sz w:val="25"/>
          <w:szCs w:val="25"/>
        </w:rPr>
        <w:t xml:space="preserve"> lungo, eppure durante la navigazione qualcosa capitò ai nove marinai, persone del tutto esperte nel loro campo che prima di abbandonare la nave avrebbero fatto di tutto per salvarla.</w:t>
      </w:r>
    </w:p>
    <w:p w:rsidR="00706A82" w:rsidRPr="003458F8" w:rsidRDefault="00BC6DF9" w:rsidP="00AF4FDE">
      <w:pPr>
        <w:spacing w:before="0" w:beforeAutospacing="0" w:after="0" w:afterAutospacing="0"/>
        <w:contextualSpacing/>
        <w:jc w:val="both"/>
        <w:rPr>
          <w:i w:val="0"/>
          <w:sz w:val="25"/>
          <w:szCs w:val="25"/>
        </w:rPr>
      </w:pPr>
      <w:r w:rsidRPr="003458F8">
        <w:rPr>
          <w:i w:val="0"/>
          <w:sz w:val="25"/>
          <w:szCs w:val="25"/>
        </w:rPr>
        <w:t>Di questo evento</w:t>
      </w:r>
      <w:r w:rsidR="000417FB" w:rsidRPr="003458F8">
        <w:rPr>
          <w:i w:val="0"/>
          <w:sz w:val="25"/>
          <w:szCs w:val="25"/>
        </w:rPr>
        <w:t>,</w:t>
      </w:r>
      <w:r w:rsidRPr="003458F8">
        <w:rPr>
          <w:i w:val="0"/>
          <w:sz w:val="25"/>
          <w:szCs w:val="25"/>
        </w:rPr>
        <w:t xml:space="preserve"> non </w:t>
      </w:r>
      <w:r w:rsidR="000417FB" w:rsidRPr="003458F8">
        <w:rPr>
          <w:i w:val="0"/>
          <w:sz w:val="25"/>
          <w:szCs w:val="25"/>
        </w:rPr>
        <w:t>esistevano</w:t>
      </w:r>
      <w:r w:rsidRPr="003458F8">
        <w:rPr>
          <w:i w:val="0"/>
          <w:sz w:val="25"/>
          <w:szCs w:val="25"/>
        </w:rPr>
        <w:t xml:space="preserve"> documenti di </w:t>
      </w:r>
      <w:r w:rsidR="002D60FB" w:rsidRPr="003458F8">
        <w:rPr>
          <w:i w:val="0"/>
          <w:sz w:val="25"/>
          <w:szCs w:val="25"/>
        </w:rPr>
        <w:t>registrazione</w:t>
      </w:r>
      <w:r w:rsidR="000417FB" w:rsidRPr="003458F8">
        <w:rPr>
          <w:i w:val="0"/>
          <w:sz w:val="25"/>
          <w:szCs w:val="25"/>
        </w:rPr>
        <w:t xml:space="preserve"> né al</w:t>
      </w:r>
      <w:r w:rsidR="002D60FB" w:rsidRPr="003458F8">
        <w:rPr>
          <w:i w:val="0"/>
          <w:sz w:val="25"/>
          <w:szCs w:val="25"/>
        </w:rPr>
        <w:t xml:space="preserve"> </w:t>
      </w:r>
      <w:r w:rsidRPr="003458F8">
        <w:rPr>
          <w:i w:val="0"/>
          <w:sz w:val="25"/>
          <w:szCs w:val="25"/>
        </w:rPr>
        <w:t>porto</w:t>
      </w:r>
      <w:r w:rsidR="000417FB" w:rsidRPr="003458F8">
        <w:rPr>
          <w:i w:val="0"/>
          <w:sz w:val="25"/>
          <w:szCs w:val="25"/>
        </w:rPr>
        <w:t xml:space="preserve"> né altrove</w:t>
      </w:r>
      <w:r w:rsidR="009362C8" w:rsidRPr="003458F8">
        <w:rPr>
          <w:i w:val="0"/>
          <w:sz w:val="25"/>
          <w:szCs w:val="25"/>
        </w:rPr>
        <w:t>,</w:t>
      </w:r>
      <w:r w:rsidR="002D60FB" w:rsidRPr="003458F8">
        <w:rPr>
          <w:i w:val="0"/>
          <w:sz w:val="25"/>
          <w:szCs w:val="25"/>
        </w:rPr>
        <w:t xml:space="preserve"> la sua scomparsa sembrava più un’indagine da</w:t>
      </w:r>
      <w:r w:rsidRPr="003458F8">
        <w:rPr>
          <w:i w:val="0"/>
          <w:sz w:val="25"/>
          <w:szCs w:val="25"/>
        </w:rPr>
        <w:t xml:space="preserve"> gi</w:t>
      </w:r>
      <w:r w:rsidR="002D60FB" w:rsidRPr="003458F8">
        <w:rPr>
          <w:i w:val="0"/>
          <w:sz w:val="25"/>
          <w:szCs w:val="25"/>
        </w:rPr>
        <w:t>ornale scandalistico, cosa che mi metteva in testa una</w:t>
      </w:r>
      <w:r w:rsidR="000417FB" w:rsidRPr="003458F8">
        <w:rPr>
          <w:i w:val="0"/>
          <w:sz w:val="25"/>
          <w:szCs w:val="25"/>
        </w:rPr>
        <w:t xml:space="preserve"> </w:t>
      </w:r>
      <w:r w:rsidR="002D60FB" w:rsidRPr="003458F8">
        <w:rPr>
          <w:i w:val="0"/>
          <w:sz w:val="25"/>
          <w:szCs w:val="25"/>
        </w:rPr>
        <w:t>domanda,</w:t>
      </w:r>
      <w:r w:rsidRPr="003458F8">
        <w:rPr>
          <w:i w:val="0"/>
          <w:sz w:val="25"/>
          <w:szCs w:val="25"/>
        </w:rPr>
        <w:t xml:space="preserve"> come mai non c’era stata alcuna segnalazione dalla direzione del porto</w:t>
      </w:r>
      <w:r w:rsidR="002D60FB" w:rsidRPr="003458F8">
        <w:rPr>
          <w:i w:val="0"/>
          <w:sz w:val="25"/>
          <w:szCs w:val="25"/>
        </w:rPr>
        <w:t>,</w:t>
      </w:r>
      <w:r w:rsidRPr="003458F8">
        <w:rPr>
          <w:i w:val="0"/>
          <w:sz w:val="25"/>
          <w:szCs w:val="25"/>
        </w:rPr>
        <w:t xml:space="preserve"> </w:t>
      </w:r>
      <w:r w:rsidR="005F5FEF">
        <w:rPr>
          <w:i w:val="0"/>
          <w:sz w:val="25"/>
          <w:szCs w:val="25"/>
        </w:rPr>
        <w:t>- “</w:t>
      </w:r>
      <w:r w:rsidRPr="003458F8">
        <w:rPr>
          <w:i w:val="0"/>
          <w:sz w:val="25"/>
          <w:szCs w:val="25"/>
        </w:rPr>
        <w:t xml:space="preserve">e </w:t>
      </w:r>
      <w:r w:rsidR="002D60FB" w:rsidRPr="003458F8">
        <w:rPr>
          <w:i w:val="0"/>
          <w:sz w:val="25"/>
          <w:szCs w:val="25"/>
        </w:rPr>
        <w:t xml:space="preserve">come </w:t>
      </w:r>
      <w:r w:rsidR="002D60FB" w:rsidRPr="003458F8">
        <w:rPr>
          <w:i w:val="0"/>
          <w:sz w:val="25"/>
          <w:szCs w:val="25"/>
        </w:rPr>
        <w:lastRenderedPageBreak/>
        <w:t xml:space="preserve">mai non seguì alla </w:t>
      </w:r>
      <w:r w:rsidR="009362C8" w:rsidRPr="003458F8">
        <w:rPr>
          <w:i w:val="0"/>
          <w:sz w:val="25"/>
          <w:szCs w:val="25"/>
        </w:rPr>
        <w:t>sparizione</w:t>
      </w:r>
      <w:r w:rsidR="002D60FB" w:rsidRPr="003458F8">
        <w:rPr>
          <w:i w:val="0"/>
          <w:sz w:val="25"/>
          <w:szCs w:val="25"/>
        </w:rPr>
        <w:t xml:space="preserve"> alcun</w:t>
      </w:r>
      <w:r w:rsidRPr="003458F8">
        <w:rPr>
          <w:i w:val="0"/>
          <w:sz w:val="25"/>
          <w:szCs w:val="25"/>
        </w:rPr>
        <w:t>a comunicazione ufficiale alla stampa, oppure se c’era stata</w:t>
      </w:r>
      <w:r w:rsidR="002D60FB" w:rsidRPr="003458F8">
        <w:rPr>
          <w:i w:val="0"/>
          <w:sz w:val="25"/>
          <w:szCs w:val="25"/>
        </w:rPr>
        <w:t>,</w:t>
      </w:r>
      <w:r w:rsidRPr="003458F8">
        <w:rPr>
          <w:i w:val="0"/>
          <w:sz w:val="25"/>
          <w:szCs w:val="25"/>
        </w:rPr>
        <w:t xml:space="preserve"> come mai non si trovava tra le carte che ora avevo davanti agli </w:t>
      </w:r>
      <w:r w:rsidR="009362C8" w:rsidRPr="003458F8">
        <w:rPr>
          <w:i w:val="0"/>
          <w:sz w:val="25"/>
          <w:szCs w:val="25"/>
        </w:rPr>
        <w:t>occhi?</w:t>
      </w:r>
      <w:r w:rsidR="00441875">
        <w:rPr>
          <w:i w:val="0"/>
          <w:sz w:val="25"/>
          <w:szCs w:val="25"/>
        </w:rPr>
        <w:t>”</w:t>
      </w:r>
      <w:r w:rsidRPr="003458F8">
        <w:rPr>
          <w:i w:val="0"/>
          <w:sz w:val="25"/>
          <w:szCs w:val="25"/>
        </w:rPr>
        <w:t xml:space="preserve"> </w:t>
      </w:r>
    </w:p>
    <w:p w:rsidR="002D60FB"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Corsi in sala a cercare negli altri documenti, più che per cercare, per verificare una mia svista, il giorno prima ero troppo stanco per notare tutto.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Di documenti ufficiali sulla </w:t>
      </w:r>
      <w:proofErr w:type="spellStart"/>
      <w:r w:rsidRPr="003458F8">
        <w:rPr>
          <w:i w:val="0"/>
          <w:sz w:val="25"/>
          <w:szCs w:val="25"/>
        </w:rPr>
        <w:t>Margueta</w:t>
      </w:r>
      <w:proofErr w:type="spellEnd"/>
      <w:r w:rsidRPr="003458F8">
        <w:rPr>
          <w:i w:val="0"/>
          <w:sz w:val="25"/>
          <w:szCs w:val="25"/>
        </w:rPr>
        <w:t xml:space="preserve">, zero. Questa cosa non mi fermò </w:t>
      </w:r>
      <w:r w:rsidR="009362C8" w:rsidRPr="003458F8">
        <w:rPr>
          <w:i w:val="0"/>
          <w:sz w:val="25"/>
          <w:szCs w:val="25"/>
        </w:rPr>
        <w:t>e</w:t>
      </w:r>
      <w:r w:rsidRPr="003458F8">
        <w:rPr>
          <w:i w:val="0"/>
          <w:sz w:val="25"/>
          <w:szCs w:val="25"/>
        </w:rPr>
        <w:t xml:space="preserve"> allora presi il tel</w:t>
      </w:r>
      <w:r w:rsidR="00664336" w:rsidRPr="003458F8">
        <w:rPr>
          <w:i w:val="0"/>
          <w:sz w:val="25"/>
          <w:szCs w:val="25"/>
        </w:rPr>
        <w:t xml:space="preserve">efono e chiesi </w:t>
      </w:r>
      <w:r w:rsidR="009362C8" w:rsidRPr="003458F8">
        <w:rPr>
          <w:i w:val="0"/>
          <w:sz w:val="25"/>
          <w:szCs w:val="25"/>
        </w:rPr>
        <w:t>a</w:t>
      </w:r>
      <w:r w:rsidR="00664336" w:rsidRPr="003458F8">
        <w:rPr>
          <w:i w:val="0"/>
          <w:sz w:val="25"/>
          <w:szCs w:val="25"/>
        </w:rPr>
        <w:t xml:space="preserve"> un mio amico d</w:t>
      </w:r>
      <w:r w:rsidRPr="003458F8">
        <w:rPr>
          <w:i w:val="0"/>
          <w:sz w:val="25"/>
          <w:szCs w:val="25"/>
        </w:rPr>
        <w:t xml:space="preserve">ella polizia </w:t>
      </w:r>
      <w:r w:rsidR="00664336" w:rsidRPr="003458F8">
        <w:rPr>
          <w:i w:val="0"/>
          <w:sz w:val="25"/>
          <w:szCs w:val="25"/>
        </w:rPr>
        <w:t xml:space="preserve">locale </w:t>
      </w:r>
      <w:r w:rsidRPr="003458F8">
        <w:rPr>
          <w:i w:val="0"/>
          <w:sz w:val="25"/>
          <w:szCs w:val="25"/>
        </w:rPr>
        <w:t xml:space="preserve">di verificare, nel caso non fossero cancellati tutti i dati, </w:t>
      </w:r>
      <w:r w:rsidR="00664336" w:rsidRPr="003458F8">
        <w:rPr>
          <w:i w:val="0"/>
          <w:sz w:val="25"/>
          <w:szCs w:val="25"/>
        </w:rPr>
        <w:t xml:space="preserve">prima di tutto sapere </w:t>
      </w:r>
      <w:r w:rsidRPr="003458F8">
        <w:rPr>
          <w:i w:val="0"/>
          <w:sz w:val="25"/>
          <w:szCs w:val="25"/>
        </w:rPr>
        <w:t xml:space="preserve">chi </w:t>
      </w:r>
      <w:r w:rsidR="00664336" w:rsidRPr="003458F8">
        <w:rPr>
          <w:i w:val="0"/>
          <w:sz w:val="25"/>
          <w:szCs w:val="25"/>
        </w:rPr>
        <w:t xml:space="preserve">fosse stato </w:t>
      </w:r>
      <w:r w:rsidRPr="003458F8">
        <w:rPr>
          <w:i w:val="0"/>
          <w:sz w:val="25"/>
          <w:szCs w:val="25"/>
        </w:rPr>
        <w:t xml:space="preserve">il proprietario dell’imbarcazione </w:t>
      </w:r>
      <w:proofErr w:type="spellStart"/>
      <w:r w:rsidRPr="003458F8">
        <w:rPr>
          <w:i w:val="0"/>
          <w:sz w:val="25"/>
          <w:szCs w:val="25"/>
        </w:rPr>
        <w:t>Margueta</w:t>
      </w:r>
      <w:proofErr w:type="spellEnd"/>
      <w:r w:rsidRPr="003458F8">
        <w:rPr>
          <w:i w:val="0"/>
          <w:sz w:val="25"/>
          <w:szCs w:val="25"/>
        </w:rPr>
        <w:t xml:space="preserve"> e </w:t>
      </w:r>
      <w:r w:rsidR="00664336" w:rsidRPr="003458F8">
        <w:rPr>
          <w:i w:val="0"/>
          <w:sz w:val="25"/>
          <w:szCs w:val="25"/>
        </w:rPr>
        <w:t xml:space="preserve">seconda cosa </w:t>
      </w:r>
      <w:r w:rsidRPr="003458F8">
        <w:rPr>
          <w:i w:val="0"/>
          <w:sz w:val="25"/>
          <w:szCs w:val="25"/>
        </w:rPr>
        <w:t>da dove essa provenisse.</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Seguì la stessa ricerca per il Maria Rei, Drago, la petroliera Nos Oro che seguiva la scia di quell</w:t>
      </w:r>
      <w:r w:rsidR="00664336" w:rsidRPr="003458F8">
        <w:rPr>
          <w:i w:val="0"/>
          <w:sz w:val="25"/>
          <w:szCs w:val="25"/>
        </w:rPr>
        <w:t>e sparizioni quasi inverosimili e molte altre.</w:t>
      </w:r>
      <w:r w:rsidRPr="003458F8">
        <w:rPr>
          <w:i w:val="0"/>
          <w:sz w:val="25"/>
          <w:szCs w:val="25"/>
        </w:rPr>
        <w:t xml:space="preserve">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Utilizzando la parte pragmatica delle mie indagini, cosa che occupava </w:t>
      </w:r>
      <w:r w:rsidR="009362C8" w:rsidRPr="003458F8">
        <w:rPr>
          <w:i w:val="0"/>
          <w:sz w:val="25"/>
          <w:szCs w:val="25"/>
        </w:rPr>
        <w:t>all’</w:t>
      </w:r>
      <w:r w:rsidRPr="003458F8">
        <w:rPr>
          <w:i w:val="0"/>
          <w:sz w:val="25"/>
          <w:szCs w:val="25"/>
        </w:rPr>
        <w:t xml:space="preserve">80% il mio intero pensare, arrivai a credere che non solo queste tragedie </w:t>
      </w:r>
      <w:r w:rsidR="000B2263" w:rsidRPr="003458F8">
        <w:rPr>
          <w:i w:val="0"/>
          <w:sz w:val="25"/>
          <w:szCs w:val="25"/>
        </w:rPr>
        <w:t>avvenissero</w:t>
      </w:r>
      <w:r w:rsidRPr="003458F8">
        <w:rPr>
          <w:i w:val="0"/>
          <w:sz w:val="25"/>
          <w:szCs w:val="25"/>
        </w:rPr>
        <w:t xml:space="preserve"> in circostanze discutibili</w:t>
      </w:r>
      <w:r w:rsidR="000B2263" w:rsidRPr="003458F8">
        <w:rPr>
          <w:i w:val="0"/>
          <w:sz w:val="25"/>
          <w:szCs w:val="25"/>
        </w:rPr>
        <w:t>,</w:t>
      </w:r>
      <w:r w:rsidRPr="003458F8">
        <w:rPr>
          <w:i w:val="0"/>
          <w:sz w:val="25"/>
          <w:szCs w:val="25"/>
        </w:rPr>
        <w:t xml:space="preserve"> ma alcune di loro davanti a testimoni.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L’attendibilità delle fonti era certa perché molti di loro invece di farsi pubblicità si negarono alle numerose interviste dei vari giornalisti, alcuni cambiarono persino città per non ricordare gli eventi dei quali furono inconsapevoli spettatori.</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Senza tenere conto dell’ordine scappai in sala a guardare l’intera vicenda di stranezze che erano state sepolte per quasi una decina d’anni. Tutti questi scomparsi sembravano non essere stati onorati dalla storia. Qualche piccolo articolo, due righe per i pensieri dei famigliari, insomma la perdita totale delle loro identità già dolorosamente ferite dal modo in cui se ne dovevano andare dalla vita quotidiana.</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Tanti nomi, tante navi ma nessun superstite. Leggevo da ore, leggevo con la paura o con la speranza di trovare almeno una persona, una sola, scampata miracolosamente </w:t>
      </w:r>
      <w:r w:rsidR="000B2263" w:rsidRPr="003458F8">
        <w:rPr>
          <w:i w:val="0"/>
          <w:sz w:val="25"/>
          <w:szCs w:val="25"/>
        </w:rPr>
        <w:t>agli</w:t>
      </w:r>
      <w:r w:rsidRPr="003458F8">
        <w:rPr>
          <w:i w:val="0"/>
          <w:sz w:val="25"/>
          <w:szCs w:val="25"/>
        </w:rPr>
        <w:t xml:space="preserve"> strani eventi che andrò a descrivere.</w:t>
      </w:r>
    </w:p>
    <w:p w:rsidR="002E4C1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Avevo la strana sensazione di essere osservato.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Cassius dormiva beato come un pupo che aveva appena finito la sua poppata, le finestre mostravano un giardino rigoglioso di cui ero invidiato, avevo sentito certi vicini sussurrare che il mio pollice verde era di un estro creativo unico, il silenzio era l’unico rumore soave capace di colmare la mia anima irrequieta, eppure percepivo la presenza di un elemento estraneo tra le mura domestiche.</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Nei miei remoti pensieri ero visitato da una nube scura, un fantasma velato che lasciava varcando la soglia dei miei spazi leggeri, una sorta di scia malevola. Mi sentivo circondato e la paura non era di vedere uno spirito capace di farmi trasalire ma di </w:t>
      </w:r>
      <w:r w:rsidR="00AA40B1" w:rsidRPr="003458F8">
        <w:rPr>
          <w:i w:val="0"/>
          <w:sz w:val="25"/>
          <w:szCs w:val="25"/>
        </w:rPr>
        <w:t>essere</w:t>
      </w:r>
      <w:r w:rsidRPr="003458F8">
        <w:rPr>
          <w:i w:val="0"/>
          <w:sz w:val="25"/>
          <w:szCs w:val="25"/>
        </w:rPr>
        <w:t xml:space="preserve"> circondato da dentro, privato dei</w:t>
      </w:r>
      <w:r w:rsidR="00772F36" w:rsidRPr="003458F8">
        <w:rPr>
          <w:i w:val="0"/>
          <w:sz w:val="25"/>
          <w:szCs w:val="25"/>
        </w:rPr>
        <w:t xml:space="preserve"> </w:t>
      </w:r>
      <w:r w:rsidRPr="003458F8">
        <w:rPr>
          <w:i w:val="0"/>
          <w:sz w:val="25"/>
          <w:szCs w:val="25"/>
        </w:rPr>
        <w:t>posti sicuri dove mi rifugiavo dalla realtà quando questa diventava insopportabile.</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Sentivo, e mi è davvero difficile descriverlo, una sorta di essere tentacolato che manipolava pensieri, cose nella stanza e persino la qualità dell’aria che stavo respirando. </w:t>
      </w:r>
    </w:p>
    <w:p w:rsidR="00BC6DF9" w:rsidRPr="003458F8" w:rsidRDefault="00EA48DC" w:rsidP="00AF4FDE">
      <w:pPr>
        <w:spacing w:before="0" w:beforeAutospacing="0" w:after="0" w:afterAutospacing="0"/>
        <w:contextualSpacing/>
        <w:jc w:val="both"/>
        <w:rPr>
          <w:i w:val="0"/>
          <w:sz w:val="25"/>
          <w:szCs w:val="25"/>
        </w:rPr>
      </w:pPr>
      <w:r w:rsidRPr="003458F8">
        <w:rPr>
          <w:i w:val="0"/>
          <w:sz w:val="25"/>
          <w:szCs w:val="25"/>
        </w:rPr>
        <w:t>Ci fu un momento in cui ebbi una gran</w:t>
      </w:r>
      <w:r w:rsidR="00BC6DF9" w:rsidRPr="003458F8">
        <w:rPr>
          <w:i w:val="0"/>
          <w:sz w:val="25"/>
          <w:szCs w:val="25"/>
        </w:rPr>
        <w:t xml:space="preserve"> voglia di scappare lascia</w:t>
      </w:r>
      <w:r w:rsidR="00780B57" w:rsidRPr="003458F8">
        <w:rPr>
          <w:i w:val="0"/>
          <w:sz w:val="25"/>
          <w:szCs w:val="25"/>
        </w:rPr>
        <w:t>ndo la porta di casa spalancata</w:t>
      </w:r>
      <w:r w:rsidR="00BC6DF9" w:rsidRPr="003458F8">
        <w:rPr>
          <w:i w:val="0"/>
          <w:sz w:val="25"/>
          <w:szCs w:val="25"/>
        </w:rPr>
        <w:t xml:space="preserve"> e tutte le cose </w:t>
      </w:r>
      <w:r w:rsidR="00F0168A" w:rsidRPr="003458F8">
        <w:rPr>
          <w:i w:val="0"/>
          <w:sz w:val="25"/>
          <w:szCs w:val="25"/>
        </w:rPr>
        <w:t>cui</w:t>
      </w:r>
      <w:r w:rsidR="00BC6DF9" w:rsidRPr="003458F8">
        <w:rPr>
          <w:i w:val="0"/>
          <w:sz w:val="25"/>
          <w:szCs w:val="25"/>
        </w:rPr>
        <w:t xml:space="preserve"> avevo affidato la mia </w:t>
      </w:r>
      <w:r w:rsidRPr="003458F8">
        <w:rPr>
          <w:i w:val="0"/>
          <w:sz w:val="25"/>
          <w:szCs w:val="25"/>
        </w:rPr>
        <w:t xml:space="preserve">poco appassionante </w:t>
      </w:r>
      <w:r w:rsidR="00BC6DF9" w:rsidRPr="003458F8">
        <w:rPr>
          <w:i w:val="0"/>
          <w:sz w:val="25"/>
          <w:szCs w:val="25"/>
        </w:rPr>
        <w:t>storia di uomo solitario.</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Sicuramente una sbronza avrebbe sconfitto quello strano malessere che non attecchiva facilmente nel mio spirito ma che macinava lentamente le vie fortificate della logica.</w:t>
      </w:r>
    </w:p>
    <w:p w:rsidR="00BC6DF9" w:rsidRPr="003458F8" w:rsidRDefault="005F5FEF" w:rsidP="00AF4FDE">
      <w:pPr>
        <w:spacing w:before="0" w:beforeAutospacing="0" w:after="0" w:afterAutospacing="0"/>
        <w:contextualSpacing/>
        <w:jc w:val="both"/>
        <w:rPr>
          <w:i w:val="0"/>
          <w:sz w:val="25"/>
          <w:szCs w:val="25"/>
        </w:rPr>
      </w:pPr>
      <w:r w:rsidRPr="00333176">
        <w:rPr>
          <w:sz w:val="25"/>
          <w:szCs w:val="25"/>
        </w:rPr>
        <w:t>«</w:t>
      </w:r>
      <w:r w:rsidR="00BC6DF9" w:rsidRPr="00333176">
        <w:rPr>
          <w:sz w:val="25"/>
          <w:szCs w:val="25"/>
        </w:rPr>
        <w:t>Sarei crollato?</w:t>
      </w:r>
      <w:r w:rsidRPr="00333176">
        <w:rPr>
          <w:sz w:val="25"/>
          <w:szCs w:val="25"/>
        </w:rPr>
        <w:t>»,</w:t>
      </w:r>
      <w:r>
        <w:rPr>
          <w:i w:val="0"/>
          <w:sz w:val="25"/>
          <w:szCs w:val="25"/>
        </w:rPr>
        <w:t xml:space="preserve"> l</w:t>
      </w:r>
      <w:r w:rsidR="00BC6DF9" w:rsidRPr="003458F8">
        <w:rPr>
          <w:i w:val="0"/>
          <w:sz w:val="25"/>
          <w:szCs w:val="25"/>
        </w:rPr>
        <w:t xml:space="preserve">a mia risposta e che non avevo </w:t>
      </w:r>
      <w:r w:rsidR="009513C8" w:rsidRPr="003458F8">
        <w:rPr>
          <w:i w:val="0"/>
          <w:sz w:val="25"/>
          <w:szCs w:val="25"/>
        </w:rPr>
        <w:t>alcun tipo di risposta.</w:t>
      </w:r>
      <w:r w:rsidR="009D44A7" w:rsidRPr="003458F8">
        <w:rPr>
          <w:i w:val="0"/>
          <w:sz w:val="25"/>
          <w:szCs w:val="25"/>
        </w:rPr>
        <w:t xml:space="preserve"> </w:t>
      </w:r>
      <w:r w:rsidR="00BC6DF9" w:rsidRPr="003458F8">
        <w:rPr>
          <w:i w:val="0"/>
          <w:sz w:val="25"/>
          <w:szCs w:val="25"/>
        </w:rPr>
        <w:t xml:space="preserve">Temevo che qualunque certezza potesse divenire l’arma contro me stesso.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Ero nella mia solida bambagia caratteriale, c’è chi diceva di cemento altri di gomma, un posto dove alcuni </w:t>
      </w:r>
      <w:r w:rsidR="009D44A7" w:rsidRPr="003458F8">
        <w:rPr>
          <w:i w:val="0"/>
          <w:sz w:val="25"/>
          <w:szCs w:val="25"/>
        </w:rPr>
        <w:t>sarebbero</w:t>
      </w:r>
      <w:r w:rsidRPr="003458F8">
        <w:rPr>
          <w:i w:val="0"/>
          <w:sz w:val="25"/>
          <w:szCs w:val="25"/>
        </w:rPr>
        <w:t xml:space="preserve"> </w:t>
      </w:r>
      <w:r w:rsidR="009D44A7" w:rsidRPr="003458F8">
        <w:rPr>
          <w:i w:val="0"/>
          <w:sz w:val="25"/>
          <w:szCs w:val="25"/>
        </w:rPr>
        <w:t>potuti</w:t>
      </w:r>
      <w:r w:rsidRPr="003458F8">
        <w:rPr>
          <w:i w:val="0"/>
          <w:sz w:val="25"/>
          <w:szCs w:val="25"/>
        </w:rPr>
        <w:t xml:space="preserve"> arrivare se no attraverso anni </w:t>
      </w:r>
      <w:r w:rsidR="009D44A7" w:rsidRPr="003458F8">
        <w:rPr>
          <w:i w:val="0"/>
          <w:sz w:val="25"/>
          <w:szCs w:val="25"/>
        </w:rPr>
        <w:t>d’</w:t>
      </w:r>
      <w:r w:rsidRPr="003458F8">
        <w:rPr>
          <w:i w:val="0"/>
          <w:sz w:val="25"/>
          <w:szCs w:val="25"/>
        </w:rPr>
        <w:t>ispirata e confessata fiducia.</w:t>
      </w:r>
    </w:p>
    <w:p w:rsidR="002E4C1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Stavo varcando soglie in me stesso alle quali non ero mai approdato. </w:t>
      </w:r>
    </w:p>
    <w:p w:rsidR="00930B3A" w:rsidRPr="003458F8" w:rsidRDefault="00BC6DF9" w:rsidP="00AF4FDE">
      <w:pPr>
        <w:spacing w:before="0" w:beforeAutospacing="0" w:after="0" w:afterAutospacing="0"/>
        <w:contextualSpacing/>
        <w:jc w:val="both"/>
        <w:rPr>
          <w:i w:val="0"/>
          <w:sz w:val="25"/>
          <w:szCs w:val="25"/>
        </w:rPr>
      </w:pPr>
      <w:r w:rsidRPr="003458F8">
        <w:rPr>
          <w:i w:val="0"/>
          <w:sz w:val="25"/>
          <w:szCs w:val="25"/>
        </w:rPr>
        <w:t>Da bambino</w:t>
      </w:r>
      <w:r w:rsidR="00772F36" w:rsidRPr="003458F8">
        <w:rPr>
          <w:i w:val="0"/>
          <w:sz w:val="25"/>
          <w:szCs w:val="25"/>
        </w:rPr>
        <w:t>,</w:t>
      </w:r>
      <w:r w:rsidRPr="003458F8">
        <w:rPr>
          <w:i w:val="0"/>
          <w:sz w:val="25"/>
          <w:szCs w:val="25"/>
        </w:rPr>
        <w:t xml:space="preserve"> non ero solito gridare ai fantasmi quando i miei genitori rientravano a notte inoltrata dal lavoro, </w:t>
      </w:r>
      <w:r w:rsidR="00772F36" w:rsidRPr="003458F8">
        <w:rPr>
          <w:i w:val="0"/>
          <w:sz w:val="25"/>
          <w:szCs w:val="25"/>
        </w:rPr>
        <w:t>né</w:t>
      </w:r>
      <w:r w:rsidRPr="003458F8">
        <w:rPr>
          <w:i w:val="0"/>
          <w:sz w:val="25"/>
          <w:szCs w:val="25"/>
        </w:rPr>
        <w:t xml:space="preserve"> mi nascondevo sotto le </w:t>
      </w:r>
      <w:r w:rsidR="00B47DE5">
        <w:rPr>
          <w:i w:val="0"/>
          <w:sz w:val="25"/>
          <w:szCs w:val="25"/>
        </w:rPr>
        <w:t>coperte o sotto il grande letto. Mi ricordo che</w:t>
      </w:r>
      <w:r w:rsidRPr="003458F8">
        <w:rPr>
          <w:i w:val="0"/>
          <w:sz w:val="25"/>
          <w:szCs w:val="25"/>
        </w:rPr>
        <w:t xml:space="preserve"> mi adagiavo nella poltrona del</w:t>
      </w:r>
      <w:r w:rsidR="00772F36" w:rsidRPr="003458F8">
        <w:rPr>
          <w:i w:val="0"/>
          <w:sz w:val="25"/>
          <w:szCs w:val="25"/>
        </w:rPr>
        <w:t xml:space="preserve"> nonno, dove</w:t>
      </w:r>
      <w:r w:rsidRPr="003458F8">
        <w:rPr>
          <w:i w:val="0"/>
          <w:sz w:val="25"/>
          <w:szCs w:val="25"/>
        </w:rPr>
        <w:t xml:space="preserve"> mio padre era solito sorseggiarsi qualche birra e </w:t>
      </w:r>
      <w:r w:rsidRPr="003458F8">
        <w:rPr>
          <w:i w:val="0"/>
          <w:sz w:val="25"/>
          <w:szCs w:val="25"/>
        </w:rPr>
        <w:lastRenderedPageBreak/>
        <w:t xml:space="preserve">vedersi le partite in pace, cercando al buio la spiegazione per ogni ombra che sembrava allungarsi su di me.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Non avevo mai sentito il bisogno di una vera e propria protezione dei miei genitori, usando la logica avevo imparato a difendermi da quasi tutti i delinquenti del liceo, tutti tranne uno</w:t>
      </w:r>
      <w:r w:rsidR="00441875">
        <w:rPr>
          <w:i w:val="0"/>
          <w:sz w:val="25"/>
          <w:szCs w:val="25"/>
        </w:rPr>
        <w:t>,</w:t>
      </w:r>
      <w:r w:rsidR="00441875" w:rsidRPr="003458F8">
        <w:rPr>
          <w:i w:val="0"/>
          <w:sz w:val="25"/>
          <w:szCs w:val="25"/>
        </w:rPr>
        <w:t xml:space="preserve"> </w:t>
      </w:r>
      <w:r w:rsidRPr="003458F8">
        <w:rPr>
          <w:i w:val="0"/>
          <w:sz w:val="25"/>
          <w:szCs w:val="25"/>
        </w:rPr>
        <w:t xml:space="preserve">un certo Robin </w:t>
      </w:r>
      <w:proofErr w:type="spellStart"/>
      <w:r w:rsidRPr="003458F8">
        <w:rPr>
          <w:i w:val="0"/>
          <w:sz w:val="25"/>
          <w:szCs w:val="25"/>
        </w:rPr>
        <w:t>Swear</w:t>
      </w:r>
      <w:proofErr w:type="spellEnd"/>
      <w:r w:rsidRPr="003458F8">
        <w:rPr>
          <w:i w:val="0"/>
          <w:sz w:val="25"/>
          <w:szCs w:val="25"/>
        </w:rPr>
        <w:t>, morto in un incidente che credo potesse accaduto a causa mia. Non mi dilungo nel raccontare tale sfortunato evento ma Robin era rimasto un vero interrogativo che pur non avendo smosso totalmente dalla memoria, l’avevo rinchiuso in un faldone del pensiero dove avevo scritto virtualmente da risolversi poi.</w:t>
      </w:r>
    </w:p>
    <w:p w:rsidR="00EA48DC"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Mi allontanai </w:t>
      </w:r>
      <w:r w:rsidR="009D44A7" w:rsidRPr="003458F8">
        <w:rPr>
          <w:i w:val="0"/>
          <w:sz w:val="25"/>
          <w:szCs w:val="25"/>
        </w:rPr>
        <w:t>a</w:t>
      </w:r>
      <w:r w:rsidRPr="003458F8">
        <w:rPr>
          <w:i w:val="0"/>
          <w:sz w:val="25"/>
          <w:szCs w:val="25"/>
        </w:rPr>
        <w:t xml:space="preserve"> occhi chiusi </w:t>
      </w:r>
      <w:r w:rsidR="00F0168A" w:rsidRPr="003458F8">
        <w:rPr>
          <w:i w:val="0"/>
          <w:sz w:val="25"/>
          <w:szCs w:val="25"/>
        </w:rPr>
        <w:t>dalle</w:t>
      </w:r>
      <w:r w:rsidRPr="003458F8">
        <w:rPr>
          <w:i w:val="0"/>
          <w:sz w:val="25"/>
          <w:szCs w:val="25"/>
        </w:rPr>
        <w:t xml:space="preserve"> carte, continuando a ripetermi che non c’era alcun fondo di verità in quello che poteva sembrare più un delirio che uno stato di sogno. Avevo un indescrivibile formicolio alla mano destra che iniziò a tremare. </w:t>
      </w:r>
      <w:r w:rsidR="00EA48DC" w:rsidRPr="003458F8">
        <w:rPr>
          <w:i w:val="0"/>
          <w:sz w:val="25"/>
          <w:szCs w:val="25"/>
        </w:rPr>
        <w:t xml:space="preserve">Le mie narici aiutate dagli altri sensi, allertati, captavano odori strani.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Non volevo spaventarmi</w:t>
      </w:r>
      <w:r w:rsidR="00B802B4" w:rsidRPr="003458F8">
        <w:rPr>
          <w:i w:val="0"/>
          <w:sz w:val="25"/>
          <w:szCs w:val="25"/>
        </w:rPr>
        <w:t>,</w:t>
      </w:r>
      <w:r w:rsidRPr="003458F8">
        <w:rPr>
          <w:i w:val="0"/>
          <w:sz w:val="25"/>
          <w:szCs w:val="25"/>
        </w:rPr>
        <w:t xml:space="preserve"> perciò strinsi forte il pugno cercando di camminare senza panico verso la porta dell’ingresso</w:t>
      </w:r>
      <w:r w:rsidR="00B802B4" w:rsidRPr="003458F8">
        <w:rPr>
          <w:i w:val="0"/>
          <w:sz w:val="25"/>
          <w:szCs w:val="25"/>
        </w:rPr>
        <w:t>,</w:t>
      </w:r>
      <w:r w:rsidRPr="003458F8">
        <w:rPr>
          <w:i w:val="0"/>
          <w:sz w:val="25"/>
          <w:szCs w:val="25"/>
        </w:rPr>
        <w:t xml:space="preserve"> che ricordavo di non aver</w:t>
      </w:r>
      <w:r w:rsidR="00F0168A" w:rsidRPr="003458F8">
        <w:rPr>
          <w:i w:val="0"/>
          <w:sz w:val="25"/>
          <w:szCs w:val="25"/>
        </w:rPr>
        <w:t xml:space="preserve"> </w:t>
      </w:r>
      <w:r w:rsidRPr="003458F8">
        <w:rPr>
          <w:i w:val="0"/>
          <w:sz w:val="25"/>
          <w:szCs w:val="25"/>
        </w:rPr>
        <w:t>chiuso</w:t>
      </w:r>
      <w:r w:rsidR="00B802B4" w:rsidRPr="003458F8">
        <w:rPr>
          <w:i w:val="0"/>
          <w:sz w:val="25"/>
          <w:szCs w:val="25"/>
        </w:rPr>
        <w:t xml:space="preserve"> a chiave</w:t>
      </w:r>
      <w:r w:rsidRPr="003458F8">
        <w:rPr>
          <w:i w:val="0"/>
          <w:sz w:val="25"/>
          <w:szCs w:val="25"/>
        </w:rPr>
        <w:t xml:space="preserve">.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Le dita tremavano, non solo, lungo la schiena avvertivo dei forti brividi di freddo e le </w:t>
      </w:r>
      <w:proofErr w:type="spellStart"/>
      <w:r w:rsidRPr="003458F8">
        <w:rPr>
          <w:i w:val="0"/>
          <w:sz w:val="25"/>
          <w:szCs w:val="25"/>
        </w:rPr>
        <w:t>nari</w:t>
      </w:r>
      <w:proofErr w:type="spellEnd"/>
      <w:r w:rsidRPr="003458F8">
        <w:rPr>
          <w:i w:val="0"/>
          <w:sz w:val="25"/>
          <w:szCs w:val="25"/>
        </w:rPr>
        <w:t xml:space="preserve"> captavano un odore intenso e cattivo come di conchiglie avariate o di acqua salmastra in </w:t>
      </w:r>
      <w:r w:rsidR="000B2263" w:rsidRPr="003458F8">
        <w:rPr>
          <w:i w:val="0"/>
          <w:sz w:val="25"/>
          <w:szCs w:val="25"/>
        </w:rPr>
        <w:t xml:space="preserve">cui </w:t>
      </w:r>
      <w:proofErr w:type="spellStart"/>
      <w:r w:rsidRPr="003458F8">
        <w:rPr>
          <w:i w:val="0"/>
          <w:sz w:val="25"/>
          <w:szCs w:val="25"/>
        </w:rPr>
        <w:t>strava</w:t>
      </w:r>
      <w:proofErr w:type="spellEnd"/>
      <w:r w:rsidRPr="003458F8">
        <w:rPr>
          <w:i w:val="0"/>
          <w:sz w:val="25"/>
          <w:szCs w:val="25"/>
        </w:rPr>
        <w:t xml:space="preserve"> imputridendo qualche carcassa.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Stavo girando su me stesso, giravo come se avessi bevuto una dozzina di </w:t>
      </w:r>
      <w:r w:rsidR="000B2263" w:rsidRPr="003458F8">
        <w:rPr>
          <w:i w:val="0"/>
          <w:sz w:val="25"/>
          <w:szCs w:val="25"/>
        </w:rPr>
        <w:t>birre,</w:t>
      </w:r>
      <w:r w:rsidRPr="003458F8">
        <w:rPr>
          <w:i w:val="0"/>
          <w:sz w:val="25"/>
          <w:szCs w:val="25"/>
        </w:rPr>
        <w:t xml:space="preserve"> ma la mia testa sollecitava le ragioni per cui il corpo assumeva atteggiamenti incontrollabili. </w:t>
      </w:r>
    </w:p>
    <w:p w:rsidR="00BC6DF9" w:rsidRPr="003458F8" w:rsidRDefault="005F5FEF" w:rsidP="00AF4FDE">
      <w:pPr>
        <w:spacing w:before="0" w:beforeAutospacing="0" w:after="0" w:afterAutospacing="0"/>
        <w:contextualSpacing/>
        <w:jc w:val="both"/>
        <w:rPr>
          <w:i w:val="0"/>
          <w:sz w:val="25"/>
          <w:szCs w:val="25"/>
        </w:rPr>
      </w:pPr>
      <w:r w:rsidRPr="005F5FEF">
        <w:rPr>
          <w:sz w:val="25"/>
          <w:szCs w:val="25"/>
        </w:rPr>
        <w:t>«</w:t>
      </w:r>
      <w:r w:rsidR="00BC6DF9" w:rsidRPr="005F5FEF">
        <w:rPr>
          <w:sz w:val="25"/>
          <w:szCs w:val="25"/>
        </w:rPr>
        <w:t>Che qualcuno fosse in me in quel momento?</w:t>
      </w:r>
      <w:r w:rsidRPr="005F5FEF">
        <w:rPr>
          <w:sz w:val="25"/>
          <w:szCs w:val="25"/>
        </w:rPr>
        <w:t>»</w:t>
      </w:r>
      <w:r w:rsidR="00BC6DF9" w:rsidRPr="005F5FEF">
        <w:rPr>
          <w:sz w:val="25"/>
          <w:szCs w:val="25"/>
        </w:rPr>
        <w:t xml:space="preserve"> </w:t>
      </w:r>
      <w:r w:rsidR="00BC6DF9" w:rsidRPr="003458F8">
        <w:rPr>
          <w:i w:val="0"/>
          <w:sz w:val="25"/>
          <w:szCs w:val="25"/>
        </w:rPr>
        <w:t>Possibile, improbabile</w:t>
      </w:r>
      <w:r w:rsidR="00333176">
        <w:rPr>
          <w:i w:val="0"/>
          <w:sz w:val="25"/>
          <w:szCs w:val="25"/>
        </w:rPr>
        <w:t>,</w:t>
      </w:r>
      <w:r w:rsidR="00BC6DF9" w:rsidRPr="003458F8">
        <w:rPr>
          <w:i w:val="0"/>
          <w:sz w:val="25"/>
          <w:szCs w:val="25"/>
        </w:rPr>
        <w:t xml:space="preserve"> ma possibile. Mi rendevo conto che la supremazia del mio sapere non poteva superare tutta la materia invisibile che circondava il nostro pianeta.</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Tastai la tasca destra, nonostante il difficoltoso controllo i</w:t>
      </w:r>
      <w:r w:rsidR="00333176">
        <w:rPr>
          <w:i w:val="0"/>
          <w:sz w:val="25"/>
          <w:szCs w:val="25"/>
        </w:rPr>
        <w:t>n</w:t>
      </w:r>
      <w:r w:rsidRPr="003458F8">
        <w:rPr>
          <w:i w:val="0"/>
          <w:sz w:val="25"/>
          <w:szCs w:val="25"/>
        </w:rPr>
        <w:t xml:space="preserve"> entrambe le mani, compresi che il cellulare era ancora li.</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Appena una sorta di ombra mi sembrò </w:t>
      </w:r>
      <w:r w:rsidR="009D44A7" w:rsidRPr="003458F8">
        <w:rPr>
          <w:i w:val="0"/>
          <w:sz w:val="25"/>
          <w:szCs w:val="25"/>
        </w:rPr>
        <w:t>mettersi</w:t>
      </w:r>
      <w:r w:rsidRPr="003458F8">
        <w:rPr>
          <w:i w:val="0"/>
          <w:sz w:val="25"/>
          <w:szCs w:val="25"/>
        </w:rPr>
        <w:t xml:space="preserve"> tra la libreria e la grande finestra</w:t>
      </w:r>
      <w:r w:rsidR="00BA5D61" w:rsidRPr="003458F8">
        <w:rPr>
          <w:i w:val="0"/>
          <w:sz w:val="25"/>
          <w:szCs w:val="25"/>
        </w:rPr>
        <w:t>,</w:t>
      </w:r>
      <w:r w:rsidRPr="003458F8">
        <w:rPr>
          <w:i w:val="0"/>
          <w:sz w:val="25"/>
          <w:szCs w:val="25"/>
        </w:rPr>
        <w:t xml:space="preserve"> capì che una boccata d’aria mi avrebbe aiutato a sottovalutare certe situazioni di cui doveva se continuavo a restare, testimoniarne la certezza.</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Penso che a ognuno di voi sia capitato fare </w:t>
      </w:r>
      <w:r w:rsidR="00A76AB1" w:rsidRPr="003458F8">
        <w:rPr>
          <w:i w:val="0"/>
          <w:sz w:val="25"/>
          <w:szCs w:val="25"/>
        </w:rPr>
        <w:t xml:space="preserve">degli </w:t>
      </w:r>
      <w:r w:rsidRPr="003458F8">
        <w:rPr>
          <w:i w:val="0"/>
          <w:sz w:val="25"/>
          <w:szCs w:val="25"/>
        </w:rPr>
        <w:t xml:space="preserve">incubi. Io ero in quella fase della mia </w:t>
      </w:r>
      <w:r w:rsidR="009D44A7" w:rsidRPr="003458F8">
        <w:rPr>
          <w:i w:val="0"/>
          <w:sz w:val="25"/>
          <w:szCs w:val="25"/>
        </w:rPr>
        <w:t>vita, dove</w:t>
      </w:r>
      <w:r w:rsidRPr="003458F8">
        <w:rPr>
          <w:i w:val="0"/>
          <w:sz w:val="25"/>
          <w:szCs w:val="25"/>
        </w:rPr>
        <w:t xml:space="preserve"> gli incubi potevano benissimo </w:t>
      </w:r>
      <w:r w:rsidR="009D44A7" w:rsidRPr="003458F8">
        <w:rPr>
          <w:i w:val="0"/>
          <w:sz w:val="25"/>
          <w:szCs w:val="25"/>
        </w:rPr>
        <w:t>occupare</w:t>
      </w:r>
      <w:r w:rsidRPr="003458F8">
        <w:rPr>
          <w:i w:val="0"/>
          <w:sz w:val="25"/>
          <w:szCs w:val="25"/>
        </w:rPr>
        <w:t xml:space="preserve"> il posto dei cartoni animati.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Questa sfrenata confessione dell’irrazionale metteva alla prova la mia grande qualità di pragmatico.</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Conoscevo un paio di persone con cui potevo parlarne apertamente senza essere preso per pazzo o peggio ancora per uno normale.</w:t>
      </w:r>
    </w:p>
    <w:p w:rsidR="00BC6DF9" w:rsidRPr="003458F8" w:rsidRDefault="00485B39" w:rsidP="00AF4FDE">
      <w:pPr>
        <w:spacing w:before="0" w:beforeAutospacing="0" w:after="0" w:afterAutospacing="0"/>
        <w:contextualSpacing/>
        <w:jc w:val="both"/>
        <w:rPr>
          <w:i w:val="0"/>
          <w:sz w:val="25"/>
          <w:szCs w:val="25"/>
        </w:rPr>
      </w:pPr>
      <w:r w:rsidRPr="003458F8">
        <w:rPr>
          <w:i w:val="0"/>
          <w:sz w:val="25"/>
          <w:szCs w:val="25"/>
        </w:rPr>
        <w:t>In meno di mezz’ora</w:t>
      </w:r>
      <w:r w:rsidR="00A76AB1" w:rsidRPr="003458F8">
        <w:rPr>
          <w:i w:val="0"/>
          <w:sz w:val="25"/>
          <w:szCs w:val="25"/>
        </w:rPr>
        <w:t xml:space="preserve"> </w:t>
      </w:r>
      <w:r w:rsidR="00BC6DF9" w:rsidRPr="003458F8">
        <w:rPr>
          <w:i w:val="0"/>
          <w:sz w:val="25"/>
          <w:szCs w:val="25"/>
        </w:rPr>
        <w:t xml:space="preserve">ero davanti alla targa posta sul muro di mattoni rossi, vecchio più di un secolo, sulla Rio Drive, l’edificio era quello dei vigili del fuoco e dentro lavorava come segretaria una delle ragazze più sensibili che io abbia mai conosciuto. </w:t>
      </w:r>
    </w:p>
    <w:p w:rsidR="00706A82"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w:t>
      </w:r>
      <w:proofErr w:type="spellStart"/>
      <w:r w:rsidRPr="003458F8">
        <w:rPr>
          <w:i w:val="0"/>
          <w:sz w:val="25"/>
          <w:szCs w:val="25"/>
        </w:rPr>
        <w:t>Finney</w:t>
      </w:r>
      <w:proofErr w:type="spellEnd"/>
      <w:r w:rsidRPr="003458F8">
        <w:rPr>
          <w:i w:val="0"/>
          <w:sz w:val="25"/>
          <w:szCs w:val="25"/>
        </w:rPr>
        <w:t xml:space="preserve"> era la figlia di un vecchio collega di mio padre, un uomo d’un coraggi</w:t>
      </w:r>
      <w:r w:rsidR="00F40A3A" w:rsidRPr="003458F8">
        <w:rPr>
          <w:i w:val="0"/>
          <w:sz w:val="25"/>
          <w:szCs w:val="25"/>
        </w:rPr>
        <w:t xml:space="preserve">o e d’un animo talmente grandi </w:t>
      </w:r>
      <w:r w:rsidRPr="003458F8">
        <w:rPr>
          <w:i w:val="0"/>
          <w:sz w:val="25"/>
          <w:szCs w:val="25"/>
        </w:rPr>
        <w:t xml:space="preserve">che finì in mezzo al fuoco per salvare un anziano </w:t>
      </w:r>
      <w:r w:rsidR="00441875" w:rsidRPr="003458F8">
        <w:rPr>
          <w:i w:val="0"/>
          <w:sz w:val="25"/>
          <w:szCs w:val="25"/>
        </w:rPr>
        <w:t>e</w:t>
      </w:r>
      <w:r w:rsidRPr="003458F8">
        <w:rPr>
          <w:i w:val="0"/>
          <w:sz w:val="25"/>
          <w:szCs w:val="25"/>
        </w:rPr>
        <w:t xml:space="preserve"> il suo cane, bloccati sul corridoio al decimo piano, dentro un palazzo talmente lacerato dall’incendio da essere oramai vicino al crollo.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Ben </w:t>
      </w:r>
      <w:proofErr w:type="spellStart"/>
      <w:r w:rsidRPr="003458F8">
        <w:rPr>
          <w:i w:val="0"/>
          <w:sz w:val="25"/>
          <w:szCs w:val="25"/>
        </w:rPr>
        <w:t>Finney</w:t>
      </w:r>
      <w:proofErr w:type="spellEnd"/>
      <w:r w:rsidRPr="003458F8">
        <w:rPr>
          <w:i w:val="0"/>
          <w:sz w:val="25"/>
          <w:szCs w:val="25"/>
        </w:rPr>
        <w:t xml:space="preserve"> aveva lasciato in eredità a Mary </w:t>
      </w:r>
      <w:proofErr w:type="spellStart"/>
      <w:r w:rsidRPr="003458F8">
        <w:rPr>
          <w:i w:val="0"/>
          <w:sz w:val="25"/>
          <w:szCs w:val="25"/>
        </w:rPr>
        <w:t>Ann</w:t>
      </w:r>
      <w:proofErr w:type="spellEnd"/>
      <w:r w:rsidRPr="003458F8">
        <w:rPr>
          <w:i w:val="0"/>
          <w:sz w:val="25"/>
          <w:szCs w:val="25"/>
        </w:rPr>
        <w:t xml:space="preserve">, una piccola casa ancora coperta da ipoteca e qualche vecchia foto della loro famiglia felice, ai tempi in cui il cancro non </w:t>
      </w:r>
      <w:r w:rsidR="00441875" w:rsidRPr="003458F8">
        <w:rPr>
          <w:i w:val="0"/>
          <w:sz w:val="25"/>
          <w:szCs w:val="25"/>
        </w:rPr>
        <w:t xml:space="preserve">si </w:t>
      </w:r>
      <w:r w:rsidRPr="003458F8">
        <w:rPr>
          <w:i w:val="0"/>
          <w:sz w:val="25"/>
          <w:szCs w:val="25"/>
        </w:rPr>
        <w:t>era ancora preso la madre.</w:t>
      </w:r>
    </w:p>
    <w:p w:rsidR="000F7A93"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era stata cresciuta come figlia adottiva da brava gente, ma la sua sofferenza non aveva ancora passato il muro del dolore</w:t>
      </w:r>
      <w:r w:rsidR="00AF1817" w:rsidRPr="003458F8">
        <w:rPr>
          <w:i w:val="0"/>
          <w:sz w:val="25"/>
          <w:szCs w:val="25"/>
        </w:rPr>
        <w:t>, almeno</w:t>
      </w:r>
      <w:r w:rsidRPr="003458F8">
        <w:rPr>
          <w:i w:val="0"/>
          <w:sz w:val="25"/>
          <w:szCs w:val="25"/>
        </w:rPr>
        <w:t xml:space="preserve"> </w:t>
      </w:r>
      <w:r w:rsidR="00A76AB1" w:rsidRPr="003458F8">
        <w:rPr>
          <w:i w:val="0"/>
          <w:sz w:val="25"/>
          <w:szCs w:val="25"/>
        </w:rPr>
        <w:t>per</w:t>
      </w:r>
      <w:r w:rsidRPr="003458F8">
        <w:rPr>
          <w:i w:val="0"/>
          <w:sz w:val="25"/>
          <w:szCs w:val="25"/>
        </w:rPr>
        <w:t xml:space="preserve"> chiudere i ricordi in qualche stanza remota della mente. </w:t>
      </w:r>
    </w:p>
    <w:p w:rsidR="00F11BAE" w:rsidRPr="003458F8" w:rsidRDefault="00AF1817" w:rsidP="00AF4FDE">
      <w:pPr>
        <w:spacing w:before="0" w:beforeAutospacing="0" w:after="0" w:afterAutospacing="0"/>
        <w:contextualSpacing/>
        <w:jc w:val="both"/>
        <w:rPr>
          <w:i w:val="0"/>
          <w:sz w:val="25"/>
          <w:szCs w:val="25"/>
        </w:rPr>
      </w:pPr>
      <w:r w:rsidRPr="003458F8">
        <w:rPr>
          <w:i w:val="0"/>
          <w:sz w:val="25"/>
          <w:szCs w:val="25"/>
        </w:rPr>
        <w:t>Le era sempre rimasta come marchio, una sorte d’aura triste che faceva luccicare gli occhi in una strana maniera.</w:t>
      </w:r>
      <w:r w:rsidR="000F7A93" w:rsidRPr="003458F8">
        <w:rPr>
          <w:i w:val="0"/>
          <w:sz w:val="25"/>
          <w:szCs w:val="25"/>
        </w:rPr>
        <w:t xml:space="preserve"> Nonostante fosse molto </w:t>
      </w:r>
      <w:r w:rsidR="00A76AB1" w:rsidRPr="003458F8">
        <w:rPr>
          <w:i w:val="0"/>
          <w:sz w:val="25"/>
          <w:szCs w:val="25"/>
        </w:rPr>
        <w:t>bella,</w:t>
      </w:r>
      <w:r w:rsidR="000F7A93" w:rsidRPr="003458F8">
        <w:rPr>
          <w:i w:val="0"/>
          <w:sz w:val="25"/>
          <w:szCs w:val="25"/>
        </w:rPr>
        <w:t xml:space="preserve"> si poteva intuire da come si vestiva o parlava </w:t>
      </w:r>
      <w:r w:rsidR="000F7A93" w:rsidRPr="003458F8">
        <w:rPr>
          <w:i w:val="0"/>
          <w:sz w:val="25"/>
          <w:szCs w:val="25"/>
        </w:rPr>
        <w:lastRenderedPageBreak/>
        <w:t xml:space="preserve">che nella sua vita quella non fosse una cosa indispensabile. L’acume di certi ragionamenti </w:t>
      </w:r>
      <w:r w:rsidR="00A76AB1" w:rsidRPr="003458F8">
        <w:rPr>
          <w:i w:val="0"/>
          <w:sz w:val="25"/>
          <w:szCs w:val="25"/>
        </w:rPr>
        <w:t>superava</w:t>
      </w:r>
      <w:r w:rsidR="000F7A93" w:rsidRPr="003458F8">
        <w:rPr>
          <w:i w:val="0"/>
          <w:sz w:val="25"/>
          <w:szCs w:val="25"/>
        </w:rPr>
        <w:t xml:space="preserve"> </w:t>
      </w:r>
      <w:r w:rsidR="00A76AB1" w:rsidRPr="003458F8">
        <w:rPr>
          <w:i w:val="0"/>
          <w:sz w:val="25"/>
          <w:szCs w:val="25"/>
        </w:rPr>
        <w:t>notevolmente</w:t>
      </w:r>
      <w:r w:rsidR="000F7A93" w:rsidRPr="003458F8">
        <w:rPr>
          <w:i w:val="0"/>
          <w:sz w:val="25"/>
          <w:szCs w:val="25"/>
        </w:rPr>
        <w:t xml:space="preserve"> i semplici discorsi dei ventenni moderni. </w:t>
      </w:r>
    </w:p>
    <w:p w:rsidR="00BC6DF9" w:rsidRPr="003458F8" w:rsidRDefault="00F11BAE" w:rsidP="00AF4FDE">
      <w:pPr>
        <w:spacing w:before="0" w:beforeAutospacing="0" w:after="0" w:afterAutospacing="0"/>
        <w:contextualSpacing/>
        <w:jc w:val="both"/>
        <w:rPr>
          <w:i w:val="0"/>
          <w:sz w:val="25"/>
          <w:szCs w:val="25"/>
        </w:rPr>
      </w:pPr>
      <w:r w:rsidRPr="003458F8">
        <w:rPr>
          <w:i w:val="0"/>
          <w:sz w:val="25"/>
          <w:szCs w:val="25"/>
        </w:rPr>
        <w:t xml:space="preserve">      </w:t>
      </w:r>
      <w:r w:rsidR="000F7A93" w:rsidRPr="003458F8">
        <w:rPr>
          <w:i w:val="0"/>
          <w:sz w:val="25"/>
          <w:szCs w:val="25"/>
        </w:rPr>
        <w:t xml:space="preserve">Mary </w:t>
      </w:r>
      <w:proofErr w:type="spellStart"/>
      <w:r w:rsidR="000F7A93" w:rsidRPr="003458F8">
        <w:rPr>
          <w:i w:val="0"/>
          <w:sz w:val="25"/>
          <w:szCs w:val="25"/>
        </w:rPr>
        <w:t>Ann</w:t>
      </w:r>
      <w:proofErr w:type="spellEnd"/>
      <w:r w:rsidR="000F7A93" w:rsidRPr="003458F8">
        <w:rPr>
          <w:i w:val="0"/>
          <w:sz w:val="25"/>
          <w:szCs w:val="25"/>
        </w:rPr>
        <w:t xml:space="preserve"> </w:t>
      </w:r>
      <w:r w:rsidR="00A76AB1" w:rsidRPr="003458F8">
        <w:rPr>
          <w:i w:val="0"/>
          <w:sz w:val="25"/>
          <w:szCs w:val="25"/>
        </w:rPr>
        <w:t>m’</w:t>
      </w:r>
      <w:r w:rsidR="000F7A93" w:rsidRPr="003458F8">
        <w:rPr>
          <w:i w:val="0"/>
          <w:sz w:val="25"/>
          <w:szCs w:val="25"/>
        </w:rPr>
        <w:t xml:space="preserve">incuriosiva. Quando parlava e lo faceva sottovoce come se volesse trasmettere una certa importanza alla cosa, cercava di fissare </w:t>
      </w:r>
      <w:r w:rsidR="00A76AB1" w:rsidRPr="003458F8">
        <w:rPr>
          <w:i w:val="0"/>
          <w:sz w:val="25"/>
          <w:szCs w:val="25"/>
        </w:rPr>
        <w:t>con i</w:t>
      </w:r>
      <w:r w:rsidR="000F7A93" w:rsidRPr="003458F8">
        <w:rPr>
          <w:i w:val="0"/>
          <w:sz w:val="25"/>
          <w:szCs w:val="25"/>
        </w:rPr>
        <w:t xml:space="preserve"> suoi grandi occhi chiari il suo interlocutore, come se avesse voluto ipnotizzarlo.</w:t>
      </w:r>
      <w:r w:rsidR="00EA4679" w:rsidRPr="003458F8">
        <w:rPr>
          <w:i w:val="0"/>
          <w:sz w:val="25"/>
          <w:szCs w:val="25"/>
        </w:rPr>
        <w:t xml:space="preserve"> Era molo giovane eppure </w:t>
      </w:r>
      <w:r w:rsidR="00A76AB1" w:rsidRPr="003458F8">
        <w:rPr>
          <w:i w:val="0"/>
          <w:sz w:val="25"/>
          <w:szCs w:val="25"/>
        </w:rPr>
        <w:t>era</w:t>
      </w:r>
      <w:r w:rsidR="00EA4679" w:rsidRPr="003458F8">
        <w:rPr>
          <w:i w:val="0"/>
          <w:sz w:val="25"/>
          <w:szCs w:val="25"/>
        </w:rPr>
        <w:t xml:space="preserve"> considerata una delle migliori sensitive del posto; i suoi consigli avevano aiutato la polizia a ritrovare parecchi ragazzini dispersi nel canale oltre il porto, il suo nome figurava in molti articoli di giornale quando si trattava di cercare gente scomparsa.</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Lei</w:t>
      </w:r>
      <w:r w:rsidR="009302EF" w:rsidRPr="003458F8">
        <w:rPr>
          <w:i w:val="0"/>
          <w:sz w:val="25"/>
          <w:szCs w:val="25"/>
        </w:rPr>
        <w:t xml:space="preserve"> stessa</w:t>
      </w:r>
      <w:r w:rsidRPr="003458F8">
        <w:rPr>
          <w:i w:val="0"/>
          <w:sz w:val="25"/>
          <w:szCs w:val="25"/>
        </w:rPr>
        <w:t>, una volta, mi raccontò d’aver visto il karma degli spiriti che erano ancora intrappolati nell’oceano. Qualsiasi persona sana di men</w:t>
      </w:r>
      <w:r w:rsidR="004C77B8" w:rsidRPr="003458F8">
        <w:rPr>
          <w:i w:val="0"/>
          <w:sz w:val="25"/>
          <w:szCs w:val="25"/>
        </w:rPr>
        <w:t>te l’avrebbe accusata di pazzia</w:t>
      </w:r>
      <w:r w:rsidR="00CF5E03" w:rsidRPr="003458F8">
        <w:rPr>
          <w:i w:val="0"/>
          <w:sz w:val="25"/>
          <w:szCs w:val="25"/>
        </w:rPr>
        <w:t xml:space="preserve"> ma alcuno nella nostra città avrebbe avuto il coraggio di farlo.</w:t>
      </w:r>
    </w:p>
    <w:p w:rsidR="00F11BAE"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Quella ragazza poteva sembrare strana agli occhi di un profano ma per un artista come me, il suo spirito rappresentava la leggerezza di un’anima pura che nulla poteva contaminare perché aveva una luce interiore più forte </w:t>
      </w:r>
      <w:r w:rsidR="00A76AB1" w:rsidRPr="003458F8">
        <w:rPr>
          <w:i w:val="0"/>
          <w:sz w:val="25"/>
          <w:szCs w:val="25"/>
        </w:rPr>
        <w:t>che</w:t>
      </w:r>
      <w:r w:rsidRPr="003458F8">
        <w:rPr>
          <w:i w:val="0"/>
          <w:sz w:val="25"/>
          <w:szCs w:val="25"/>
        </w:rPr>
        <w:t xml:space="preserve"> qualunque accattivante prospettiva di peccato.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conduceva una vita semplice e riservata, sicuramente il dolore le aveva segnato la vita</w:t>
      </w:r>
      <w:r w:rsidR="00683D92" w:rsidRPr="003458F8">
        <w:rPr>
          <w:i w:val="0"/>
          <w:sz w:val="25"/>
          <w:szCs w:val="25"/>
        </w:rPr>
        <w:t xml:space="preserve"> </w:t>
      </w:r>
      <w:r w:rsidRPr="003458F8">
        <w:rPr>
          <w:i w:val="0"/>
          <w:sz w:val="25"/>
          <w:szCs w:val="25"/>
        </w:rPr>
        <w:t xml:space="preserve">per quasi il tutto suo percorso. </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Mi piaceva la forza d’animo di questa ragazza, se avessi avuto una decina d’anni </w:t>
      </w:r>
      <w:r w:rsidR="00A76AB1" w:rsidRPr="003458F8">
        <w:rPr>
          <w:i w:val="0"/>
          <w:sz w:val="25"/>
          <w:szCs w:val="25"/>
        </w:rPr>
        <w:t>meno,</w:t>
      </w:r>
      <w:r w:rsidRPr="003458F8">
        <w:rPr>
          <w:i w:val="0"/>
          <w:sz w:val="25"/>
          <w:szCs w:val="25"/>
        </w:rPr>
        <w:t xml:space="preserve"> mi sarebbe piaciuta moltissimo ma io, io non ero il tipo d’uomo che rincorreva per i suoi sogni erotici, le giovani donne.</w:t>
      </w:r>
      <w:r w:rsidR="00CF5E03" w:rsidRPr="003458F8">
        <w:rPr>
          <w:i w:val="0"/>
          <w:sz w:val="25"/>
          <w:szCs w:val="25"/>
        </w:rPr>
        <w:t xml:space="preserve"> L’energia che si sentiva in sua presenza si poteva paragonare </w:t>
      </w:r>
      <w:r w:rsidR="00A76AB1" w:rsidRPr="003458F8">
        <w:rPr>
          <w:i w:val="0"/>
          <w:sz w:val="25"/>
          <w:szCs w:val="25"/>
        </w:rPr>
        <w:t>a</w:t>
      </w:r>
      <w:r w:rsidR="00CF5E03" w:rsidRPr="003458F8">
        <w:rPr>
          <w:i w:val="0"/>
          <w:sz w:val="25"/>
          <w:szCs w:val="25"/>
        </w:rPr>
        <w:t xml:space="preserve"> un grosso magnete che attira tutti gli oggetti metallici, in quel momento ero preso dalla sua gravità come un satellite è preso dalla forza d’attrazione di un grande pianeta. </w:t>
      </w:r>
    </w:p>
    <w:p w:rsidR="0060368A" w:rsidRPr="00FE1313" w:rsidRDefault="0060368A" w:rsidP="00AF4FDE">
      <w:pPr>
        <w:spacing w:before="0" w:beforeAutospacing="0" w:after="0" w:afterAutospacing="0"/>
        <w:contextualSpacing/>
        <w:jc w:val="both"/>
        <w:rPr>
          <w:i w:val="0"/>
          <w:sz w:val="25"/>
          <w:szCs w:val="25"/>
        </w:rPr>
      </w:pPr>
      <w:r w:rsidRPr="00FE1313">
        <w:rPr>
          <w:i w:val="0"/>
          <w:sz w:val="25"/>
          <w:szCs w:val="25"/>
        </w:rPr>
        <w:t>Mi fece accomodare in uno stanzino zeppo di articoli ritagliati da vecchi giornali, con le figure degli eroi che salvavano vite umane senza temere le fiamme.</w:t>
      </w:r>
    </w:p>
    <w:p w:rsidR="0060368A" w:rsidRPr="00FE1313" w:rsidRDefault="0060368A" w:rsidP="00AF4FDE">
      <w:pPr>
        <w:spacing w:before="0" w:beforeAutospacing="0" w:after="0" w:afterAutospacing="0"/>
        <w:contextualSpacing/>
        <w:jc w:val="both"/>
        <w:rPr>
          <w:i w:val="0"/>
          <w:sz w:val="25"/>
          <w:szCs w:val="25"/>
        </w:rPr>
      </w:pPr>
      <w:r w:rsidRPr="00FE1313">
        <w:rPr>
          <w:i w:val="0"/>
          <w:sz w:val="25"/>
          <w:szCs w:val="25"/>
        </w:rPr>
        <w:t>Accettai una tazza di caffè abbastanza dolce da poter essere bevuto.</w:t>
      </w:r>
      <w:r w:rsidR="00235D79" w:rsidRPr="00FE1313">
        <w:rPr>
          <w:i w:val="0"/>
          <w:sz w:val="25"/>
          <w:szCs w:val="25"/>
        </w:rPr>
        <w:t xml:space="preserve"> Nonostante la giovane età</w:t>
      </w:r>
      <w:r w:rsidR="008E3DE2" w:rsidRPr="00FE1313">
        <w:rPr>
          <w:i w:val="0"/>
          <w:sz w:val="25"/>
          <w:szCs w:val="25"/>
        </w:rPr>
        <w:t xml:space="preserve">, Mary </w:t>
      </w:r>
      <w:proofErr w:type="spellStart"/>
      <w:r w:rsidR="008E3DE2" w:rsidRPr="00FE1313">
        <w:rPr>
          <w:i w:val="0"/>
          <w:sz w:val="25"/>
          <w:szCs w:val="25"/>
        </w:rPr>
        <w:t>Ann</w:t>
      </w:r>
      <w:proofErr w:type="spellEnd"/>
      <w:r w:rsidR="00235D79" w:rsidRPr="00FE1313">
        <w:rPr>
          <w:i w:val="0"/>
          <w:sz w:val="25"/>
          <w:szCs w:val="25"/>
        </w:rPr>
        <w:t xml:space="preserve"> era una persona che ti faceva mettere al proprio agio. Dopo aver sfogliato l’album dei ricordi, tanto da sentirmi le lacrime negli occhi quando ricordammo mia moglie poi suo padre, </w:t>
      </w:r>
      <w:r w:rsidR="00683D92" w:rsidRPr="00FE1313">
        <w:rPr>
          <w:i w:val="0"/>
          <w:sz w:val="25"/>
          <w:szCs w:val="25"/>
        </w:rPr>
        <w:t xml:space="preserve">arrivai </w:t>
      </w:r>
      <w:r w:rsidR="00235D79" w:rsidRPr="00FE1313">
        <w:rPr>
          <w:i w:val="0"/>
          <w:sz w:val="25"/>
          <w:szCs w:val="25"/>
        </w:rPr>
        <w:t xml:space="preserve">al </w:t>
      </w:r>
      <w:r w:rsidR="00F0168A" w:rsidRPr="00FE1313">
        <w:rPr>
          <w:i w:val="0"/>
          <w:sz w:val="25"/>
          <w:szCs w:val="25"/>
        </w:rPr>
        <w:t>punto.</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“Sai dirmi qualcosa in merito alle </w:t>
      </w:r>
      <w:r w:rsidR="00A76AB1" w:rsidRPr="003458F8">
        <w:rPr>
          <w:i w:val="0"/>
          <w:sz w:val="25"/>
          <w:szCs w:val="25"/>
        </w:rPr>
        <w:t>ultime sparizioni</w:t>
      </w:r>
      <w:r w:rsidRPr="003458F8">
        <w:rPr>
          <w:i w:val="0"/>
          <w:sz w:val="25"/>
          <w:szCs w:val="25"/>
        </w:rPr>
        <w:t>, mi riferisco alle barche che sono scomparse oltre la Gola del Diavolo o giù di li</w:t>
      </w:r>
      <w:r w:rsidR="00B47DE5">
        <w:rPr>
          <w:i w:val="0"/>
          <w:sz w:val="25"/>
          <w:szCs w:val="25"/>
        </w:rPr>
        <w:t>?”</w:t>
      </w:r>
    </w:p>
    <w:p w:rsidR="00BC6DF9" w:rsidRPr="003458F8" w:rsidRDefault="00177FDE" w:rsidP="00AF4FDE">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si mise a pensare un po’,</w:t>
      </w:r>
      <w:r w:rsidR="00BC6DF9" w:rsidRPr="003458F8">
        <w:rPr>
          <w:i w:val="0"/>
          <w:sz w:val="25"/>
          <w:szCs w:val="25"/>
        </w:rPr>
        <w:t xml:space="preserve"> prima di rispondermi.</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“Ho tante sensazioni, molte sono oscure e mi mettono paura. Ascolta adesso non potrei esserti d’aiuto ma </w:t>
      </w:r>
      <w:r w:rsidR="007B11A8" w:rsidRPr="003458F8">
        <w:rPr>
          <w:i w:val="0"/>
          <w:sz w:val="25"/>
          <w:szCs w:val="25"/>
        </w:rPr>
        <w:t>dimmi, dove ti posso trovare? N</w:t>
      </w:r>
      <w:r w:rsidRPr="003458F8">
        <w:rPr>
          <w:i w:val="0"/>
          <w:sz w:val="25"/>
          <w:szCs w:val="25"/>
        </w:rPr>
        <w:t>on so</w:t>
      </w:r>
      <w:r w:rsidR="007B11A8" w:rsidRPr="003458F8">
        <w:rPr>
          <w:i w:val="0"/>
          <w:sz w:val="25"/>
          <w:szCs w:val="25"/>
        </w:rPr>
        <w:t>,</w:t>
      </w:r>
      <w:r w:rsidRPr="003458F8">
        <w:rPr>
          <w:i w:val="0"/>
          <w:sz w:val="25"/>
          <w:szCs w:val="25"/>
        </w:rPr>
        <w:t xml:space="preserve"> dammi una mail ed</w:t>
      </w:r>
      <w:r w:rsidR="00CF5E03" w:rsidRPr="003458F8">
        <w:rPr>
          <w:i w:val="0"/>
          <w:sz w:val="25"/>
          <w:szCs w:val="25"/>
        </w:rPr>
        <w:t xml:space="preserve"> io ti prometto che appena vedrò le cose con maggiore chiarezza</w:t>
      </w:r>
      <w:r w:rsidRPr="003458F8">
        <w:rPr>
          <w:i w:val="0"/>
          <w:sz w:val="25"/>
          <w:szCs w:val="25"/>
        </w:rPr>
        <w:t xml:space="preserve">, ti </w:t>
      </w:r>
      <w:r w:rsidR="007B11A8" w:rsidRPr="003458F8">
        <w:rPr>
          <w:i w:val="0"/>
          <w:sz w:val="25"/>
          <w:szCs w:val="25"/>
        </w:rPr>
        <w:t xml:space="preserve">chiamerò </w:t>
      </w:r>
      <w:r w:rsidRPr="003458F8">
        <w:rPr>
          <w:i w:val="0"/>
          <w:sz w:val="25"/>
          <w:szCs w:val="25"/>
        </w:rPr>
        <w:t>o</w:t>
      </w:r>
      <w:r w:rsidR="007B11A8" w:rsidRPr="003458F8">
        <w:rPr>
          <w:i w:val="0"/>
          <w:sz w:val="25"/>
          <w:szCs w:val="25"/>
        </w:rPr>
        <w:t>ppure</w:t>
      </w:r>
      <w:r w:rsidR="00683D92" w:rsidRPr="003458F8">
        <w:rPr>
          <w:i w:val="0"/>
          <w:sz w:val="25"/>
          <w:szCs w:val="25"/>
        </w:rPr>
        <w:t xml:space="preserve"> ti scriverò. V</w:t>
      </w:r>
      <w:r w:rsidRPr="003458F8">
        <w:rPr>
          <w:i w:val="0"/>
          <w:sz w:val="25"/>
          <w:szCs w:val="25"/>
        </w:rPr>
        <w:t>a bene</w:t>
      </w:r>
      <w:r w:rsidR="00B47DE5">
        <w:rPr>
          <w:i w:val="0"/>
          <w:sz w:val="25"/>
          <w:szCs w:val="25"/>
        </w:rPr>
        <w:t>?”</w:t>
      </w:r>
    </w:p>
    <w:p w:rsidR="00BC6DF9" w:rsidRPr="003458F8" w:rsidRDefault="00BC6DF9" w:rsidP="00AF4FDE">
      <w:pPr>
        <w:spacing w:before="0" w:beforeAutospacing="0" w:after="0" w:afterAutospacing="0"/>
        <w:contextualSpacing/>
        <w:jc w:val="both"/>
        <w:rPr>
          <w:i w:val="0"/>
          <w:sz w:val="25"/>
          <w:szCs w:val="25"/>
        </w:rPr>
      </w:pPr>
      <w:r w:rsidRPr="003458F8">
        <w:rPr>
          <w:i w:val="0"/>
          <w:sz w:val="25"/>
          <w:szCs w:val="25"/>
        </w:rPr>
        <w:t xml:space="preserve">“Mi stai rispondendo </w:t>
      </w:r>
      <w:r w:rsidR="007B11A8" w:rsidRPr="003458F8">
        <w:rPr>
          <w:i w:val="0"/>
          <w:sz w:val="25"/>
          <w:szCs w:val="25"/>
        </w:rPr>
        <w:t>a</w:t>
      </w:r>
      <w:r w:rsidRPr="003458F8">
        <w:rPr>
          <w:i w:val="0"/>
          <w:sz w:val="25"/>
          <w:szCs w:val="25"/>
        </w:rPr>
        <w:t xml:space="preserve"> una domanda con un’altra domanda ma capisco che per te non può essere facile, ti ringrazio per qualunque cosa tu voglia o non voglia fare per me. E se mai dovessi avere bisogno di aiuto che ne so, un consiglio,</w:t>
      </w:r>
      <w:r w:rsidR="00CF5E03" w:rsidRPr="003458F8">
        <w:rPr>
          <w:i w:val="0"/>
          <w:sz w:val="25"/>
          <w:szCs w:val="25"/>
        </w:rPr>
        <w:t xml:space="preserve"> una birra in città, ricorda che</w:t>
      </w:r>
      <w:r w:rsidRPr="003458F8">
        <w:rPr>
          <w:i w:val="0"/>
          <w:sz w:val="25"/>
          <w:szCs w:val="25"/>
        </w:rPr>
        <w:t xml:space="preserve"> qui c’è un amico, un amico vero come lo ero per tuo padre</w:t>
      </w:r>
      <w:r w:rsidR="0062416F">
        <w:rPr>
          <w:i w:val="0"/>
          <w:sz w:val="25"/>
          <w:szCs w:val="25"/>
        </w:rPr>
        <w:t>.”</w:t>
      </w:r>
    </w:p>
    <w:p w:rsidR="00531907" w:rsidRPr="003458F8" w:rsidRDefault="00531907" w:rsidP="00AF4FDE">
      <w:pPr>
        <w:spacing w:before="0" w:beforeAutospacing="0" w:after="0" w:afterAutospacing="0"/>
        <w:contextualSpacing/>
        <w:jc w:val="both"/>
        <w:rPr>
          <w:i w:val="0"/>
          <w:sz w:val="25"/>
          <w:szCs w:val="25"/>
        </w:rPr>
      </w:pPr>
      <w:r w:rsidRPr="003458F8">
        <w:rPr>
          <w:i w:val="0"/>
          <w:sz w:val="25"/>
          <w:szCs w:val="25"/>
        </w:rPr>
        <w:t>Lei non mi rispose ma mi sorrise</w:t>
      </w:r>
      <w:r w:rsidR="00BC6DF9" w:rsidRPr="003458F8">
        <w:rPr>
          <w:i w:val="0"/>
          <w:sz w:val="25"/>
          <w:szCs w:val="25"/>
        </w:rPr>
        <w:t>, un sorriso che illuminò per un attimo tutta l’aria intorno a noi. Rimpian</w:t>
      </w:r>
      <w:r w:rsidR="00B73787" w:rsidRPr="003458F8">
        <w:rPr>
          <w:i w:val="0"/>
          <w:sz w:val="25"/>
          <w:szCs w:val="25"/>
        </w:rPr>
        <w:t>si di non aver avuto una figlia</w:t>
      </w:r>
      <w:r w:rsidR="00BC6DF9" w:rsidRPr="003458F8">
        <w:rPr>
          <w:i w:val="0"/>
          <w:sz w:val="25"/>
          <w:szCs w:val="25"/>
        </w:rPr>
        <w:t xml:space="preserve"> come lei, sensibile, fragile </w:t>
      </w:r>
      <w:r w:rsidR="007C792A" w:rsidRPr="003458F8">
        <w:rPr>
          <w:i w:val="0"/>
          <w:sz w:val="25"/>
          <w:szCs w:val="25"/>
        </w:rPr>
        <w:t xml:space="preserve">che avesse preso il </w:t>
      </w:r>
      <w:r w:rsidR="00BC6DF9" w:rsidRPr="003458F8">
        <w:rPr>
          <w:i w:val="0"/>
          <w:sz w:val="25"/>
          <w:szCs w:val="25"/>
        </w:rPr>
        <w:t>mio carattere curioso.</w:t>
      </w:r>
    </w:p>
    <w:p w:rsidR="00531907" w:rsidRPr="003458F8" w:rsidRDefault="00531907" w:rsidP="00AF4FDE">
      <w:pPr>
        <w:spacing w:before="0" w:beforeAutospacing="0" w:after="0" w:afterAutospacing="0"/>
        <w:contextualSpacing/>
        <w:jc w:val="both"/>
        <w:rPr>
          <w:i w:val="0"/>
          <w:sz w:val="25"/>
          <w:szCs w:val="25"/>
        </w:rPr>
      </w:pPr>
      <w:r w:rsidRPr="003458F8">
        <w:rPr>
          <w:i w:val="0"/>
          <w:sz w:val="25"/>
          <w:szCs w:val="25"/>
        </w:rPr>
        <w:t>“Sono gli spiriti d’acqua a chiamarti</w:t>
      </w:r>
      <w:r w:rsidR="005D4DD9" w:rsidRPr="003458F8">
        <w:rPr>
          <w:i w:val="0"/>
          <w:sz w:val="25"/>
          <w:szCs w:val="25"/>
        </w:rPr>
        <w:t>,</w:t>
      </w:r>
      <w:r w:rsidRPr="003458F8">
        <w:rPr>
          <w:i w:val="0"/>
          <w:sz w:val="25"/>
          <w:szCs w:val="25"/>
        </w:rPr>
        <w:t xml:space="preserve"> e tu neghi loro ogni contatto. Tu sei parte di quel mondo oscuro e salato a cui sei scampato in un’altra vita miracolosamente.”</w:t>
      </w:r>
    </w:p>
    <w:p w:rsidR="00706A82" w:rsidRPr="003458F8" w:rsidRDefault="003E0143" w:rsidP="00AF4FDE">
      <w:pPr>
        <w:spacing w:before="0" w:beforeAutospacing="0" w:after="0" w:afterAutospacing="0"/>
        <w:contextualSpacing/>
        <w:jc w:val="both"/>
        <w:rPr>
          <w:i w:val="0"/>
          <w:sz w:val="25"/>
          <w:szCs w:val="25"/>
        </w:rPr>
      </w:pPr>
      <w:r w:rsidRPr="003458F8">
        <w:rPr>
          <w:i w:val="0"/>
          <w:sz w:val="25"/>
          <w:szCs w:val="25"/>
        </w:rPr>
        <w:t>Ci</w:t>
      </w:r>
      <w:r w:rsidR="00531907" w:rsidRPr="003458F8">
        <w:rPr>
          <w:i w:val="0"/>
          <w:sz w:val="25"/>
          <w:szCs w:val="25"/>
        </w:rPr>
        <w:t xml:space="preserve"> sono cose che accetto durante una conversazione e cose che accetto meno, non per ipocrisia ma per semplice </w:t>
      </w:r>
      <w:r w:rsidRPr="003458F8">
        <w:rPr>
          <w:i w:val="0"/>
          <w:sz w:val="25"/>
          <w:szCs w:val="25"/>
        </w:rPr>
        <w:t>tutela</w:t>
      </w:r>
      <w:r w:rsidR="00531907" w:rsidRPr="003458F8">
        <w:rPr>
          <w:i w:val="0"/>
          <w:sz w:val="25"/>
          <w:szCs w:val="25"/>
        </w:rPr>
        <w:t xml:space="preserve"> del mio tempo che per una sola vita, non basta mai. </w:t>
      </w:r>
    </w:p>
    <w:p w:rsidR="00FE1313" w:rsidRDefault="00531907" w:rsidP="00AF4FDE">
      <w:pPr>
        <w:spacing w:before="0" w:beforeAutospacing="0" w:after="0" w:afterAutospacing="0"/>
        <w:contextualSpacing/>
        <w:jc w:val="both"/>
        <w:rPr>
          <w:i w:val="0"/>
          <w:sz w:val="25"/>
          <w:szCs w:val="25"/>
        </w:rPr>
      </w:pPr>
      <w:r w:rsidRPr="003458F8">
        <w:rPr>
          <w:i w:val="0"/>
          <w:sz w:val="25"/>
          <w:szCs w:val="25"/>
        </w:rPr>
        <w:t xml:space="preserve">Le parole di Mary </w:t>
      </w:r>
      <w:proofErr w:type="spellStart"/>
      <w:r w:rsidRPr="003458F8">
        <w:rPr>
          <w:i w:val="0"/>
          <w:sz w:val="25"/>
          <w:szCs w:val="25"/>
        </w:rPr>
        <w:t>Ann</w:t>
      </w:r>
      <w:proofErr w:type="spellEnd"/>
      <w:r w:rsidRPr="003458F8">
        <w:rPr>
          <w:i w:val="0"/>
          <w:sz w:val="25"/>
          <w:szCs w:val="25"/>
        </w:rPr>
        <w:t xml:space="preserve"> non riuscivano a smuovere nulla in me. A dire la verità</w:t>
      </w:r>
      <w:r w:rsidR="00683D92" w:rsidRPr="003458F8">
        <w:rPr>
          <w:i w:val="0"/>
          <w:sz w:val="25"/>
          <w:szCs w:val="25"/>
        </w:rPr>
        <w:t>,</w:t>
      </w:r>
      <w:r w:rsidRPr="003458F8">
        <w:rPr>
          <w:i w:val="0"/>
          <w:sz w:val="25"/>
          <w:szCs w:val="25"/>
        </w:rPr>
        <w:t xml:space="preserve"> non mi sentivo di raffigurare quel personaggio di cui raccontav</w:t>
      </w:r>
      <w:r w:rsidR="00FE1313">
        <w:rPr>
          <w:i w:val="0"/>
          <w:sz w:val="25"/>
          <w:szCs w:val="25"/>
        </w:rPr>
        <w:t xml:space="preserve">a la favoletta </w:t>
      </w:r>
      <w:r w:rsidRPr="003458F8">
        <w:rPr>
          <w:i w:val="0"/>
          <w:sz w:val="25"/>
          <w:szCs w:val="25"/>
        </w:rPr>
        <w:t>drammatica.</w:t>
      </w:r>
      <w:r w:rsidR="00FE1313">
        <w:rPr>
          <w:i w:val="0"/>
          <w:sz w:val="25"/>
          <w:szCs w:val="25"/>
        </w:rPr>
        <w:t xml:space="preserve"> </w:t>
      </w:r>
    </w:p>
    <w:p w:rsidR="00706A82" w:rsidRPr="003458F8" w:rsidRDefault="00626338" w:rsidP="00AF4FDE">
      <w:pPr>
        <w:spacing w:before="0" w:beforeAutospacing="0" w:after="0" w:afterAutospacing="0"/>
        <w:contextualSpacing/>
        <w:jc w:val="both"/>
        <w:rPr>
          <w:i w:val="0"/>
          <w:sz w:val="25"/>
          <w:szCs w:val="25"/>
        </w:rPr>
      </w:pPr>
      <w:r w:rsidRPr="003458F8">
        <w:rPr>
          <w:i w:val="0"/>
          <w:sz w:val="25"/>
          <w:szCs w:val="25"/>
        </w:rPr>
        <w:t xml:space="preserve">Le strinsi la mano in cenno di saluto. </w:t>
      </w:r>
    </w:p>
    <w:p w:rsidR="00BC6DF9" w:rsidRPr="003458F8" w:rsidRDefault="00626338" w:rsidP="00AF4FDE">
      <w:pPr>
        <w:spacing w:before="0" w:beforeAutospacing="0" w:after="0" w:afterAutospacing="0"/>
        <w:contextualSpacing/>
        <w:jc w:val="both"/>
        <w:rPr>
          <w:i w:val="0"/>
          <w:sz w:val="25"/>
          <w:szCs w:val="25"/>
        </w:rPr>
      </w:pPr>
      <w:r w:rsidRPr="003458F8">
        <w:rPr>
          <w:i w:val="0"/>
          <w:sz w:val="25"/>
          <w:szCs w:val="25"/>
        </w:rPr>
        <w:t xml:space="preserve">Dovevo </w:t>
      </w:r>
      <w:r w:rsidR="000260A1" w:rsidRPr="003458F8">
        <w:rPr>
          <w:i w:val="0"/>
          <w:sz w:val="25"/>
          <w:szCs w:val="25"/>
        </w:rPr>
        <w:t>s</w:t>
      </w:r>
      <w:r w:rsidRPr="003458F8">
        <w:rPr>
          <w:i w:val="0"/>
          <w:sz w:val="25"/>
          <w:szCs w:val="25"/>
        </w:rPr>
        <w:t xml:space="preserve">mettere di cercare fantasmi nella testa di </w:t>
      </w:r>
      <w:r w:rsidR="00683D92" w:rsidRPr="003458F8">
        <w:rPr>
          <w:i w:val="0"/>
          <w:sz w:val="25"/>
          <w:szCs w:val="25"/>
        </w:rPr>
        <w:t>giovani donne impressionabili</w:t>
      </w:r>
      <w:r w:rsidRPr="003458F8">
        <w:rPr>
          <w:i w:val="0"/>
          <w:sz w:val="25"/>
          <w:szCs w:val="25"/>
        </w:rPr>
        <w:t>.</w:t>
      </w:r>
    </w:p>
    <w:p w:rsidR="007D1F40" w:rsidRPr="003458F8" w:rsidRDefault="00626338" w:rsidP="00AF4FDE">
      <w:pPr>
        <w:spacing w:before="0" w:beforeAutospacing="0" w:after="0" w:afterAutospacing="0"/>
        <w:contextualSpacing/>
        <w:jc w:val="both"/>
        <w:rPr>
          <w:i w:val="0"/>
          <w:sz w:val="25"/>
          <w:szCs w:val="25"/>
        </w:rPr>
      </w:pPr>
      <w:r w:rsidRPr="003458F8">
        <w:rPr>
          <w:i w:val="0"/>
          <w:sz w:val="25"/>
          <w:szCs w:val="25"/>
        </w:rPr>
        <w:lastRenderedPageBreak/>
        <w:t xml:space="preserve">Lei rispose alla stretta facendomi male poi la guardai negli occhi e vidi qualcosa d’inumano che oscurava l’iride chiara, un velo come di follia o peggio ancora, di cattiveria. </w:t>
      </w:r>
    </w:p>
    <w:p w:rsidR="00626338" w:rsidRPr="003458F8" w:rsidRDefault="00626338" w:rsidP="00AF4FDE">
      <w:pPr>
        <w:spacing w:before="0" w:beforeAutospacing="0" w:after="0" w:afterAutospacing="0"/>
        <w:contextualSpacing/>
        <w:jc w:val="both"/>
        <w:rPr>
          <w:i w:val="0"/>
          <w:sz w:val="25"/>
          <w:szCs w:val="25"/>
        </w:rPr>
      </w:pPr>
      <w:r w:rsidRPr="003458F8">
        <w:rPr>
          <w:i w:val="0"/>
          <w:sz w:val="25"/>
          <w:szCs w:val="25"/>
        </w:rPr>
        <w:t>Poco dopo mi liberò</w:t>
      </w:r>
      <w:r w:rsidR="007D1F40" w:rsidRPr="003458F8">
        <w:rPr>
          <w:i w:val="0"/>
          <w:sz w:val="25"/>
          <w:szCs w:val="25"/>
        </w:rPr>
        <w:t>,</w:t>
      </w:r>
      <w:r w:rsidRPr="003458F8">
        <w:rPr>
          <w:i w:val="0"/>
          <w:sz w:val="25"/>
          <w:szCs w:val="25"/>
        </w:rPr>
        <w:t xml:space="preserve"> e nel palmo vidi delle piccole ferite d’unghia, che sanguinavano.</w:t>
      </w:r>
    </w:p>
    <w:p w:rsidR="00626338" w:rsidRPr="003458F8" w:rsidRDefault="00626338" w:rsidP="00AF4FDE">
      <w:pPr>
        <w:spacing w:before="0" w:beforeAutospacing="0" w:after="0" w:afterAutospacing="0"/>
        <w:contextualSpacing/>
        <w:jc w:val="both"/>
        <w:rPr>
          <w:i w:val="0"/>
          <w:sz w:val="25"/>
          <w:szCs w:val="25"/>
        </w:rPr>
      </w:pPr>
      <w:r w:rsidRPr="003458F8">
        <w:rPr>
          <w:i w:val="0"/>
          <w:sz w:val="25"/>
          <w:szCs w:val="25"/>
        </w:rPr>
        <w:t>La ragazza sembrò non essersi accorta di nulla.</w:t>
      </w:r>
    </w:p>
    <w:p w:rsidR="00626338" w:rsidRPr="003458F8" w:rsidRDefault="006B38E7" w:rsidP="00AF4FDE">
      <w:pPr>
        <w:spacing w:before="0" w:beforeAutospacing="0" w:after="0" w:afterAutospacing="0"/>
        <w:contextualSpacing/>
        <w:jc w:val="both"/>
        <w:rPr>
          <w:i w:val="0"/>
          <w:sz w:val="25"/>
          <w:szCs w:val="25"/>
        </w:rPr>
      </w:pPr>
      <w:r w:rsidRPr="003458F8">
        <w:rPr>
          <w:i w:val="0"/>
          <w:sz w:val="25"/>
          <w:szCs w:val="25"/>
        </w:rPr>
        <w:t xml:space="preserve">“Ciao </w:t>
      </w:r>
      <w:proofErr w:type="spellStart"/>
      <w:r w:rsidRPr="003458F8">
        <w:rPr>
          <w:i w:val="0"/>
          <w:sz w:val="25"/>
          <w:szCs w:val="25"/>
        </w:rPr>
        <w:t>Armet</w:t>
      </w:r>
      <w:proofErr w:type="spellEnd"/>
      <w:r w:rsidR="00626338" w:rsidRPr="003458F8">
        <w:rPr>
          <w:i w:val="0"/>
          <w:sz w:val="25"/>
          <w:szCs w:val="25"/>
        </w:rPr>
        <w:t>, contenta d’averti rivisto.</w:t>
      </w:r>
      <w:r w:rsidR="00584892" w:rsidRPr="003458F8">
        <w:rPr>
          <w:i w:val="0"/>
          <w:sz w:val="25"/>
          <w:szCs w:val="25"/>
        </w:rPr>
        <w:t xml:space="preserve"> Non devi temere quello che senti perché loro sanno di non poterti avere ed è per queste che ti perseguitano.</w:t>
      </w:r>
      <w:r w:rsidR="00626338" w:rsidRPr="003458F8">
        <w:rPr>
          <w:i w:val="0"/>
          <w:sz w:val="25"/>
          <w:szCs w:val="25"/>
        </w:rPr>
        <w:t>”</w:t>
      </w:r>
      <w:r w:rsidR="00312CC8" w:rsidRPr="003458F8">
        <w:rPr>
          <w:i w:val="0"/>
          <w:sz w:val="25"/>
          <w:szCs w:val="25"/>
        </w:rPr>
        <w:t>,</w:t>
      </w:r>
      <w:r w:rsidR="00626338" w:rsidRPr="003458F8">
        <w:rPr>
          <w:i w:val="0"/>
          <w:sz w:val="25"/>
          <w:szCs w:val="25"/>
        </w:rPr>
        <w:t xml:space="preserve"> sulle sue </w:t>
      </w:r>
      <w:proofErr w:type="spellStart"/>
      <w:r w:rsidR="00626338" w:rsidRPr="003458F8">
        <w:rPr>
          <w:i w:val="0"/>
          <w:sz w:val="25"/>
          <w:szCs w:val="25"/>
        </w:rPr>
        <w:t>guancie</w:t>
      </w:r>
      <w:proofErr w:type="spellEnd"/>
      <w:r w:rsidR="00626338" w:rsidRPr="003458F8">
        <w:rPr>
          <w:i w:val="0"/>
          <w:sz w:val="25"/>
          <w:szCs w:val="25"/>
        </w:rPr>
        <w:t xml:space="preserve"> si notava il rossore tipico d’un essere timido.</w:t>
      </w:r>
    </w:p>
    <w:p w:rsidR="00626338" w:rsidRPr="003458F8" w:rsidRDefault="00626338" w:rsidP="00AF4FDE">
      <w:pPr>
        <w:spacing w:before="0" w:beforeAutospacing="0" w:after="0" w:afterAutospacing="0"/>
        <w:contextualSpacing/>
        <w:jc w:val="both"/>
        <w:rPr>
          <w:i w:val="0"/>
          <w:sz w:val="25"/>
          <w:szCs w:val="25"/>
        </w:rPr>
      </w:pPr>
      <w:r w:rsidRPr="003458F8">
        <w:rPr>
          <w:i w:val="0"/>
          <w:sz w:val="25"/>
          <w:szCs w:val="25"/>
        </w:rPr>
        <w:t>“Ciao.</w:t>
      </w:r>
      <w:r w:rsidR="00584892" w:rsidRPr="003458F8">
        <w:rPr>
          <w:i w:val="0"/>
          <w:sz w:val="25"/>
          <w:szCs w:val="25"/>
        </w:rPr>
        <w:t xml:space="preserve"> Aspetta </w:t>
      </w:r>
      <w:proofErr w:type="spellStart"/>
      <w:r w:rsidR="00584892" w:rsidRPr="003458F8">
        <w:rPr>
          <w:i w:val="0"/>
          <w:sz w:val="25"/>
          <w:szCs w:val="25"/>
        </w:rPr>
        <w:t>Ann</w:t>
      </w:r>
      <w:proofErr w:type="spellEnd"/>
      <w:r w:rsidR="00584892" w:rsidRPr="003458F8">
        <w:rPr>
          <w:i w:val="0"/>
          <w:sz w:val="25"/>
          <w:szCs w:val="25"/>
        </w:rPr>
        <w:t>, non capisco? Ch</w:t>
      </w:r>
      <w:r w:rsidR="00E462FA" w:rsidRPr="003458F8">
        <w:rPr>
          <w:i w:val="0"/>
          <w:sz w:val="25"/>
          <w:szCs w:val="25"/>
        </w:rPr>
        <w:t>i mi aspetta e perché? Chi sono, sono davvero fantasmi o credi che siano solo visioni di gente che penso o credo d’aver visto da qualche parte? Forse sto impazzando per una storia che non ha nul</w:t>
      </w:r>
      <w:r w:rsidR="00FE1313">
        <w:rPr>
          <w:i w:val="0"/>
          <w:sz w:val="25"/>
          <w:szCs w:val="25"/>
        </w:rPr>
        <w:t xml:space="preserve">la di fenomenale. Ciao Mary </w:t>
      </w:r>
      <w:proofErr w:type="spellStart"/>
      <w:r w:rsidR="00FE1313">
        <w:rPr>
          <w:i w:val="0"/>
          <w:sz w:val="25"/>
          <w:szCs w:val="25"/>
        </w:rPr>
        <w:t>Ann</w:t>
      </w:r>
      <w:proofErr w:type="spellEnd"/>
      <w:r w:rsidRPr="003458F8">
        <w:rPr>
          <w:i w:val="0"/>
          <w:sz w:val="25"/>
          <w:szCs w:val="25"/>
        </w:rPr>
        <w:t>”</w:t>
      </w:r>
      <w:r w:rsidR="00E462FA" w:rsidRPr="003458F8">
        <w:rPr>
          <w:i w:val="0"/>
          <w:sz w:val="25"/>
          <w:szCs w:val="25"/>
        </w:rPr>
        <w:t>, ma</w:t>
      </w:r>
      <w:r w:rsidRPr="003458F8">
        <w:rPr>
          <w:i w:val="0"/>
          <w:sz w:val="25"/>
          <w:szCs w:val="25"/>
        </w:rPr>
        <w:t xml:space="preserve"> appena pronunciata la parola di saluto e girate le spalle</w:t>
      </w:r>
      <w:r w:rsidR="00312CC8" w:rsidRPr="003458F8">
        <w:rPr>
          <w:i w:val="0"/>
          <w:sz w:val="25"/>
          <w:szCs w:val="25"/>
        </w:rPr>
        <w:t>, sentì</w:t>
      </w:r>
      <w:r w:rsidRPr="003458F8">
        <w:rPr>
          <w:i w:val="0"/>
          <w:sz w:val="25"/>
          <w:szCs w:val="25"/>
        </w:rPr>
        <w:t xml:space="preserve"> una voce roca e spaventosa.</w:t>
      </w:r>
    </w:p>
    <w:p w:rsidR="00626338" w:rsidRPr="003458F8" w:rsidRDefault="00626338" w:rsidP="00AF4FDE">
      <w:pPr>
        <w:spacing w:before="0" w:beforeAutospacing="0" w:after="0" w:afterAutospacing="0"/>
        <w:contextualSpacing/>
        <w:jc w:val="both"/>
        <w:rPr>
          <w:i w:val="0"/>
          <w:sz w:val="25"/>
          <w:szCs w:val="25"/>
        </w:rPr>
      </w:pPr>
      <w:r w:rsidRPr="003458F8">
        <w:rPr>
          <w:i w:val="0"/>
          <w:sz w:val="25"/>
          <w:szCs w:val="25"/>
        </w:rPr>
        <w:t>“</w:t>
      </w:r>
      <w:r w:rsidR="00A15D67" w:rsidRPr="003458F8">
        <w:rPr>
          <w:sz w:val="25"/>
          <w:szCs w:val="25"/>
        </w:rPr>
        <w:t>Benvenuto a caccia</w:t>
      </w:r>
      <w:r w:rsidR="009E2DCA" w:rsidRPr="003458F8">
        <w:rPr>
          <w:sz w:val="25"/>
          <w:szCs w:val="25"/>
        </w:rPr>
        <w:t xml:space="preserve">, </w:t>
      </w:r>
      <w:proofErr w:type="spellStart"/>
      <w:r w:rsidR="009E2DCA" w:rsidRPr="003458F8">
        <w:rPr>
          <w:sz w:val="25"/>
          <w:szCs w:val="25"/>
        </w:rPr>
        <w:t>Birdy</w:t>
      </w:r>
      <w:proofErr w:type="spellEnd"/>
      <w:r w:rsidR="00466F72" w:rsidRPr="003458F8">
        <w:rPr>
          <w:i w:val="0"/>
          <w:sz w:val="25"/>
          <w:szCs w:val="25"/>
        </w:rPr>
        <w:t>!</w:t>
      </w:r>
      <w:r w:rsidR="0039023B" w:rsidRPr="003458F8">
        <w:rPr>
          <w:i w:val="0"/>
          <w:sz w:val="25"/>
          <w:szCs w:val="25"/>
        </w:rPr>
        <w:t>”</w:t>
      </w:r>
      <w:r w:rsidR="00370115" w:rsidRPr="003458F8">
        <w:rPr>
          <w:i w:val="0"/>
          <w:sz w:val="25"/>
          <w:szCs w:val="25"/>
        </w:rPr>
        <w:t>, un lampo provocò un cortocircuito nei pensieri e l’unico ricordo di quel breve momento fu l’immagine di un ragazzino che stava annegando nel mare ed io lo vedevo sprofondare mentre lui con gli occhi chiusi si riempiva i polmoni d’acqua.</w:t>
      </w:r>
    </w:p>
    <w:p w:rsidR="0039023B" w:rsidRPr="003458F8" w:rsidRDefault="0039023B" w:rsidP="00AF4FDE">
      <w:pPr>
        <w:spacing w:before="0" w:beforeAutospacing="0" w:after="0" w:afterAutospacing="0"/>
        <w:contextualSpacing/>
        <w:jc w:val="both"/>
        <w:rPr>
          <w:i w:val="0"/>
          <w:sz w:val="25"/>
          <w:szCs w:val="25"/>
        </w:rPr>
      </w:pPr>
      <w:r w:rsidRPr="003458F8">
        <w:rPr>
          <w:i w:val="0"/>
          <w:sz w:val="25"/>
          <w:szCs w:val="25"/>
        </w:rPr>
        <w:t>Cercai di mantenere il controllo e mi girai ma lei stava si stava già allontanando e la voce forse era stata un parto della mia mente.</w:t>
      </w:r>
    </w:p>
    <w:p w:rsidR="002E4C19" w:rsidRPr="003458F8" w:rsidRDefault="0039023B" w:rsidP="00AF4FDE">
      <w:pPr>
        <w:spacing w:before="0" w:beforeAutospacing="0" w:after="0" w:afterAutospacing="0"/>
        <w:contextualSpacing/>
        <w:jc w:val="both"/>
        <w:rPr>
          <w:i w:val="0"/>
          <w:sz w:val="25"/>
          <w:szCs w:val="25"/>
        </w:rPr>
      </w:pPr>
      <w:r w:rsidRPr="003458F8">
        <w:rPr>
          <w:i w:val="0"/>
          <w:sz w:val="25"/>
          <w:szCs w:val="25"/>
        </w:rPr>
        <w:t xml:space="preserve">Un flash mi riportò alla figura anzi al fantasma del povero Conrad. </w:t>
      </w:r>
    </w:p>
    <w:p w:rsidR="0039023B" w:rsidRPr="003458F8" w:rsidRDefault="0039023B" w:rsidP="00AF4FDE">
      <w:pPr>
        <w:spacing w:before="0" w:beforeAutospacing="0" w:after="0" w:afterAutospacing="0"/>
        <w:contextualSpacing/>
        <w:jc w:val="both"/>
        <w:rPr>
          <w:i w:val="0"/>
          <w:sz w:val="25"/>
          <w:szCs w:val="25"/>
        </w:rPr>
      </w:pPr>
      <w:r w:rsidRPr="003458F8">
        <w:rPr>
          <w:i w:val="0"/>
          <w:sz w:val="25"/>
          <w:szCs w:val="25"/>
        </w:rPr>
        <w:t>Stavo riconsiderando molti degli aspetti più logici della vita d’uno scrittore, oramai i miei metodi d’indagine erano come le uova di din</w:t>
      </w:r>
      <w:r w:rsidR="00CE7ADC" w:rsidRPr="003458F8">
        <w:rPr>
          <w:i w:val="0"/>
          <w:sz w:val="25"/>
          <w:szCs w:val="25"/>
        </w:rPr>
        <w:t>osauro, fossili per un museo.</w:t>
      </w:r>
    </w:p>
    <w:p w:rsidR="002E4C19" w:rsidRPr="003458F8" w:rsidRDefault="00930B3A" w:rsidP="00AF4FDE">
      <w:pPr>
        <w:spacing w:before="0" w:beforeAutospacing="0" w:after="0" w:afterAutospacing="0"/>
        <w:contextualSpacing/>
        <w:jc w:val="both"/>
        <w:rPr>
          <w:i w:val="0"/>
          <w:sz w:val="25"/>
          <w:szCs w:val="25"/>
        </w:rPr>
      </w:pPr>
      <w:r w:rsidRPr="003458F8">
        <w:rPr>
          <w:i w:val="0"/>
          <w:sz w:val="25"/>
          <w:szCs w:val="25"/>
        </w:rPr>
        <w:t xml:space="preserve">Quei piccoli segreti stavano diventando una via selciata d’ombre. </w:t>
      </w:r>
    </w:p>
    <w:p w:rsidR="00930B3A" w:rsidRPr="003458F8" w:rsidRDefault="00930B3A" w:rsidP="00AF4FDE">
      <w:pPr>
        <w:spacing w:before="0" w:beforeAutospacing="0" w:after="0" w:afterAutospacing="0"/>
        <w:contextualSpacing/>
        <w:jc w:val="both"/>
        <w:rPr>
          <w:i w:val="0"/>
          <w:sz w:val="25"/>
          <w:szCs w:val="25"/>
        </w:rPr>
      </w:pPr>
      <w:r w:rsidRPr="003458F8">
        <w:rPr>
          <w:i w:val="0"/>
          <w:sz w:val="25"/>
          <w:szCs w:val="25"/>
        </w:rPr>
        <w:t xml:space="preserve">Non volevo nemmeno immaginare </w:t>
      </w:r>
      <w:r w:rsidR="005D4DD9" w:rsidRPr="003458F8">
        <w:rPr>
          <w:i w:val="0"/>
          <w:sz w:val="25"/>
          <w:szCs w:val="25"/>
        </w:rPr>
        <w:t>quanti file</w:t>
      </w:r>
      <w:r w:rsidRPr="003458F8">
        <w:rPr>
          <w:i w:val="0"/>
          <w:sz w:val="25"/>
          <w:szCs w:val="25"/>
        </w:rPr>
        <w:t xml:space="preserve"> e quanti dossier fossero in posses</w:t>
      </w:r>
      <w:r w:rsidR="00FE1313">
        <w:rPr>
          <w:i w:val="0"/>
          <w:sz w:val="25"/>
          <w:szCs w:val="25"/>
        </w:rPr>
        <w:t xml:space="preserve">so della Marina Militare, tutti </w:t>
      </w:r>
      <w:r w:rsidRPr="003458F8">
        <w:rPr>
          <w:i w:val="0"/>
          <w:sz w:val="25"/>
          <w:szCs w:val="25"/>
        </w:rPr>
        <w:t xml:space="preserve">sollecitanti </w:t>
      </w:r>
      <w:r w:rsidR="00FE1313">
        <w:rPr>
          <w:i w:val="0"/>
          <w:sz w:val="25"/>
          <w:szCs w:val="25"/>
        </w:rPr>
        <w:t xml:space="preserve">avvistamenti precari e fantasmi </w:t>
      </w:r>
      <w:r w:rsidRPr="003458F8">
        <w:rPr>
          <w:i w:val="0"/>
          <w:sz w:val="25"/>
          <w:szCs w:val="25"/>
        </w:rPr>
        <w:t>d’imbarcazioni mai ritornate al porto.</w:t>
      </w:r>
    </w:p>
    <w:p w:rsidR="002E4C19" w:rsidRPr="003458F8" w:rsidRDefault="007B31F1" w:rsidP="00AF4FDE">
      <w:pPr>
        <w:spacing w:before="0" w:beforeAutospacing="0" w:after="0" w:afterAutospacing="0"/>
        <w:contextualSpacing/>
        <w:jc w:val="both"/>
        <w:rPr>
          <w:i w:val="0"/>
          <w:sz w:val="25"/>
          <w:szCs w:val="25"/>
        </w:rPr>
      </w:pPr>
      <w:r w:rsidRPr="003458F8">
        <w:rPr>
          <w:i w:val="0"/>
          <w:sz w:val="25"/>
          <w:szCs w:val="25"/>
        </w:rPr>
        <w:t>Il gior</w:t>
      </w:r>
      <w:r w:rsidR="008A4569" w:rsidRPr="003458F8">
        <w:rPr>
          <w:i w:val="0"/>
          <w:sz w:val="25"/>
          <w:szCs w:val="25"/>
        </w:rPr>
        <w:t xml:space="preserve">no dopo Mary </w:t>
      </w:r>
      <w:proofErr w:type="spellStart"/>
      <w:r w:rsidR="008A4569" w:rsidRPr="003458F8">
        <w:rPr>
          <w:i w:val="0"/>
          <w:sz w:val="25"/>
          <w:szCs w:val="25"/>
        </w:rPr>
        <w:t>Ann</w:t>
      </w:r>
      <w:proofErr w:type="spellEnd"/>
      <w:r w:rsidR="008A4569" w:rsidRPr="003458F8">
        <w:rPr>
          <w:i w:val="0"/>
          <w:sz w:val="25"/>
          <w:szCs w:val="25"/>
        </w:rPr>
        <w:t xml:space="preserve"> mi chiamò dice</w:t>
      </w:r>
      <w:r w:rsidRPr="003458F8">
        <w:rPr>
          <w:i w:val="0"/>
          <w:sz w:val="25"/>
          <w:szCs w:val="25"/>
        </w:rPr>
        <w:t xml:space="preserve">ndomi d’aver fatto uno strano sogno. </w:t>
      </w:r>
    </w:p>
    <w:p w:rsidR="0039023B" w:rsidRPr="003458F8" w:rsidRDefault="007B31F1" w:rsidP="00AF4FDE">
      <w:pPr>
        <w:spacing w:before="0" w:beforeAutospacing="0" w:after="0" w:afterAutospacing="0"/>
        <w:contextualSpacing/>
        <w:jc w:val="both"/>
        <w:rPr>
          <w:i w:val="0"/>
          <w:sz w:val="25"/>
          <w:szCs w:val="25"/>
        </w:rPr>
      </w:pPr>
      <w:r w:rsidRPr="003458F8">
        <w:rPr>
          <w:i w:val="0"/>
          <w:sz w:val="25"/>
          <w:szCs w:val="25"/>
        </w:rPr>
        <w:t xml:space="preserve">In questo sogno aveva visto una piccola imbarcazione arenata alla bocca del canale di drenaggio vicino al Delta, a due </w:t>
      </w:r>
      <w:r w:rsidR="00683D92" w:rsidRPr="003458F8">
        <w:rPr>
          <w:i w:val="0"/>
          <w:sz w:val="25"/>
          <w:szCs w:val="25"/>
        </w:rPr>
        <w:t>chilometri,</w:t>
      </w:r>
      <w:r w:rsidR="008E3DE2" w:rsidRPr="003458F8">
        <w:rPr>
          <w:i w:val="0"/>
          <w:sz w:val="25"/>
          <w:szCs w:val="25"/>
        </w:rPr>
        <w:t xml:space="preserve"> appena dal porto di </w:t>
      </w:r>
      <w:proofErr w:type="spellStart"/>
      <w:r w:rsidR="008E3DE2" w:rsidRPr="003458F8">
        <w:rPr>
          <w:i w:val="0"/>
          <w:sz w:val="25"/>
          <w:szCs w:val="25"/>
        </w:rPr>
        <w:t>Seits</w:t>
      </w:r>
      <w:proofErr w:type="spellEnd"/>
      <w:r w:rsidR="008A4569" w:rsidRPr="003458F8">
        <w:rPr>
          <w:i w:val="0"/>
          <w:sz w:val="25"/>
          <w:szCs w:val="25"/>
        </w:rPr>
        <w:t xml:space="preserve"> </w:t>
      </w:r>
      <w:r w:rsidR="008E3DE2" w:rsidRPr="003458F8">
        <w:rPr>
          <w:i w:val="0"/>
          <w:sz w:val="25"/>
          <w:szCs w:val="25"/>
        </w:rPr>
        <w:t xml:space="preserve">e </w:t>
      </w:r>
      <w:r w:rsidR="008A4569" w:rsidRPr="003458F8">
        <w:rPr>
          <w:i w:val="0"/>
          <w:sz w:val="25"/>
          <w:szCs w:val="25"/>
        </w:rPr>
        <w:t>n</w:t>
      </w:r>
      <w:r w:rsidR="008E3DE2" w:rsidRPr="003458F8">
        <w:rPr>
          <w:i w:val="0"/>
          <w:sz w:val="25"/>
          <w:szCs w:val="25"/>
        </w:rPr>
        <w:t>el suo sogno, raccontava sempre</w:t>
      </w:r>
      <w:r w:rsidR="008A4569" w:rsidRPr="003458F8">
        <w:rPr>
          <w:i w:val="0"/>
          <w:sz w:val="25"/>
          <w:szCs w:val="25"/>
        </w:rPr>
        <w:t xml:space="preserve"> d’aver visto mostri marini che plagiavano le </w:t>
      </w:r>
      <w:r w:rsidR="008E3DE2" w:rsidRPr="003458F8">
        <w:rPr>
          <w:i w:val="0"/>
          <w:sz w:val="25"/>
          <w:szCs w:val="25"/>
        </w:rPr>
        <w:t xml:space="preserve">loro </w:t>
      </w:r>
      <w:r w:rsidR="008A4569" w:rsidRPr="003458F8">
        <w:rPr>
          <w:i w:val="0"/>
          <w:sz w:val="25"/>
          <w:szCs w:val="25"/>
        </w:rPr>
        <w:t xml:space="preserve">vittime prima di trascinarle </w:t>
      </w:r>
      <w:r w:rsidR="008E3DE2" w:rsidRPr="003458F8">
        <w:rPr>
          <w:i w:val="0"/>
          <w:sz w:val="25"/>
          <w:szCs w:val="25"/>
        </w:rPr>
        <w:t xml:space="preserve">verso </w:t>
      </w:r>
      <w:r w:rsidR="008A4569" w:rsidRPr="003458F8">
        <w:rPr>
          <w:i w:val="0"/>
          <w:sz w:val="25"/>
          <w:szCs w:val="25"/>
        </w:rPr>
        <w:t>i fondali.</w:t>
      </w:r>
    </w:p>
    <w:p w:rsidR="008A4569" w:rsidRPr="003458F8" w:rsidRDefault="008A4569" w:rsidP="00AF4FDE">
      <w:pPr>
        <w:spacing w:before="0" w:beforeAutospacing="0" w:after="0" w:afterAutospacing="0"/>
        <w:contextualSpacing/>
        <w:jc w:val="both"/>
        <w:rPr>
          <w:i w:val="0"/>
          <w:sz w:val="25"/>
          <w:szCs w:val="25"/>
        </w:rPr>
      </w:pPr>
      <w:r w:rsidRPr="003458F8">
        <w:rPr>
          <w:i w:val="0"/>
          <w:sz w:val="25"/>
          <w:szCs w:val="25"/>
        </w:rPr>
        <w:t>Non mi feci un’idea par</w:t>
      </w:r>
      <w:r w:rsidR="007E0E35" w:rsidRPr="003458F8">
        <w:rPr>
          <w:i w:val="0"/>
          <w:sz w:val="25"/>
          <w:szCs w:val="25"/>
        </w:rPr>
        <w:t>ticolare di quella telefonata. L</w:t>
      </w:r>
      <w:r w:rsidRPr="003458F8">
        <w:rPr>
          <w:i w:val="0"/>
          <w:sz w:val="25"/>
          <w:szCs w:val="25"/>
        </w:rPr>
        <w:t>a ragazza poteva essere troppo sensibile oppure ancora disturbata per la troppa solitudine che il buon Dio le aveva messo in carico.</w:t>
      </w:r>
      <w:r w:rsidR="007E0E35" w:rsidRPr="003458F8">
        <w:rPr>
          <w:i w:val="0"/>
          <w:sz w:val="25"/>
          <w:szCs w:val="25"/>
        </w:rPr>
        <w:t xml:space="preserve"> Cercai di non ragionarci su </w:t>
      </w:r>
      <w:r w:rsidR="003E0143" w:rsidRPr="003458F8">
        <w:rPr>
          <w:i w:val="0"/>
          <w:sz w:val="25"/>
          <w:szCs w:val="25"/>
        </w:rPr>
        <w:t>e</w:t>
      </w:r>
      <w:r w:rsidR="007E0E35" w:rsidRPr="003458F8">
        <w:rPr>
          <w:i w:val="0"/>
          <w:sz w:val="25"/>
          <w:szCs w:val="25"/>
        </w:rPr>
        <w:t xml:space="preserve"> abbandonai il pensiero di Mary </w:t>
      </w:r>
      <w:proofErr w:type="spellStart"/>
      <w:r w:rsidR="007E0E35" w:rsidRPr="003458F8">
        <w:rPr>
          <w:i w:val="0"/>
          <w:sz w:val="25"/>
          <w:szCs w:val="25"/>
        </w:rPr>
        <w:t>Ann</w:t>
      </w:r>
      <w:proofErr w:type="spellEnd"/>
      <w:r w:rsidR="007E0E35" w:rsidRPr="003458F8">
        <w:rPr>
          <w:i w:val="0"/>
          <w:sz w:val="25"/>
          <w:szCs w:val="25"/>
        </w:rPr>
        <w:t xml:space="preserve"> concentrandomi sul resto di fogli che mi restava da catalogare e leggere.</w:t>
      </w:r>
    </w:p>
    <w:p w:rsidR="000260A1" w:rsidRPr="003458F8" w:rsidRDefault="000260A1" w:rsidP="00AF4FDE">
      <w:pPr>
        <w:spacing w:before="0" w:beforeAutospacing="0" w:after="0" w:afterAutospacing="0"/>
        <w:contextualSpacing/>
        <w:jc w:val="both"/>
        <w:rPr>
          <w:i w:val="0"/>
          <w:sz w:val="25"/>
          <w:szCs w:val="25"/>
        </w:rPr>
      </w:pPr>
      <w:r w:rsidRPr="003458F8">
        <w:rPr>
          <w:i w:val="0"/>
          <w:sz w:val="25"/>
          <w:szCs w:val="25"/>
        </w:rPr>
        <w:t xml:space="preserve">Quella strana capacità di vedere le ombre dell’oltre, quella chiaroveggenza intuitiva che Mary </w:t>
      </w:r>
      <w:proofErr w:type="spellStart"/>
      <w:r w:rsidRPr="003458F8">
        <w:rPr>
          <w:i w:val="0"/>
          <w:sz w:val="25"/>
          <w:szCs w:val="25"/>
        </w:rPr>
        <w:t>Ann</w:t>
      </w:r>
      <w:proofErr w:type="spellEnd"/>
      <w:r w:rsidRPr="003458F8">
        <w:rPr>
          <w:i w:val="0"/>
          <w:sz w:val="25"/>
          <w:szCs w:val="25"/>
        </w:rPr>
        <w:t xml:space="preserve"> non sapeva ancora ben controllare mi interessava relativamente forse per una sorta di un mio limite, limite imposto da una ragione cruda ed investigativa.</w:t>
      </w:r>
    </w:p>
    <w:p w:rsidR="000260A1" w:rsidRPr="003458F8" w:rsidRDefault="000E0894" w:rsidP="00AF4FDE">
      <w:pPr>
        <w:spacing w:before="0" w:beforeAutospacing="0" w:after="0" w:afterAutospacing="0"/>
        <w:contextualSpacing/>
        <w:jc w:val="both"/>
        <w:rPr>
          <w:i w:val="0"/>
          <w:sz w:val="25"/>
          <w:szCs w:val="25"/>
        </w:rPr>
      </w:pPr>
      <w:r w:rsidRPr="003458F8">
        <w:rPr>
          <w:i w:val="0"/>
          <w:sz w:val="25"/>
          <w:szCs w:val="25"/>
        </w:rPr>
        <w:t>I fantasmi di Mary potevano anche esistere ma io avevo il dovere di confermare la loro esistenza oppure di farli svanire per sempre</w:t>
      </w:r>
      <w:r w:rsidR="00E869C2" w:rsidRPr="003458F8">
        <w:rPr>
          <w:i w:val="0"/>
          <w:sz w:val="25"/>
          <w:szCs w:val="25"/>
        </w:rPr>
        <w:t>,</w:t>
      </w:r>
      <w:r w:rsidR="00312CC8" w:rsidRPr="003458F8">
        <w:rPr>
          <w:i w:val="0"/>
          <w:sz w:val="25"/>
          <w:szCs w:val="25"/>
        </w:rPr>
        <w:t xml:space="preserve"> nell’</w:t>
      </w:r>
      <w:r w:rsidRPr="003458F8">
        <w:rPr>
          <w:i w:val="0"/>
          <w:sz w:val="25"/>
          <w:szCs w:val="25"/>
        </w:rPr>
        <w:t>immensità della pura superstizione.</w:t>
      </w:r>
    </w:p>
    <w:p w:rsidR="00706A82" w:rsidRPr="003458F8" w:rsidRDefault="000E0894" w:rsidP="00AF4FDE">
      <w:pPr>
        <w:spacing w:before="0" w:beforeAutospacing="0" w:after="0" w:afterAutospacing="0"/>
        <w:contextualSpacing/>
        <w:jc w:val="both"/>
        <w:rPr>
          <w:i w:val="0"/>
          <w:sz w:val="25"/>
          <w:szCs w:val="25"/>
        </w:rPr>
      </w:pPr>
      <w:r w:rsidRPr="003458F8">
        <w:rPr>
          <w:i w:val="0"/>
          <w:sz w:val="25"/>
          <w:szCs w:val="25"/>
        </w:rPr>
        <w:t>Dopo aver appoggiato il cordless sulla spalliera del divano avvertì la fredda sensazione di essere guardato da qualcosa o da qualcuno invisibile ai miei occhi.</w:t>
      </w:r>
      <w:r w:rsidR="0009092B" w:rsidRPr="003458F8">
        <w:rPr>
          <w:i w:val="0"/>
          <w:sz w:val="25"/>
          <w:szCs w:val="25"/>
        </w:rPr>
        <w:t xml:space="preserve"> Quella sensazione mi diceva anche che avrei rivisto Mary </w:t>
      </w:r>
      <w:proofErr w:type="spellStart"/>
      <w:r w:rsidR="0009092B" w:rsidRPr="003458F8">
        <w:rPr>
          <w:i w:val="0"/>
          <w:sz w:val="25"/>
          <w:szCs w:val="25"/>
        </w:rPr>
        <w:t>Ann</w:t>
      </w:r>
      <w:proofErr w:type="spellEnd"/>
      <w:r w:rsidR="0009092B" w:rsidRPr="003458F8">
        <w:rPr>
          <w:i w:val="0"/>
          <w:sz w:val="25"/>
          <w:szCs w:val="25"/>
        </w:rPr>
        <w:t xml:space="preserve"> in circostanze ancora più </w:t>
      </w:r>
      <w:r w:rsidR="00312CC8" w:rsidRPr="003458F8">
        <w:rPr>
          <w:i w:val="0"/>
          <w:sz w:val="25"/>
          <w:szCs w:val="25"/>
        </w:rPr>
        <w:t>strane, anche se</w:t>
      </w:r>
      <w:r w:rsidR="0009092B" w:rsidRPr="003458F8">
        <w:rPr>
          <w:i w:val="0"/>
          <w:sz w:val="25"/>
          <w:szCs w:val="25"/>
        </w:rPr>
        <w:t xml:space="preserve"> non riuscivo ancora ad accettare il suo genere di sensibilità.</w:t>
      </w:r>
    </w:p>
    <w:p w:rsidR="0039023B" w:rsidRPr="003458F8" w:rsidRDefault="00716BBE" w:rsidP="00AF4FDE">
      <w:pPr>
        <w:spacing w:before="0" w:beforeAutospacing="0" w:after="0" w:afterAutospacing="0"/>
        <w:contextualSpacing/>
        <w:jc w:val="both"/>
        <w:rPr>
          <w:i w:val="0"/>
          <w:sz w:val="25"/>
          <w:szCs w:val="25"/>
        </w:rPr>
      </w:pPr>
      <w:r w:rsidRPr="003458F8">
        <w:rPr>
          <w:i w:val="0"/>
          <w:sz w:val="25"/>
          <w:szCs w:val="25"/>
        </w:rPr>
        <w:t xml:space="preserve">      </w:t>
      </w:r>
      <w:r w:rsidR="00992D90" w:rsidRPr="003458F8">
        <w:rPr>
          <w:i w:val="0"/>
          <w:sz w:val="25"/>
          <w:szCs w:val="25"/>
        </w:rPr>
        <w:t xml:space="preserve">I racconti non hanno sempre </w:t>
      </w:r>
      <w:r w:rsidR="004F5F3C" w:rsidRPr="003458F8">
        <w:rPr>
          <w:i w:val="0"/>
          <w:sz w:val="25"/>
          <w:szCs w:val="25"/>
        </w:rPr>
        <w:t>bisogno d’</w:t>
      </w:r>
      <w:r w:rsidR="00992D90" w:rsidRPr="003458F8">
        <w:rPr>
          <w:i w:val="0"/>
          <w:sz w:val="25"/>
          <w:szCs w:val="25"/>
        </w:rPr>
        <w:t xml:space="preserve">indagini o di risposte, </w:t>
      </w:r>
      <w:r w:rsidR="004F5F3C" w:rsidRPr="003458F8">
        <w:rPr>
          <w:i w:val="0"/>
          <w:sz w:val="25"/>
          <w:szCs w:val="25"/>
        </w:rPr>
        <w:t xml:space="preserve">oramai </w:t>
      </w:r>
      <w:r w:rsidR="00992D90" w:rsidRPr="003458F8">
        <w:rPr>
          <w:i w:val="0"/>
          <w:sz w:val="25"/>
          <w:szCs w:val="25"/>
        </w:rPr>
        <w:t xml:space="preserve">credevo di dovermi affidare solo all’intuito </w:t>
      </w:r>
      <w:r w:rsidR="0018231A" w:rsidRPr="003458F8">
        <w:rPr>
          <w:i w:val="0"/>
          <w:sz w:val="25"/>
          <w:szCs w:val="25"/>
        </w:rPr>
        <w:t>e</w:t>
      </w:r>
      <w:r w:rsidR="00992D90" w:rsidRPr="003458F8">
        <w:rPr>
          <w:i w:val="0"/>
          <w:sz w:val="25"/>
          <w:szCs w:val="25"/>
        </w:rPr>
        <w:t xml:space="preserve"> alla paziente pulizia di tutta quella carta che mi tappezzava la casa.</w:t>
      </w:r>
    </w:p>
    <w:p w:rsidR="00992D90" w:rsidRPr="003458F8" w:rsidRDefault="00992D90" w:rsidP="00AF4FDE">
      <w:pPr>
        <w:spacing w:before="0" w:beforeAutospacing="0" w:after="0" w:afterAutospacing="0"/>
        <w:contextualSpacing/>
        <w:jc w:val="both"/>
        <w:rPr>
          <w:i w:val="0"/>
          <w:sz w:val="25"/>
          <w:szCs w:val="25"/>
        </w:rPr>
      </w:pPr>
      <w:r w:rsidRPr="003458F8">
        <w:rPr>
          <w:i w:val="0"/>
          <w:sz w:val="25"/>
          <w:szCs w:val="25"/>
        </w:rPr>
        <w:t>Nulla di quello che avevo letto su quei fogli poteva es</w:t>
      </w:r>
      <w:r w:rsidR="00FE1313">
        <w:rPr>
          <w:i w:val="0"/>
          <w:sz w:val="25"/>
          <w:szCs w:val="25"/>
        </w:rPr>
        <w:t>sere una minaccia per la gente</w:t>
      </w:r>
      <w:r w:rsidR="00DB67BF" w:rsidRPr="003458F8">
        <w:rPr>
          <w:i w:val="0"/>
          <w:sz w:val="25"/>
          <w:szCs w:val="25"/>
        </w:rPr>
        <w:t>, anche se l</w:t>
      </w:r>
      <w:r w:rsidRPr="003458F8">
        <w:rPr>
          <w:i w:val="0"/>
          <w:sz w:val="25"/>
          <w:szCs w:val="25"/>
        </w:rPr>
        <w:t xml:space="preserve">a gente molte volte si </w:t>
      </w:r>
      <w:r w:rsidR="00DB67BF" w:rsidRPr="003458F8">
        <w:rPr>
          <w:i w:val="0"/>
          <w:sz w:val="25"/>
          <w:szCs w:val="25"/>
        </w:rPr>
        <w:t xml:space="preserve">faceva </w:t>
      </w:r>
      <w:r w:rsidRPr="003458F8">
        <w:rPr>
          <w:i w:val="0"/>
          <w:sz w:val="25"/>
          <w:szCs w:val="25"/>
        </w:rPr>
        <w:t>spaventare dai dettagli più che dagli avvenimenti.</w:t>
      </w:r>
    </w:p>
    <w:p w:rsidR="00992D90" w:rsidRPr="003458F8" w:rsidRDefault="00952084" w:rsidP="00AF4FDE">
      <w:pPr>
        <w:spacing w:before="0" w:beforeAutospacing="0" w:after="0" w:afterAutospacing="0"/>
        <w:contextualSpacing/>
        <w:jc w:val="both"/>
        <w:rPr>
          <w:i w:val="0"/>
          <w:sz w:val="25"/>
          <w:szCs w:val="25"/>
        </w:rPr>
      </w:pPr>
      <w:r w:rsidRPr="003458F8">
        <w:rPr>
          <w:i w:val="0"/>
          <w:sz w:val="25"/>
          <w:szCs w:val="25"/>
        </w:rPr>
        <w:t>La sensibilità e l’attaccamento verso la sfera più oscura dell’animo umano certe volte delizia l’opinione popolare.</w:t>
      </w:r>
    </w:p>
    <w:p w:rsidR="00BA5D61" w:rsidRPr="003458F8" w:rsidRDefault="00952084" w:rsidP="00AF4FDE">
      <w:pPr>
        <w:spacing w:before="0" w:beforeAutospacing="0" w:after="0" w:afterAutospacing="0"/>
        <w:contextualSpacing/>
        <w:jc w:val="both"/>
        <w:rPr>
          <w:i w:val="0"/>
          <w:sz w:val="25"/>
          <w:szCs w:val="25"/>
        </w:rPr>
      </w:pPr>
      <w:r w:rsidRPr="003458F8">
        <w:rPr>
          <w:i w:val="0"/>
          <w:sz w:val="25"/>
          <w:szCs w:val="25"/>
        </w:rPr>
        <w:t>Quello che mi toccava però, e molto profondamente</w:t>
      </w:r>
      <w:r w:rsidR="00312CC8" w:rsidRPr="003458F8">
        <w:rPr>
          <w:i w:val="0"/>
          <w:sz w:val="25"/>
          <w:szCs w:val="25"/>
        </w:rPr>
        <w:t xml:space="preserve"> era la scomparsa d’un uomo cos</w:t>
      </w:r>
      <w:r w:rsidRPr="003458F8">
        <w:rPr>
          <w:i w:val="0"/>
          <w:sz w:val="25"/>
          <w:szCs w:val="25"/>
        </w:rPr>
        <w:t>ì valoroso come Conrad.</w:t>
      </w:r>
      <w:r w:rsidR="007C42D5" w:rsidRPr="003458F8">
        <w:rPr>
          <w:i w:val="0"/>
          <w:sz w:val="25"/>
          <w:szCs w:val="25"/>
        </w:rPr>
        <w:t xml:space="preserve"> </w:t>
      </w:r>
    </w:p>
    <w:p w:rsidR="007C42D5" w:rsidRPr="003458F8" w:rsidRDefault="007C42D5" w:rsidP="00AF4FDE">
      <w:pPr>
        <w:spacing w:before="0" w:beforeAutospacing="0" w:after="0" w:afterAutospacing="0"/>
        <w:contextualSpacing/>
        <w:jc w:val="both"/>
        <w:rPr>
          <w:i w:val="0"/>
          <w:sz w:val="25"/>
          <w:szCs w:val="25"/>
        </w:rPr>
      </w:pPr>
      <w:r w:rsidRPr="003458F8">
        <w:rPr>
          <w:i w:val="0"/>
          <w:sz w:val="25"/>
          <w:szCs w:val="25"/>
        </w:rPr>
        <w:t>Quello che mi aveva marchiato indelebilmente era la visita del suo fantasma al molo</w:t>
      </w:r>
      <w:r w:rsidR="00BA5D61" w:rsidRPr="003458F8">
        <w:rPr>
          <w:i w:val="0"/>
          <w:sz w:val="25"/>
          <w:szCs w:val="25"/>
        </w:rPr>
        <w:t xml:space="preserve"> e q</w:t>
      </w:r>
      <w:r w:rsidRPr="003458F8">
        <w:rPr>
          <w:i w:val="0"/>
          <w:sz w:val="25"/>
          <w:szCs w:val="25"/>
        </w:rPr>
        <w:t>uelle cose inspiegabili riuscivano a penetrare le mie difese razionali.</w:t>
      </w:r>
    </w:p>
    <w:p w:rsidR="00BA5D61" w:rsidRPr="003458F8" w:rsidRDefault="00BA5D61" w:rsidP="00AF4FDE">
      <w:pPr>
        <w:spacing w:before="0" w:beforeAutospacing="0" w:after="0" w:afterAutospacing="0"/>
        <w:contextualSpacing/>
        <w:jc w:val="both"/>
        <w:rPr>
          <w:i w:val="0"/>
          <w:sz w:val="25"/>
          <w:szCs w:val="25"/>
        </w:rPr>
      </w:pPr>
      <w:r w:rsidRPr="003458F8">
        <w:rPr>
          <w:i w:val="0"/>
          <w:sz w:val="25"/>
          <w:szCs w:val="25"/>
        </w:rPr>
        <w:lastRenderedPageBreak/>
        <w:t xml:space="preserve">Non capivo se mi stavo complicando la vita da solo o ero diventato il bersaglio di un qualche maniaco del paranormale. </w:t>
      </w:r>
      <w:r w:rsidR="00312CC8" w:rsidRPr="003458F8">
        <w:rPr>
          <w:i w:val="0"/>
          <w:sz w:val="25"/>
          <w:szCs w:val="25"/>
        </w:rPr>
        <w:t>Né</w:t>
      </w:r>
      <w:r w:rsidR="00E869C2" w:rsidRPr="003458F8">
        <w:rPr>
          <w:i w:val="0"/>
          <w:sz w:val="25"/>
          <w:szCs w:val="25"/>
        </w:rPr>
        <w:t xml:space="preserve"> io </w:t>
      </w:r>
      <w:r w:rsidR="00312CC8" w:rsidRPr="003458F8">
        <w:rPr>
          <w:i w:val="0"/>
          <w:sz w:val="25"/>
          <w:szCs w:val="25"/>
        </w:rPr>
        <w:t>né</w:t>
      </w:r>
      <w:r w:rsidR="00E869C2" w:rsidRPr="003458F8">
        <w:rPr>
          <w:i w:val="0"/>
          <w:sz w:val="25"/>
          <w:szCs w:val="25"/>
        </w:rPr>
        <w:t xml:space="preserve"> la mia letteratura ci eravamo mai interessati di</w:t>
      </w:r>
      <w:r w:rsidRPr="003458F8">
        <w:rPr>
          <w:i w:val="0"/>
          <w:sz w:val="25"/>
          <w:szCs w:val="25"/>
        </w:rPr>
        <w:t xml:space="preserve"> certe cose; la mia mente era strutturata in un certo modo e nulla mi avrebbe fatto cambiare a meno che non vi fossero state delle valide spiegazioni.</w:t>
      </w:r>
    </w:p>
    <w:p w:rsidR="0039023B" w:rsidRPr="003458F8" w:rsidRDefault="00E869C2" w:rsidP="00AF4FDE">
      <w:pPr>
        <w:spacing w:before="0" w:beforeAutospacing="0" w:after="0" w:afterAutospacing="0"/>
        <w:contextualSpacing/>
        <w:jc w:val="both"/>
        <w:rPr>
          <w:i w:val="0"/>
          <w:sz w:val="25"/>
          <w:szCs w:val="25"/>
        </w:rPr>
      </w:pPr>
      <w:r w:rsidRPr="003458F8">
        <w:rPr>
          <w:i w:val="0"/>
          <w:sz w:val="25"/>
          <w:szCs w:val="25"/>
        </w:rPr>
        <w:t xml:space="preserve">Credere è un elemento fondamentale per l’umanità, è un principio al quale leghiamo il senso della nostra vita con la speranza che essa non </w:t>
      </w:r>
      <w:r w:rsidR="00312CC8" w:rsidRPr="003458F8">
        <w:rPr>
          <w:i w:val="0"/>
          <w:sz w:val="25"/>
          <w:szCs w:val="25"/>
        </w:rPr>
        <w:t>sia</w:t>
      </w:r>
      <w:r w:rsidRPr="003458F8">
        <w:rPr>
          <w:i w:val="0"/>
          <w:sz w:val="25"/>
          <w:szCs w:val="25"/>
        </w:rPr>
        <w:t xml:space="preserve"> </w:t>
      </w:r>
      <w:r w:rsidR="00312CC8" w:rsidRPr="003458F8">
        <w:rPr>
          <w:i w:val="0"/>
          <w:sz w:val="25"/>
          <w:szCs w:val="25"/>
        </w:rPr>
        <w:t>sprecata,</w:t>
      </w:r>
      <w:r w:rsidRPr="003458F8">
        <w:rPr>
          <w:i w:val="0"/>
          <w:sz w:val="25"/>
          <w:szCs w:val="25"/>
        </w:rPr>
        <w:t xml:space="preserve"> ma il credere deve avere </w:t>
      </w:r>
      <w:r w:rsidR="00781B1B" w:rsidRPr="003458F8">
        <w:rPr>
          <w:i w:val="0"/>
          <w:sz w:val="25"/>
          <w:szCs w:val="25"/>
        </w:rPr>
        <w:t>un fondamento solido e non vincolato alle credenze, alle superstizioni o peggio ancora, alle supposizioni.</w:t>
      </w:r>
      <w:r w:rsidRPr="003458F8">
        <w:rPr>
          <w:i w:val="0"/>
          <w:sz w:val="25"/>
          <w:szCs w:val="25"/>
        </w:rPr>
        <w:t xml:space="preserve"> </w:t>
      </w:r>
    </w:p>
    <w:p w:rsidR="00FB6A3F" w:rsidRPr="003458F8" w:rsidRDefault="00FB6A3F" w:rsidP="00FB6A3F">
      <w:pPr>
        <w:keepNext/>
        <w:spacing w:before="0" w:beforeAutospacing="0" w:after="0" w:afterAutospacing="0"/>
        <w:contextualSpacing/>
        <w:jc w:val="both"/>
        <w:rPr>
          <w:sz w:val="25"/>
          <w:szCs w:val="25"/>
        </w:rPr>
      </w:pPr>
    </w:p>
    <w:p w:rsidR="00B577BB" w:rsidRPr="003458F8" w:rsidRDefault="00B65FC3" w:rsidP="00B577BB">
      <w:pPr>
        <w:keepNext/>
        <w:spacing w:before="0" w:beforeAutospacing="0" w:after="0" w:afterAutospacing="0"/>
        <w:contextualSpacing/>
        <w:rPr>
          <w:sz w:val="25"/>
          <w:szCs w:val="25"/>
        </w:rPr>
      </w:pPr>
      <w:r>
        <w:rPr>
          <w:noProof/>
          <w:sz w:val="25"/>
          <w:szCs w:val="25"/>
          <w:lang w:eastAsia="it-IT"/>
        </w:rPr>
        <w:drawing>
          <wp:inline distT="0" distB="0" distL="0" distR="0">
            <wp:extent cx="2895600" cy="4314825"/>
            <wp:effectExtent l="19050" t="0" r="0" b="0"/>
            <wp:docPr id="4" name="Immagine 4" descr="SCAN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AN9"/>
                    <pic:cNvPicPr>
                      <a:picLocks noChangeAspect="1" noChangeArrowheads="1"/>
                    </pic:cNvPicPr>
                  </pic:nvPicPr>
                  <pic:blipFill>
                    <a:blip r:embed="rId9"/>
                    <a:srcRect/>
                    <a:stretch>
                      <a:fillRect/>
                    </a:stretch>
                  </pic:blipFill>
                  <pic:spPr bwMode="auto">
                    <a:xfrm>
                      <a:off x="0" y="0"/>
                      <a:ext cx="2895600" cy="4314825"/>
                    </a:xfrm>
                    <a:prstGeom prst="rect">
                      <a:avLst/>
                    </a:prstGeom>
                    <a:noFill/>
                    <a:ln w="9525">
                      <a:noFill/>
                      <a:miter lim="800000"/>
                      <a:headEnd/>
                      <a:tailEnd/>
                    </a:ln>
                  </pic:spPr>
                </pic:pic>
              </a:graphicData>
            </a:graphic>
          </wp:inline>
        </w:drawing>
      </w:r>
    </w:p>
    <w:p w:rsidR="00316172" w:rsidRPr="00FE1313" w:rsidRDefault="00B577BB" w:rsidP="00FE1313">
      <w:pPr>
        <w:pStyle w:val="Didascalia"/>
        <w:jc w:val="right"/>
        <w:rPr>
          <w:b w:val="0"/>
        </w:rPr>
      </w:pPr>
      <w:r w:rsidRPr="00FE1313">
        <w:rPr>
          <w:b w:val="0"/>
        </w:rPr>
        <w:t xml:space="preserve">Figura </w:t>
      </w:r>
      <w:r w:rsidR="00A71F0F">
        <w:rPr>
          <w:b w:val="0"/>
        </w:rPr>
        <w:t>4 -</w:t>
      </w:r>
      <w:r w:rsidRPr="00FE1313">
        <w:rPr>
          <w:b w:val="0"/>
        </w:rPr>
        <w:t xml:space="preserve"> </w:t>
      </w:r>
      <w:r w:rsidR="00A76003" w:rsidRPr="00FE1313">
        <w:rPr>
          <w:b w:val="0"/>
        </w:rPr>
        <w:t xml:space="preserve">rappresentazione grafica </w:t>
      </w:r>
      <w:r w:rsidR="00316172" w:rsidRPr="00FE1313">
        <w:rPr>
          <w:b w:val="0"/>
        </w:rPr>
        <w:t xml:space="preserve">di </w:t>
      </w:r>
      <w:proofErr w:type="spellStart"/>
      <w:r w:rsidR="00316172" w:rsidRPr="00FE1313">
        <w:rPr>
          <w:b w:val="0"/>
        </w:rPr>
        <w:t>Icony</w:t>
      </w:r>
      <w:proofErr w:type="spellEnd"/>
    </w:p>
    <w:p w:rsidR="0005777E" w:rsidRPr="003458F8" w:rsidRDefault="003158B7" w:rsidP="003158B7">
      <w:pPr>
        <w:spacing w:before="0" w:beforeAutospacing="0" w:after="0" w:afterAutospacing="0"/>
        <w:contextualSpacing/>
        <w:rPr>
          <w:b/>
          <w:i w:val="0"/>
          <w:sz w:val="25"/>
          <w:szCs w:val="25"/>
        </w:rPr>
      </w:pPr>
      <w:r w:rsidRPr="003458F8">
        <w:rPr>
          <w:b/>
          <w:i w:val="0"/>
          <w:sz w:val="25"/>
          <w:szCs w:val="25"/>
        </w:rPr>
        <w:t>3</w:t>
      </w:r>
    </w:p>
    <w:p w:rsidR="003158B7" w:rsidRDefault="003158B7" w:rsidP="003158B7">
      <w:pPr>
        <w:spacing w:before="0" w:beforeAutospacing="0" w:after="0" w:afterAutospacing="0"/>
        <w:contextualSpacing/>
        <w:rPr>
          <w:b/>
          <w:i w:val="0"/>
          <w:sz w:val="25"/>
          <w:szCs w:val="25"/>
        </w:rPr>
      </w:pPr>
    </w:p>
    <w:p w:rsidR="00684445" w:rsidRPr="003458F8" w:rsidRDefault="00684445" w:rsidP="003158B7">
      <w:pPr>
        <w:spacing w:before="0" w:beforeAutospacing="0" w:after="0" w:afterAutospacing="0"/>
        <w:contextualSpacing/>
        <w:rPr>
          <w:b/>
          <w:i w:val="0"/>
          <w:sz w:val="25"/>
          <w:szCs w:val="25"/>
        </w:rPr>
      </w:pPr>
    </w:p>
    <w:p w:rsidR="00700190" w:rsidRPr="00684445" w:rsidRDefault="00716BBE" w:rsidP="00AF4FDE">
      <w:pPr>
        <w:spacing w:before="0" w:beforeAutospacing="0" w:after="0" w:afterAutospacing="0"/>
        <w:contextualSpacing/>
        <w:rPr>
          <w:sz w:val="28"/>
          <w:szCs w:val="28"/>
        </w:rPr>
      </w:pPr>
      <w:r w:rsidRPr="00684445">
        <w:rPr>
          <w:sz w:val="28"/>
          <w:szCs w:val="28"/>
        </w:rPr>
        <w:t xml:space="preserve">La maledizione del Capitano </w:t>
      </w:r>
      <w:proofErr w:type="spellStart"/>
      <w:r w:rsidRPr="00684445">
        <w:rPr>
          <w:sz w:val="28"/>
          <w:szCs w:val="28"/>
        </w:rPr>
        <w:t>Ghott</w:t>
      </w:r>
      <w:proofErr w:type="spellEnd"/>
      <w:r w:rsidRPr="00684445">
        <w:rPr>
          <w:sz w:val="28"/>
          <w:szCs w:val="28"/>
        </w:rPr>
        <w:t>.</w:t>
      </w:r>
    </w:p>
    <w:p w:rsidR="00D101E9" w:rsidRPr="003458F8" w:rsidRDefault="00D101E9" w:rsidP="00AF4FDE">
      <w:pPr>
        <w:spacing w:before="0" w:beforeAutospacing="0" w:after="0" w:afterAutospacing="0"/>
        <w:contextualSpacing/>
        <w:rPr>
          <w:i w:val="0"/>
          <w:sz w:val="25"/>
          <w:szCs w:val="25"/>
        </w:rPr>
      </w:pPr>
    </w:p>
    <w:p w:rsidR="00D101E9" w:rsidRPr="003458F8" w:rsidRDefault="00D101E9" w:rsidP="00AF4FDE">
      <w:pPr>
        <w:spacing w:before="0" w:beforeAutospacing="0" w:after="0" w:afterAutospacing="0"/>
        <w:contextualSpacing/>
        <w:rPr>
          <w:i w:val="0"/>
          <w:sz w:val="25"/>
          <w:szCs w:val="25"/>
        </w:rPr>
      </w:pPr>
    </w:p>
    <w:p w:rsidR="002B7678" w:rsidRPr="003458F8" w:rsidRDefault="002B7678" w:rsidP="00AF4FDE">
      <w:pPr>
        <w:spacing w:before="0" w:beforeAutospacing="0" w:after="0" w:afterAutospacing="0"/>
        <w:contextualSpacing/>
        <w:jc w:val="both"/>
        <w:rPr>
          <w:sz w:val="25"/>
          <w:szCs w:val="25"/>
        </w:rPr>
      </w:pPr>
    </w:p>
    <w:p w:rsidR="002B7678" w:rsidRPr="003458F8" w:rsidRDefault="002B7678" w:rsidP="00AF4FDE">
      <w:pPr>
        <w:spacing w:before="0" w:beforeAutospacing="0" w:after="0" w:afterAutospacing="0"/>
        <w:contextualSpacing/>
        <w:jc w:val="both"/>
        <w:rPr>
          <w:sz w:val="25"/>
          <w:szCs w:val="25"/>
        </w:rPr>
      </w:pPr>
    </w:p>
    <w:p w:rsidR="006818E5" w:rsidRPr="003458F8" w:rsidRDefault="006818E5" w:rsidP="00AF4FDE">
      <w:pPr>
        <w:spacing w:before="0" w:beforeAutospacing="0" w:after="0" w:afterAutospacing="0"/>
        <w:contextualSpacing/>
        <w:jc w:val="both"/>
        <w:rPr>
          <w:i w:val="0"/>
          <w:sz w:val="25"/>
          <w:szCs w:val="25"/>
        </w:rPr>
      </w:pPr>
      <w:r w:rsidRPr="003458F8">
        <w:rPr>
          <w:i w:val="0"/>
          <w:sz w:val="25"/>
          <w:szCs w:val="25"/>
        </w:rPr>
        <w:t xml:space="preserve">Sono un uomo </w:t>
      </w:r>
      <w:r w:rsidR="00432304" w:rsidRPr="003458F8">
        <w:rPr>
          <w:i w:val="0"/>
          <w:sz w:val="25"/>
          <w:szCs w:val="25"/>
        </w:rPr>
        <w:t>con i</w:t>
      </w:r>
      <w:r w:rsidRPr="003458F8">
        <w:rPr>
          <w:i w:val="0"/>
          <w:sz w:val="25"/>
          <w:szCs w:val="25"/>
        </w:rPr>
        <w:t xml:space="preserve"> piedi per</w:t>
      </w:r>
      <w:r w:rsidR="00896187" w:rsidRPr="003458F8">
        <w:rPr>
          <w:i w:val="0"/>
          <w:sz w:val="25"/>
          <w:szCs w:val="25"/>
        </w:rPr>
        <w:t xml:space="preserve"> terra, pur vivendo in una regione che parla solo di mare, </w:t>
      </w:r>
      <w:r w:rsidR="003952F2" w:rsidRPr="003458F8">
        <w:rPr>
          <w:i w:val="0"/>
          <w:sz w:val="25"/>
          <w:szCs w:val="25"/>
        </w:rPr>
        <w:t xml:space="preserve">di </w:t>
      </w:r>
      <w:r w:rsidR="00896187" w:rsidRPr="003458F8">
        <w:rPr>
          <w:i w:val="0"/>
          <w:sz w:val="25"/>
          <w:szCs w:val="25"/>
        </w:rPr>
        <w:t xml:space="preserve">turismo e </w:t>
      </w:r>
      <w:r w:rsidR="003952F2" w:rsidRPr="003458F8">
        <w:rPr>
          <w:i w:val="0"/>
          <w:sz w:val="25"/>
          <w:szCs w:val="25"/>
        </w:rPr>
        <w:t xml:space="preserve">di </w:t>
      </w:r>
      <w:r w:rsidR="00896187" w:rsidRPr="003458F8">
        <w:rPr>
          <w:i w:val="0"/>
          <w:sz w:val="25"/>
          <w:szCs w:val="25"/>
        </w:rPr>
        <w:t xml:space="preserve">pesca. </w:t>
      </w:r>
      <w:r w:rsidR="00297AF1" w:rsidRPr="003458F8">
        <w:rPr>
          <w:i w:val="0"/>
          <w:sz w:val="25"/>
          <w:szCs w:val="25"/>
        </w:rPr>
        <w:t xml:space="preserve">Sarà forse perché nato il giorno di Natale </w:t>
      </w:r>
      <w:r w:rsidR="00432304" w:rsidRPr="003458F8">
        <w:rPr>
          <w:i w:val="0"/>
          <w:sz w:val="25"/>
          <w:szCs w:val="25"/>
        </w:rPr>
        <w:t>e</w:t>
      </w:r>
      <w:r w:rsidR="00297AF1" w:rsidRPr="003458F8">
        <w:rPr>
          <w:i w:val="0"/>
          <w:sz w:val="25"/>
          <w:szCs w:val="25"/>
        </w:rPr>
        <w:t xml:space="preserve"> il mio segno</w:t>
      </w:r>
      <w:r w:rsidR="00432304" w:rsidRPr="003458F8">
        <w:rPr>
          <w:i w:val="0"/>
          <w:sz w:val="25"/>
          <w:szCs w:val="25"/>
        </w:rPr>
        <w:t xml:space="preserve"> zodiacale</w:t>
      </w:r>
      <w:r w:rsidR="00297AF1" w:rsidRPr="003458F8">
        <w:rPr>
          <w:i w:val="0"/>
          <w:sz w:val="25"/>
          <w:szCs w:val="25"/>
        </w:rPr>
        <w:t xml:space="preserve"> è </w:t>
      </w:r>
      <w:r w:rsidR="00432304" w:rsidRPr="003458F8">
        <w:rPr>
          <w:i w:val="0"/>
          <w:sz w:val="25"/>
          <w:szCs w:val="25"/>
        </w:rPr>
        <w:t xml:space="preserve">quello di </w:t>
      </w:r>
      <w:r w:rsidR="00297AF1" w:rsidRPr="003458F8">
        <w:rPr>
          <w:i w:val="0"/>
          <w:sz w:val="25"/>
          <w:szCs w:val="25"/>
        </w:rPr>
        <w:t>uno scalatore e non</w:t>
      </w:r>
      <w:r w:rsidR="00EA48DC" w:rsidRPr="003458F8">
        <w:rPr>
          <w:i w:val="0"/>
          <w:sz w:val="25"/>
          <w:szCs w:val="25"/>
        </w:rPr>
        <w:t xml:space="preserve"> quello di</w:t>
      </w:r>
      <w:r w:rsidR="00297AF1" w:rsidRPr="003458F8">
        <w:rPr>
          <w:i w:val="0"/>
          <w:sz w:val="25"/>
          <w:szCs w:val="25"/>
        </w:rPr>
        <w:t xml:space="preserve"> un nuotatore</w:t>
      </w:r>
      <w:r w:rsidRPr="003458F8">
        <w:rPr>
          <w:i w:val="0"/>
          <w:sz w:val="25"/>
          <w:szCs w:val="25"/>
        </w:rPr>
        <w:t>.</w:t>
      </w:r>
    </w:p>
    <w:p w:rsidR="005D2729" w:rsidRPr="003458F8" w:rsidRDefault="006818E5" w:rsidP="00AF4FDE">
      <w:pPr>
        <w:spacing w:before="0" w:beforeAutospacing="0" w:after="0" w:afterAutospacing="0"/>
        <w:contextualSpacing/>
        <w:jc w:val="both"/>
        <w:rPr>
          <w:i w:val="0"/>
          <w:sz w:val="25"/>
          <w:szCs w:val="25"/>
        </w:rPr>
      </w:pPr>
      <w:r w:rsidRPr="003458F8">
        <w:rPr>
          <w:i w:val="0"/>
          <w:sz w:val="25"/>
          <w:szCs w:val="25"/>
        </w:rPr>
        <w:t xml:space="preserve">Sinceramente </w:t>
      </w:r>
      <w:r w:rsidR="00EA48DC" w:rsidRPr="003458F8">
        <w:rPr>
          <w:i w:val="0"/>
          <w:sz w:val="25"/>
          <w:szCs w:val="25"/>
        </w:rPr>
        <w:t xml:space="preserve">la marina </w:t>
      </w:r>
      <w:r w:rsidRPr="003458F8">
        <w:rPr>
          <w:i w:val="0"/>
          <w:sz w:val="25"/>
          <w:szCs w:val="25"/>
        </w:rPr>
        <w:t>non mi ha mai</w:t>
      </w:r>
      <w:r w:rsidR="00312CC8" w:rsidRPr="003458F8">
        <w:rPr>
          <w:i w:val="0"/>
          <w:sz w:val="25"/>
          <w:szCs w:val="25"/>
        </w:rPr>
        <w:t xml:space="preserve"> </w:t>
      </w:r>
      <w:r w:rsidR="00EA48DC" w:rsidRPr="003458F8">
        <w:rPr>
          <w:i w:val="0"/>
          <w:sz w:val="25"/>
          <w:szCs w:val="25"/>
        </w:rPr>
        <w:t>affascinato così come fa con tutti quelli che si comprano una piccola barca a vela da ragazzi e poi finiscono col fare gli skipp</w:t>
      </w:r>
      <w:r w:rsidR="002E102E" w:rsidRPr="003458F8">
        <w:rPr>
          <w:i w:val="0"/>
          <w:sz w:val="25"/>
          <w:szCs w:val="25"/>
        </w:rPr>
        <w:t>er intorno al mondo oppure capitani</w:t>
      </w:r>
      <w:r w:rsidR="00EA48DC" w:rsidRPr="003458F8">
        <w:rPr>
          <w:i w:val="0"/>
          <w:sz w:val="25"/>
          <w:szCs w:val="25"/>
        </w:rPr>
        <w:t xml:space="preserve"> sulle favolose navi da crociera</w:t>
      </w:r>
      <w:r w:rsidRPr="003458F8">
        <w:rPr>
          <w:i w:val="0"/>
          <w:sz w:val="25"/>
          <w:szCs w:val="25"/>
        </w:rPr>
        <w:t xml:space="preserve">; la mia adolescenza l’ho fatta in sella ad una </w:t>
      </w:r>
      <w:proofErr w:type="spellStart"/>
      <w:r w:rsidRPr="003458F8">
        <w:rPr>
          <w:i w:val="0"/>
          <w:sz w:val="25"/>
          <w:szCs w:val="25"/>
        </w:rPr>
        <w:t>Sticker</w:t>
      </w:r>
      <w:proofErr w:type="spellEnd"/>
      <w:r w:rsidRPr="003458F8">
        <w:rPr>
          <w:i w:val="0"/>
          <w:sz w:val="25"/>
          <w:szCs w:val="25"/>
        </w:rPr>
        <w:t xml:space="preserve">, </w:t>
      </w:r>
      <w:r w:rsidRPr="003458F8">
        <w:rPr>
          <w:i w:val="0"/>
          <w:sz w:val="25"/>
          <w:szCs w:val="25"/>
        </w:rPr>
        <w:lastRenderedPageBreak/>
        <w:t xml:space="preserve">una bicicletta </w:t>
      </w:r>
      <w:r w:rsidR="00D05236" w:rsidRPr="003458F8">
        <w:rPr>
          <w:i w:val="0"/>
          <w:sz w:val="25"/>
          <w:szCs w:val="25"/>
        </w:rPr>
        <w:t>adesso fuori commercio ma anche gli uomini come me sono diventati un articolo fuori catalogo.</w:t>
      </w:r>
    </w:p>
    <w:p w:rsidR="00840871" w:rsidRPr="003458F8" w:rsidRDefault="00896187" w:rsidP="00FE1313">
      <w:pPr>
        <w:spacing w:before="0" w:beforeAutospacing="0" w:after="0" w:afterAutospacing="0"/>
        <w:ind w:firstLine="708"/>
        <w:contextualSpacing/>
        <w:jc w:val="both"/>
        <w:rPr>
          <w:i w:val="0"/>
          <w:sz w:val="25"/>
          <w:szCs w:val="25"/>
        </w:rPr>
      </w:pPr>
      <w:r w:rsidRPr="003458F8">
        <w:rPr>
          <w:i w:val="0"/>
          <w:sz w:val="25"/>
          <w:szCs w:val="25"/>
        </w:rPr>
        <w:t xml:space="preserve">Non ho una particolare inclinazione per la navigazione anzi penso di non ricordare l’ultima volta che ho esercitato la piacevolezza del nuoto nemmeno da bambino. Ho un blocco di memoria. </w:t>
      </w:r>
    </w:p>
    <w:p w:rsidR="00840871" w:rsidRPr="003458F8" w:rsidRDefault="00896187" w:rsidP="00AF4FDE">
      <w:pPr>
        <w:spacing w:before="0" w:beforeAutospacing="0" w:after="0" w:afterAutospacing="0"/>
        <w:contextualSpacing/>
        <w:jc w:val="both"/>
        <w:rPr>
          <w:i w:val="0"/>
          <w:sz w:val="25"/>
          <w:szCs w:val="25"/>
        </w:rPr>
      </w:pPr>
      <w:r w:rsidRPr="003458F8">
        <w:rPr>
          <w:i w:val="0"/>
          <w:sz w:val="25"/>
          <w:szCs w:val="25"/>
        </w:rPr>
        <w:t xml:space="preserve">Quello che so che appena vedo un’onda, già a riva, comincio a trepidare tanto da </w:t>
      </w:r>
      <w:r w:rsidR="00E03008" w:rsidRPr="003458F8">
        <w:rPr>
          <w:i w:val="0"/>
          <w:sz w:val="25"/>
          <w:szCs w:val="25"/>
        </w:rPr>
        <w:t>a</w:t>
      </w:r>
      <w:r w:rsidRPr="003458F8">
        <w:rPr>
          <w:i w:val="0"/>
          <w:sz w:val="25"/>
          <w:szCs w:val="25"/>
        </w:rPr>
        <w:t xml:space="preserve">vere sudori freddi </w:t>
      </w:r>
      <w:r w:rsidR="00840871" w:rsidRPr="003458F8">
        <w:rPr>
          <w:i w:val="0"/>
          <w:sz w:val="25"/>
          <w:szCs w:val="25"/>
        </w:rPr>
        <w:t xml:space="preserve">e formicolii lungo la schiena. </w:t>
      </w:r>
    </w:p>
    <w:p w:rsidR="00840871" w:rsidRPr="003458F8" w:rsidRDefault="00840871" w:rsidP="00AF4FDE">
      <w:pPr>
        <w:spacing w:before="0" w:beforeAutospacing="0" w:after="0" w:afterAutospacing="0"/>
        <w:contextualSpacing/>
        <w:jc w:val="both"/>
        <w:rPr>
          <w:i w:val="0"/>
          <w:sz w:val="25"/>
          <w:szCs w:val="25"/>
        </w:rPr>
      </w:pPr>
      <w:r w:rsidRPr="003458F8">
        <w:rPr>
          <w:i w:val="0"/>
          <w:sz w:val="25"/>
          <w:szCs w:val="25"/>
        </w:rPr>
        <w:t>N</w:t>
      </w:r>
      <w:r w:rsidR="00896187" w:rsidRPr="003458F8">
        <w:rPr>
          <w:i w:val="0"/>
          <w:sz w:val="25"/>
          <w:szCs w:val="25"/>
        </w:rPr>
        <w:t xml:space="preserve">on mi piace prendere il sole ma è vero che l’aria che si respira qui a </w:t>
      </w:r>
      <w:proofErr w:type="spellStart"/>
      <w:r w:rsidR="00896187" w:rsidRPr="003458F8">
        <w:rPr>
          <w:i w:val="0"/>
          <w:sz w:val="25"/>
          <w:szCs w:val="25"/>
        </w:rPr>
        <w:t>Idony</w:t>
      </w:r>
      <w:proofErr w:type="spellEnd"/>
      <w:r w:rsidR="00896187" w:rsidRPr="003458F8">
        <w:rPr>
          <w:i w:val="0"/>
          <w:sz w:val="25"/>
          <w:szCs w:val="25"/>
        </w:rPr>
        <w:t>, non la troverei da alcuna parte.</w:t>
      </w:r>
      <w:r w:rsidR="00100CFB" w:rsidRPr="003458F8">
        <w:rPr>
          <w:i w:val="0"/>
          <w:sz w:val="25"/>
          <w:szCs w:val="25"/>
        </w:rPr>
        <w:t xml:space="preserve"> i miei amici sono tutti chi più esperto, chi meno, dei marinai. </w:t>
      </w:r>
    </w:p>
    <w:p w:rsidR="00840871" w:rsidRPr="003458F8" w:rsidRDefault="00100CFB" w:rsidP="00AF4FDE">
      <w:pPr>
        <w:spacing w:before="0" w:beforeAutospacing="0" w:after="0" w:afterAutospacing="0"/>
        <w:contextualSpacing/>
        <w:jc w:val="both"/>
        <w:rPr>
          <w:i w:val="0"/>
          <w:sz w:val="25"/>
          <w:szCs w:val="25"/>
        </w:rPr>
      </w:pPr>
      <w:r w:rsidRPr="003458F8">
        <w:rPr>
          <w:i w:val="0"/>
          <w:sz w:val="25"/>
          <w:szCs w:val="25"/>
        </w:rPr>
        <w:t xml:space="preserve">Quasi tutti, anzi credo tutti loro </w:t>
      </w:r>
      <w:r w:rsidR="002E102E" w:rsidRPr="003458F8">
        <w:rPr>
          <w:i w:val="0"/>
          <w:sz w:val="25"/>
          <w:szCs w:val="25"/>
        </w:rPr>
        <w:t>possiedono</w:t>
      </w:r>
      <w:r w:rsidRPr="003458F8">
        <w:rPr>
          <w:i w:val="0"/>
          <w:sz w:val="25"/>
          <w:szCs w:val="25"/>
        </w:rPr>
        <w:t xml:space="preserve"> una barca. Ho provato varie volte, per lo più in occasioni romantiche o feste da ragazzini, allontanar</w:t>
      </w:r>
      <w:r w:rsidR="00FE1313">
        <w:rPr>
          <w:i w:val="0"/>
          <w:sz w:val="25"/>
          <w:szCs w:val="25"/>
        </w:rPr>
        <w:t>mi a qualche miglio dalla costa</w:t>
      </w:r>
      <w:r w:rsidR="00840871" w:rsidRPr="003458F8">
        <w:rPr>
          <w:i w:val="0"/>
          <w:sz w:val="25"/>
          <w:szCs w:val="25"/>
        </w:rPr>
        <w:t xml:space="preserve"> e</w:t>
      </w:r>
      <w:r w:rsidRPr="003458F8">
        <w:rPr>
          <w:i w:val="0"/>
          <w:sz w:val="25"/>
          <w:szCs w:val="25"/>
        </w:rPr>
        <w:t xml:space="preserve"> quelle poche volte mi hanno dovuto portare sotto shock a casa. </w:t>
      </w:r>
    </w:p>
    <w:p w:rsidR="00840871" w:rsidRPr="003458F8" w:rsidRDefault="00840871" w:rsidP="00AF4FDE">
      <w:pPr>
        <w:spacing w:before="0" w:beforeAutospacing="0" w:after="0" w:afterAutospacing="0"/>
        <w:contextualSpacing/>
        <w:jc w:val="both"/>
        <w:rPr>
          <w:i w:val="0"/>
          <w:sz w:val="25"/>
          <w:szCs w:val="25"/>
        </w:rPr>
      </w:pPr>
      <w:r w:rsidRPr="003458F8">
        <w:rPr>
          <w:i w:val="0"/>
          <w:sz w:val="25"/>
          <w:szCs w:val="25"/>
        </w:rPr>
        <w:t>Ricordo che mi raccontavano di frequenti deliri, mentre il corpo febbricitante cedeva a convulsioni di entità sconosciuta.</w:t>
      </w:r>
    </w:p>
    <w:p w:rsidR="00840871" w:rsidRPr="003458F8" w:rsidRDefault="00840871" w:rsidP="00AF4FDE">
      <w:pPr>
        <w:spacing w:before="0" w:beforeAutospacing="0" w:after="0" w:afterAutospacing="0"/>
        <w:contextualSpacing/>
        <w:jc w:val="both"/>
        <w:rPr>
          <w:i w:val="0"/>
          <w:sz w:val="25"/>
          <w:szCs w:val="25"/>
        </w:rPr>
      </w:pPr>
      <w:r w:rsidRPr="003458F8">
        <w:rPr>
          <w:i w:val="0"/>
          <w:sz w:val="25"/>
          <w:szCs w:val="25"/>
        </w:rPr>
        <w:t>Io e il mare non ci amavamo. Hemingway non sarebbe stato il mio autore preferito anche per questo motivo, in fondo raccontare del mare senza poterne conoscere i segret</w:t>
      </w:r>
      <w:r w:rsidR="002E102E" w:rsidRPr="003458F8">
        <w:rPr>
          <w:i w:val="0"/>
          <w:sz w:val="25"/>
          <w:szCs w:val="25"/>
        </w:rPr>
        <w:t xml:space="preserve">i, sarebbe stato come parlare di </w:t>
      </w:r>
      <w:r w:rsidRPr="003458F8">
        <w:rPr>
          <w:i w:val="0"/>
          <w:sz w:val="25"/>
          <w:szCs w:val="25"/>
        </w:rPr>
        <w:t xml:space="preserve">una bella donna che non avrebbe mai fatto parte della tua vita. </w:t>
      </w:r>
    </w:p>
    <w:p w:rsidR="00840871" w:rsidRPr="003458F8" w:rsidRDefault="00100CFB" w:rsidP="00AF4FDE">
      <w:pPr>
        <w:spacing w:before="0" w:beforeAutospacing="0" w:after="0" w:afterAutospacing="0"/>
        <w:contextualSpacing/>
        <w:jc w:val="both"/>
        <w:rPr>
          <w:i w:val="0"/>
          <w:sz w:val="25"/>
          <w:szCs w:val="25"/>
        </w:rPr>
      </w:pPr>
      <w:r w:rsidRPr="003458F8">
        <w:rPr>
          <w:i w:val="0"/>
          <w:sz w:val="25"/>
          <w:szCs w:val="25"/>
        </w:rPr>
        <w:t xml:space="preserve">Insomma da quando avevo raggiunto l’età della </w:t>
      </w:r>
      <w:r w:rsidR="002E102E" w:rsidRPr="003458F8">
        <w:rPr>
          <w:i w:val="0"/>
          <w:sz w:val="25"/>
          <w:szCs w:val="25"/>
        </w:rPr>
        <w:t>ragione,</w:t>
      </w:r>
      <w:r w:rsidRPr="003458F8">
        <w:rPr>
          <w:i w:val="0"/>
          <w:sz w:val="25"/>
          <w:szCs w:val="25"/>
        </w:rPr>
        <w:t xml:space="preserve"> non </w:t>
      </w:r>
      <w:r w:rsidR="00AE24BC" w:rsidRPr="003458F8">
        <w:rPr>
          <w:i w:val="0"/>
          <w:sz w:val="25"/>
          <w:szCs w:val="25"/>
        </w:rPr>
        <w:t xml:space="preserve">mi </w:t>
      </w:r>
      <w:r w:rsidRPr="003458F8">
        <w:rPr>
          <w:i w:val="0"/>
          <w:sz w:val="25"/>
          <w:szCs w:val="25"/>
        </w:rPr>
        <w:t xml:space="preserve">ero più avvicinato al mare. </w:t>
      </w:r>
    </w:p>
    <w:p w:rsidR="00EA48DC" w:rsidRPr="003458F8" w:rsidRDefault="001A17DD" w:rsidP="00AF4FDE">
      <w:pPr>
        <w:spacing w:before="0" w:beforeAutospacing="0" w:after="0" w:afterAutospacing="0"/>
        <w:contextualSpacing/>
        <w:jc w:val="both"/>
        <w:rPr>
          <w:i w:val="0"/>
          <w:sz w:val="25"/>
          <w:szCs w:val="25"/>
        </w:rPr>
      </w:pPr>
      <w:r w:rsidRPr="003458F8">
        <w:rPr>
          <w:i w:val="0"/>
          <w:sz w:val="25"/>
          <w:szCs w:val="25"/>
        </w:rPr>
        <w:t xml:space="preserve">        </w:t>
      </w:r>
      <w:proofErr w:type="spellStart"/>
      <w:r w:rsidR="00100CFB" w:rsidRPr="003458F8">
        <w:rPr>
          <w:i w:val="0"/>
          <w:sz w:val="25"/>
          <w:szCs w:val="25"/>
        </w:rPr>
        <w:t>Idony</w:t>
      </w:r>
      <w:proofErr w:type="spellEnd"/>
      <w:r w:rsidR="00100CFB" w:rsidRPr="003458F8">
        <w:rPr>
          <w:i w:val="0"/>
          <w:sz w:val="25"/>
          <w:szCs w:val="25"/>
        </w:rPr>
        <w:t xml:space="preserve"> è una </w:t>
      </w:r>
      <w:r w:rsidR="002A7DBA" w:rsidRPr="003458F8">
        <w:rPr>
          <w:i w:val="0"/>
          <w:sz w:val="25"/>
          <w:szCs w:val="25"/>
        </w:rPr>
        <w:t xml:space="preserve">piccola </w:t>
      </w:r>
      <w:r w:rsidR="00100CFB" w:rsidRPr="003458F8">
        <w:rPr>
          <w:i w:val="0"/>
          <w:sz w:val="25"/>
          <w:szCs w:val="25"/>
        </w:rPr>
        <w:t xml:space="preserve">cittadina che vive della popolarità di Miami, è </w:t>
      </w:r>
      <w:r w:rsidR="002A7DBA" w:rsidRPr="003458F8">
        <w:rPr>
          <w:i w:val="0"/>
          <w:sz w:val="25"/>
          <w:szCs w:val="25"/>
        </w:rPr>
        <w:t xml:space="preserve">sicuramente </w:t>
      </w:r>
      <w:r w:rsidR="00100CFB" w:rsidRPr="003458F8">
        <w:rPr>
          <w:i w:val="0"/>
          <w:sz w:val="25"/>
          <w:szCs w:val="25"/>
        </w:rPr>
        <w:t>caratteristica e la gente accoglie molto volentieri i turisti che fuggono dalla città per trovare alberghi a prezzi più convenienti e spiagge più riparat</w:t>
      </w:r>
      <w:r w:rsidR="005F1558" w:rsidRPr="003458F8">
        <w:rPr>
          <w:i w:val="0"/>
          <w:sz w:val="25"/>
          <w:szCs w:val="25"/>
        </w:rPr>
        <w:t>e</w:t>
      </w:r>
      <w:r w:rsidR="00100CFB" w:rsidRPr="003458F8">
        <w:rPr>
          <w:i w:val="0"/>
          <w:sz w:val="25"/>
          <w:szCs w:val="25"/>
        </w:rPr>
        <w:t xml:space="preserve">. </w:t>
      </w:r>
      <w:r w:rsidR="00723C51" w:rsidRPr="003458F8">
        <w:rPr>
          <w:i w:val="0"/>
          <w:sz w:val="25"/>
          <w:szCs w:val="25"/>
        </w:rPr>
        <w:t>Qui non di vedono folle</w:t>
      </w:r>
      <w:r w:rsidR="005F1558" w:rsidRPr="003458F8">
        <w:rPr>
          <w:i w:val="0"/>
          <w:sz w:val="25"/>
          <w:szCs w:val="25"/>
        </w:rPr>
        <w:t xml:space="preserve"> se non durante la festa del rogo al “Cattivo Vecchio”, una sorta di maledizione del fantasma del Vecchio</w:t>
      </w:r>
      <w:r w:rsidR="00433F7E" w:rsidRPr="003458F8">
        <w:rPr>
          <w:i w:val="0"/>
          <w:sz w:val="25"/>
          <w:szCs w:val="25"/>
        </w:rPr>
        <w:t xml:space="preserve"> </w:t>
      </w:r>
      <w:proofErr w:type="spellStart"/>
      <w:r w:rsidR="00433F7E" w:rsidRPr="003458F8">
        <w:rPr>
          <w:i w:val="0"/>
          <w:sz w:val="25"/>
          <w:szCs w:val="25"/>
        </w:rPr>
        <w:t>Luss</w:t>
      </w:r>
      <w:proofErr w:type="spellEnd"/>
      <w:r w:rsidR="00433F7E" w:rsidRPr="003458F8">
        <w:rPr>
          <w:i w:val="0"/>
          <w:sz w:val="25"/>
          <w:szCs w:val="25"/>
        </w:rPr>
        <w:t xml:space="preserve"> Van </w:t>
      </w:r>
      <w:proofErr w:type="spellStart"/>
      <w:r w:rsidR="00433F7E" w:rsidRPr="003458F8">
        <w:rPr>
          <w:i w:val="0"/>
          <w:sz w:val="25"/>
          <w:szCs w:val="25"/>
        </w:rPr>
        <w:t>Ghott</w:t>
      </w:r>
      <w:proofErr w:type="spellEnd"/>
      <w:r w:rsidR="008034C1" w:rsidRPr="003458F8">
        <w:rPr>
          <w:i w:val="0"/>
          <w:sz w:val="25"/>
          <w:szCs w:val="25"/>
        </w:rPr>
        <w:t xml:space="preserve">, un capitano che aveva venduto la sua anima al Diavolo e prima di </w:t>
      </w:r>
      <w:r w:rsidR="00A717F8" w:rsidRPr="003458F8">
        <w:rPr>
          <w:i w:val="0"/>
          <w:sz w:val="25"/>
          <w:szCs w:val="25"/>
        </w:rPr>
        <w:t xml:space="preserve">far </w:t>
      </w:r>
      <w:r w:rsidR="008034C1" w:rsidRPr="003458F8">
        <w:rPr>
          <w:i w:val="0"/>
          <w:sz w:val="25"/>
          <w:szCs w:val="25"/>
        </w:rPr>
        <w:t xml:space="preserve">affondare con la propria nave vicino agli scogli della Bocca del Diavolo, </w:t>
      </w:r>
      <w:r w:rsidR="00433F7E" w:rsidRPr="003458F8">
        <w:rPr>
          <w:i w:val="0"/>
          <w:sz w:val="25"/>
          <w:szCs w:val="25"/>
        </w:rPr>
        <w:t>s’era cibato di tutti cadaveri che aveva lasciato sul ponte assieme alla testa della defunta figlia impallata sul becco del timone</w:t>
      </w:r>
      <w:r w:rsidR="00A717F8" w:rsidRPr="003458F8">
        <w:rPr>
          <w:i w:val="0"/>
          <w:sz w:val="25"/>
          <w:szCs w:val="25"/>
        </w:rPr>
        <w:t>,</w:t>
      </w:r>
      <w:r w:rsidR="00433F7E" w:rsidRPr="003458F8">
        <w:rPr>
          <w:i w:val="0"/>
          <w:sz w:val="25"/>
          <w:szCs w:val="25"/>
        </w:rPr>
        <w:t xml:space="preserve"> pare fosse stata oltraggiata e uccisa da un uomo della ciurma. </w:t>
      </w:r>
    </w:p>
    <w:p w:rsidR="00EA48DC" w:rsidRPr="003458F8" w:rsidRDefault="00433F7E" w:rsidP="00AF4FDE">
      <w:pPr>
        <w:spacing w:before="0" w:beforeAutospacing="0" w:after="0" w:afterAutospacing="0"/>
        <w:contextualSpacing/>
        <w:jc w:val="both"/>
        <w:rPr>
          <w:i w:val="0"/>
          <w:sz w:val="25"/>
          <w:szCs w:val="25"/>
        </w:rPr>
      </w:pPr>
      <w:r w:rsidRPr="003458F8">
        <w:rPr>
          <w:i w:val="0"/>
          <w:sz w:val="25"/>
          <w:szCs w:val="25"/>
        </w:rPr>
        <w:t xml:space="preserve">Il teschio mangiato dagli uccelli e seccato dal vento salato e dal caldo torrido accompagnò per tutto il </w:t>
      </w:r>
      <w:r w:rsidR="002E102E" w:rsidRPr="003458F8">
        <w:rPr>
          <w:i w:val="0"/>
          <w:sz w:val="25"/>
          <w:szCs w:val="25"/>
        </w:rPr>
        <w:t xml:space="preserve">tempo, </w:t>
      </w:r>
      <w:r w:rsidR="0011398E" w:rsidRPr="003458F8">
        <w:rPr>
          <w:i w:val="0"/>
          <w:sz w:val="25"/>
          <w:szCs w:val="25"/>
        </w:rPr>
        <w:t>le</w:t>
      </w:r>
      <w:r w:rsidRPr="003458F8">
        <w:rPr>
          <w:i w:val="0"/>
          <w:sz w:val="25"/>
          <w:szCs w:val="25"/>
        </w:rPr>
        <w:t xml:space="preserve"> mosse diaboliche del Capitano </w:t>
      </w:r>
      <w:proofErr w:type="spellStart"/>
      <w:r w:rsidRPr="003458F8">
        <w:rPr>
          <w:i w:val="0"/>
          <w:sz w:val="25"/>
          <w:szCs w:val="25"/>
        </w:rPr>
        <w:t>Ghott</w:t>
      </w:r>
      <w:proofErr w:type="spellEnd"/>
      <w:r w:rsidRPr="003458F8">
        <w:rPr>
          <w:i w:val="0"/>
          <w:sz w:val="25"/>
          <w:szCs w:val="25"/>
        </w:rPr>
        <w:t xml:space="preserve">. </w:t>
      </w:r>
    </w:p>
    <w:p w:rsidR="00EA48DC" w:rsidRPr="003458F8" w:rsidRDefault="00433F7E" w:rsidP="00AF4FDE">
      <w:pPr>
        <w:spacing w:before="0" w:beforeAutospacing="0" w:after="0" w:afterAutospacing="0"/>
        <w:contextualSpacing/>
        <w:jc w:val="both"/>
        <w:rPr>
          <w:i w:val="0"/>
          <w:sz w:val="25"/>
          <w:szCs w:val="25"/>
        </w:rPr>
      </w:pPr>
      <w:r w:rsidRPr="003458F8">
        <w:rPr>
          <w:i w:val="0"/>
          <w:sz w:val="25"/>
          <w:szCs w:val="25"/>
        </w:rPr>
        <w:t xml:space="preserve">Lui scrisse un lungo </w:t>
      </w:r>
      <w:r w:rsidR="002E102E" w:rsidRPr="003458F8">
        <w:rPr>
          <w:i w:val="0"/>
          <w:sz w:val="25"/>
          <w:szCs w:val="25"/>
        </w:rPr>
        <w:t>appunto</w:t>
      </w:r>
      <w:r w:rsidRPr="003458F8">
        <w:rPr>
          <w:i w:val="0"/>
          <w:sz w:val="25"/>
          <w:szCs w:val="25"/>
        </w:rPr>
        <w:t xml:space="preserve"> ai posteri, messaggio che finì in una vecchia bottiglia di rhum e che metteva in guardia la gente di poca fede se mai avessero solcato il mare del dolore, così lo chiamava lui, il mare sopra la Bocca del Diavolo.</w:t>
      </w:r>
      <w:r w:rsidR="002A17A8" w:rsidRPr="003458F8">
        <w:rPr>
          <w:i w:val="0"/>
          <w:sz w:val="25"/>
          <w:szCs w:val="25"/>
        </w:rPr>
        <w:t xml:space="preserve"> </w:t>
      </w:r>
    </w:p>
    <w:p w:rsidR="00A717F8" w:rsidRPr="003458F8" w:rsidRDefault="002A17A8" w:rsidP="00AF4FDE">
      <w:pPr>
        <w:spacing w:before="0" w:beforeAutospacing="0" w:after="0" w:afterAutospacing="0"/>
        <w:contextualSpacing/>
        <w:jc w:val="both"/>
        <w:rPr>
          <w:i w:val="0"/>
          <w:sz w:val="25"/>
          <w:szCs w:val="25"/>
        </w:rPr>
      </w:pPr>
      <w:r w:rsidRPr="003458F8">
        <w:rPr>
          <w:i w:val="0"/>
          <w:sz w:val="25"/>
          <w:szCs w:val="25"/>
        </w:rPr>
        <w:t xml:space="preserve">La lettera di </w:t>
      </w:r>
      <w:proofErr w:type="spellStart"/>
      <w:r w:rsidRPr="003458F8">
        <w:rPr>
          <w:i w:val="0"/>
          <w:sz w:val="25"/>
          <w:szCs w:val="25"/>
        </w:rPr>
        <w:t>Lus</w:t>
      </w:r>
      <w:r w:rsidR="00223C45" w:rsidRPr="003458F8">
        <w:rPr>
          <w:i w:val="0"/>
          <w:sz w:val="25"/>
          <w:szCs w:val="25"/>
        </w:rPr>
        <w:t>s</w:t>
      </w:r>
      <w:proofErr w:type="spellEnd"/>
      <w:r w:rsidR="00223C45" w:rsidRPr="003458F8">
        <w:rPr>
          <w:i w:val="0"/>
          <w:sz w:val="25"/>
          <w:szCs w:val="25"/>
        </w:rPr>
        <w:t xml:space="preserve"> fu ripescata da un giovane che la portò a casa e cominciò a vantarsi della reliquia. Non si sa </w:t>
      </w:r>
      <w:r w:rsidR="003E0143" w:rsidRPr="003458F8">
        <w:rPr>
          <w:i w:val="0"/>
          <w:sz w:val="25"/>
          <w:szCs w:val="25"/>
        </w:rPr>
        <w:t>bene, dove</w:t>
      </w:r>
      <w:r w:rsidR="00223C45" w:rsidRPr="003458F8">
        <w:rPr>
          <w:i w:val="0"/>
          <w:sz w:val="25"/>
          <w:szCs w:val="25"/>
        </w:rPr>
        <w:t xml:space="preserve"> fu riposta, ma pare che mezza città fu presa da una strana epidemia ch</w:t>
      </w:r>
      <w:r w:rsidR="00FE1313">
        <w:rPr>
          <w:i w:val="0"/>
          <w:sz w:val="25"/>
          <w:szCs w:val="25"/>
        </w:rPr>
        <w:t>e uccise quasi tutti gli uomini</w:t>
      </w:r>
      <w:r w:rsidR="00223C45" w:rsidRPr="003458F8">
        <w:rPr>
          <w:i w:val="0"/>
          <w:sz w:val="25"/>
          <w:szCs w:val="25"/>
        </w:rPr>
        <w:t xml:space="preserve"> e che molte delle donne e dei bambini rimasti in vita sparirono nel nulla senza lasciare traccia.</w:t>
      </w:r>
    </w:p>
    <w:p w:rsidR="005F1558" w:rsidRPr="003458F8" w:rsidRDefault="00716BBE" w:rsidP="00AF4FDE">
      <w:pPr>
        <w:spacing w:before="0" w:beforeAutospacing="0" w:after="0" w:afterAutospacing="0"/>
        <w:contextualSpacing/>
        <w:jc w:val="both"/>
        <w:rPr>
          <w:i w:val="0"/>
          <w:sz w:val="25"/>
          <w:szCs w:val="25"/>
        </w:rPr>
      </w:pPr>
      <w:r w:rsidRPr="003458F8">
        <w:rPr>
          <w:i w:val="0"/>
          <w:sz w:val="25"/>
          <w:szCs w:val="25"/>
        </w:rPr>
        <w:t xml:space="preserve">       </w:t>
      </w:r>
      <w:r w:rsidR="00A717F8" w:rsidRPr="003458F8">
        <w:rPr>
          <w:i w:val="0"/>
          <w:sz w:val="25"/>
          <w:szCs w:val="25"/>
        </w:rPr>
        <w:t xml:space="preserve">Pare che </w:t>
      </w:r>
      <w:proofErr w:type="spellStart"/>
      <w:r w:rsidR="00A717F8" w:rsidRPr="003458F8">
        <w:rPr>
          <w:i w:val="0"/>
          <w:sz w:val="25"/>
          <w:szCs w:val="25"/>
        </w:rPr>
        <w:t>Ghott</w:t>
      </w:r>
      <w:proofErr w:type="spellEnd"/>
      <w:r w:rsidR="002A17A8" w:rsidRPr="003458F8">
        <w:rPr>
          <w:i w:val="0"/>
          <w:sz w:val="25"/>
          <w:szCs w:val="25"/>
        </w:rPr>
        <w:t xml:space="preserve"> ave</w:t>
      </w:r>
      <w:r w:rsidR="00223C45" w:rsidRPr="003458F8">
        <w:rPr>
          <w:i w:val="0"/>
          <w:sz w:val="25"/>
          <w:szCs w:val="25"/>
        </w:rPr>
        <w:t xml:space="preserve">sse chiesto aiuto al Diavolo per </w:t>
      </w:r>
      <w:r w:rsidR="002A17A8" w:rsidRPr="003458F8">
        <w:rPr>
          <w:i w:val="0"/>
          <w:sz w:val="25"/>
          <w:szCs w:val="25"/>
        </w:rPr>
        <w:t xml:space="preserve">avere </w:t>
      </w:r>
      <w:r w:rsidR="00223C45" w:rsidRPr="003458F8">
        <w:rPr>
          <w:i w:val="0"/>
          <w:sz w:val="25"/>
          <w:szCs w:val="25"/>
        </w:rPr>
        <w:t xml:space="preserve">la propria </w:t>
      </w:r>
      <w:r w:rsidR="002A17A8" w:rsidRPr="003458F8">
        <w:rPr>
          <w:i w:val="0"/>
          <w:sz w:val="25"/>
          <w:szCs w:val="25"/>
        </w:rPr>
        <w:t>ven</w:t>
      </w:r>
      <w:r w:rsidRPr="003458F8">
        <w:rPr>
          <w:i w:val="0"/>
          <w:sz w:val="25"/>
          <w:szCs w:val="25"/>
        </w:rPr>
        <w:t>detta su tutte quelle anime che avessero</w:t>
      </w:r>
      <w:r w:rsidR="00AE24BC" w:rsidRPr="003458F8">
        <w:rPr>
          <w:i w:val="0"/>
          <w:sz w:val="25"/>
          <w:szCs w:val="25"/>
        </w:rPr>
        <w:t xml:space="preserve"> solcato l’</w:t>
      </w:r>
      <w:r w:rsidR="002E102E" w:rsidRPr="003458F8">
        <w:rPr>
          <w:i w:val="0"/>
          <w:sz w:val="25"/>
          <w:szCs w:val="25"/>
        </w:rPr>
        <w:t>acqua</w:t>
      </w:r>
      <w:r w:rsidR="00223C45" w:rsidRPr="003458F8">
        <w:rPr>
          <w:i w:val="0"/>
          <w:sz w:val="25"/>
          <w:szCs w:val="25"/>
        </w:rPr>
        <w:t>,</w:t>
      </w:r>
      <w:r w:rsidR="002A17A8" w:rsidRPr="003458F8">
        <w:rPr>
          <w:i w:val="0"/>
          <w:sz w:val="25"/>
          <w:szCs w:val="25"/>
        </w:rPr>
        <w:t xml:space="preserve"> </w:t>
      </w:r>
      <w:r w:rsidRPr="003458F8">
        <w:rPr>
          <w:i w:val="0"/>
          <w:sz w:val="25"/>
          <w:szCs w:val="25"/>
        </w:rPr>
        <w:t xml:space="preserve">quel mare </w:t>
      </w:r>
      <w:r w:rsidR="002A17A8" w:rsidRPr="003458F8">
        <w:rPr>
          <w:i w:val="0"/>
          <w:sz w:val="25"/>
          <w:szCs w:val="25"/>
        </w:rPr>
        <w:t>dove sua Figlia stava riposando,</w:t>
      </w:r>
      <w:r w:rsidRPr="003458F8">
        <w:rPr>
          <w:i w:val="0"/>
          <w:sz w:val="25"/>
          <w:szCs w:val="25"/>
        </w:rPr>
        <w:t xml:space="preserve"> e le avrebbe</w:t>
      </w:r>
      <w:r w:rsidR="002A17A8" w:rsidRPr="003458F8">
        <w:rPr>
          <w:i w:val="0"/>
          <w:sz w:val="25"/>
          <w:szCs w:val="25"/>
        </w:rPr>
        <w:t xml:space="preserve"> portate con </w:t>
      </w:r>
      <w:r w:rsidR="002E102E" w:rsidRPr="003458F8">
        <w:rPr>
          <w:i w:val="0"/>
          <w:sz w:val="25"/>
          <w:szCs w:val="25"/>
        </w:rPr>
        <w:t>sé</w:t>
      </w:r>
      <w:r w:rsidR="002A17A8" w:rsidRPr="003458F8">
        <w:rPr>
          <w:i w:val="0"/>
          <w:sz w:val="25"/>
          <w:szCs w:val="25"/>
        </w:rPr>
        <w:t xml:space="preserve"> sotto i fondali o in dono alla propria </w:t>
      </w:r>
      <w:r w:rsidR="00187B6A" w:rsidRPr="003458F8">
        <w:rPr>
          <w:i w:val="0"/>
          <w:sz w:val="25"/>
          <w:szCs w:val="25"/>
        </w:rPr>
        <w:t>bambina per farle compagnia</w:t>
      </w:r>
      <w:r w:rsidR="004D2ED5" w:rsidRPr="003458F8">
        <w:rPr>
          <w:i w:val="0"/>
          <w:sz w:val="25"/>
          <w:szCs w:val="25"/>
        </w:rPr>
        <w:t xml:space="preserve"> o al Diavolo</w:t>
      </w:r>
      <w:r w:rsidR="00187B6A" w:rsidRPr="003458F8">
        <w:rPr>
          <w:i w:val="0"/>
          <w:sz w:val="25"/>
          <w:szCs w:val="25"/>
        </w:rPr>
        <w:t>.</w:t>
      </w:r>
    </w:p>
    <w:p w:rsidR="00A717F8" w:rsidRPr="003458F8" w:rsidRDefault="00187B6A" w:rsidP="00AF4FDE">
      <w:pPr>
        <w:spacing w:before="0" w:beforeAutospacing="0" w:after="0" w:afterAutospacing="0"/>
        <w:contextualSpacing/>
        <w:jc w:val="both"/>
        <w:rPr>
          <w:i w:val="0"/>
          <w:sz w:val="25"/>
          <w:szCs w:val="25"/>
        </w:rPr>
      </w:pPr>
      <w:r w:rsidRPr="003458F8">
        <w:rPr>
          <w:i w:val="0"/>
          <w:sz w:val="25"/>
          <w:szCs w:val="25"/>
        </w:rPr>
        <w:t xml:space="preserve">Questa è solo una delle tante versioni sul Capitano del Diavolo. </w:t>
      </w:r>
    </w:p>
    <w:p w:rsidR="00896187" w:rsidRPr="003458F8" w:rsidRDefault="00187B6A" w:rsidP="00716BBE">
      <w:pPr>
        <w:spacing w:before="0" w:beforeAutospacing="0" w:after="0" w:afterAutospacing="0"/>
        <w:contextualSpacing/>
        <w:jc w:val="both"/>
        <w:rPr>
          <w:i w:val="0"/>
          <w:sz w:val="25"/>
          <w:szCs w:val="25"/>
        </w:rPr>
      </w:pPr>
      <w:r w:rsidRPr="003458F8">
        <w:rPr>
          <w:i w:val="0"/>
          <w:sz w:val="25"/>
          <w:szCs w:val="25"/>
        </w:rPr>
        <w:t xml:space="preserve">In altre storie si racconta che la ciurma d’un galeone spagnolo avesse ucciso per fame la famiglia del capitano per cibarsi e che avesse conservato per ultimo proprio questi che li maledisse per l’eternità. </w:t>
      </w:r>
    </w:p>
    <w:p w:rsidR="00962139" w:rsidRPr="003458F8" w:rsidRDefault="00716BBE" w:rsidP="00AF4FDE">
      <w:pPr>
        <w:spacing w:before="0" w:beforeAutospacing="0" w:after="0" w:afterAutospacing="0"/>
        <w:contextualSpacing/>
        <w:jc w:val="both"/>
        <w:rPr>
          <w:i w:val="0"/>
          <w:sz w:val="25"/>
          <w:szCs w:val="25"/>
        </w:rPr>
      </w:pPr>
      <w:r w:rsidRPr="003458F8">
        <w:rPr>
          <w:i w:val="0"/>
          <w:sz w:val="25"/>
          <w:szCs w:val="25"/>
        </w:rPr>
        <w:t xml:space="preserve">          </w:t>
      </w:r>
      <w:r w:rsidR="00E510D9" w:rsidRPr="003458F8">
        <w:rPr>
          <w:i w:val="0"/>
          <w:sz w:val="25"/>
          <w:szCs w:val="25"/>
        </w:rPr>
        <w:t>La prima cosa che mi colpì scartabellando tra quei pezzi di carta, fu la sparizione d’una barca</w:t>
      </w:r>
      <w:r w:rsidR="00FE1313">
        <w:rPr>
          <w:i w:val="0"/>
          <w:sz w:val="25"/>
          <w:szCs w:val="25"/>
        </w:rPr>
        <w:t xml:space="preserve"> coi suoi trenta due passeggeri</w:t>
      </w:r>
      <w:r w:rsidR="00E510D9" w:rsidRPr="003458F8">
        <w:rPr>
          <w:i w:val="0"/>
          <w:sz w:val="25"/>
          <w:szCs w:val="25"/>
        </w:rPr>
        <w:t xml:space="preserve"> e tre membri d’equipaggio, a sole dieci mig</w:t>
      </w:r>
      <w:r w:rsidR="004D2ED5" w:rsidRPr="003458F8">
        <w:rPr>
          <w:i w:val="0"/>
          <w:sz w:val="25"/>
          <w:szCs w:val="25"/>
        </w:rPr>
        <w:t>lia dal porto. Svaniti, scompars</w:t>
      </w:r>
      <w:r w:rsidR="00E510D9" w:rsidRPr="003458F8">
        <w:rPr>
          <w:i w:val="0"/>
          <w:sz w:val="25"/>
          <w:szCs w:val="25"/>
        </w:rPr>
        <w:t>i tutti</w:t>
      </w:r>
      <w:r w:rsidR="00962139" w:rsidRPr="003458F8">
        <w:rPr>
          <w:i w:val="0"/>
          <w:sz w:val="25"/>
          <w:szCs w:val="25"/>
        </w:rPr>
        <w:t>,</w:t>
      </w:r>
      <w:r w:rsidR="00E510D9" w:rsidRPr="003458F8">
        <w:rPr>
          <w:i w:val="0"/>
          <w:sz w:val="25"/>
          <w:szCs w:val="25"/>
        </w:rPr>
        <w:t xml:space="preserve"> barca e uomini</w:t>
      </w:r>
      <w:r w:rsidR="00962139" w:rsidRPr="003458F8">
        <w:rPr>
          <w:i w:val="0"/>
          <w:sz w:val="25"/>
          <w:szCs w:val="25"/>
        </w:rPr>
        <w:t>,</w:t>
      </w:r>
      <w:r w:rsidR="00E510D9" w:rsidRPr="003458F8">
        <w:rPr>
          <w:i w:val="0"/>
          <w:sz w:val="25"/>
          <w:szCs w:val="25"/>
        </w:rPr>
        <w:t xml:space="preserve"> come se una nebbia oscura avesse spalancato la gola dell’Inferno per farveli entrare</w:t>
      </w:r>
      <w:r w:rsidR="00962139" w:rsidRPr="003458F8">
        <w:rPr>
          <w:i w:val="0"/>
          <w:sz w:val="25"/>
          <w:szCs w:val="25"/>
        </w:rPr>
        <w:t>, senza rumore, senza richieste di soccorso, senza un razzo sparato</w:t>
      </w:r>
      <w:r w:rsidR="00E510D9" w:rsidRPr="003458F8">
        <w:rPr>
          <w:i w:val="0"/>
          <w:sz w:val="25"/>
          <w:szCs w:val="25"/>
        </w:rPr>
        <w:t xml:space="preserve">. </w:t>
      </w:r>
    </w:p>
    <w:p w:rsidR="00B778AC" w:rsidRPr="003458F8" w:rsidRDefault="00E510D9" w:rsidP="00AF4FDE">
      <w:pPr>
        <w:spacing w:before="0" w:beforeAutospacing="0" w:after="0" w:afterAutospacing="0"/>
        <w:contextualSpacing/>
        <w:jc w:val="both"/>
        <w:rPr>
          <w:i w:val="0"/>
          <w:sz w:val="25"/>
          <w:szCs w:val="25"/>
        </w:rPr>
      </w:pPr>
      <w:r w:rsidRPr="003458F8">
        <w:rPr>
          <w:i w:val="0"/>
          <w:sz w:val="25"/>
          <w:szCs w:val="25"/>
        </w:rPr>
        <w:t xml:space="preserve">Il Falstaff, conosciutissimo al porto di Down </w:t>
      </w:r>
      <w:proofErr w:type="spellStart"/>
      <w:r w:rsidRPr="003458F8">
        <w:rPr>
          <w:i w:val="0"/>
          <w:sz w:val="25"/>
          <w:szCs w:val="25"/>
        </w:rPr>
        <w:t>Key</w:t>
      </w:r>
      <w:proofErr w:type="spellEnd"/>
      <w:r w:rsidRPr="003458F8">
        <w:rPr>
          <w:i w:val="0"/>
          <w:sz w:val="25"/>
          <w:szCs w:val="25"/>
        </w:rPr>
        <w:t xml:space="preserve">, per gli anni che aveva dedicato al turismo, era una delle imbarcazioni più sicure e dotate della zona. </w:t>
      </w:r>
    </w:p>
    <w:p w:rsidR="00ED3041" w:rsidRPr="003458F8" w:rsidRDefault="00E510D9" w:rsidP="00AF4FDE">
      <w:pPr>
        <w:spacing w:before="0" w:beforeAutospacing="0" w:after="0" w:afterAutospacing="0"/>
        <w:contextualSpacing/>
        <w:jc w:val="both"/>
        <w:rPr>
          <w:i w:val="0"/>
          <w:sz w:val="25"/>
          <w:szCs w:val="25"/>
        </w:rPr>
      </w:pPr>
      <w:r w:rsidRPr="003458F8">
        <w:rPr>
          <w:i w:val="0"/>
          <w:sz w:val="25"/>
          <w:szCs w:val="25"/>
        </w:rPr>
        <w:lastRenderedPageBreak/>
        <w:t xml:space="preserve">Il suo capitano Dean Costa, marinaio dalla nascita era esperto e troppo pignolo per avventurarsi in crociere a rischio. </w:t>
      </w:r>
    </w:p>
    <w:p w:rsidR="004D2ED5" w:rsidRPr="003458F8" w:rsidRDefault="00E510D9" w:rsidP="00AF4FDE">
      <w:pPr>
        <w:spacing w:before="0" w:beforeAutospacing="0" w:after="0" w:afterAutospacing="0"/>
        <w:contextualSpacing/>
        <w:jc w:val="both"/>
        <w:rPr>
          <w:i w:val="0"/>
          <w:sz w:val="25"/>
          <w:szCs w:val="25"/>
        </w:rPr>
      </w:pPr>
      <w:r w:rsidRPr="003458F8">
        <w:rPr>
          <w:i w:val="0"/>
          <w:sz w:val="25"/>
          <w:szCs w:val="25"/>
        </w:rPr>
        <w:t xml:space="preserve">Con lui non erano mai successi incidenti di sorta </w:t>
      </w:r>
      <w:r w:rsidR="000022D9" w:rsidRPr="003458F8">
        <w:rPr>
          <w:i w:val="0"/>
          <w:sz w:val="25"/>
          <w:szCs w:val="25"/>
        </w:rPr>
        <w:t>né</w:t>
      </w:r>
      <w:r w:rsidRPr="003458F8">
        <w:rPr>
          <w:i w:val="0"/>
          <w:sz w:val="25"/>
          <w:szCs w:val="25"/>
        </w:rPr>
        <w:t xml:space="preserve"> vi erano mai state lamentele. </w:t>
      </w:r>
    </w:p>
    <w:p w:rsidR="00B778AC" w:rsidRPr="003458F8" w:rsidRDefault="004D2ED5" w:rsidP="00FE1313">
      <w:pPr>
        <w:spacing w:before="0" w:beforeAutospacing="0" w:after="0" w:afterAutospacing="0"/>
        <w:ind w:firstLine="708"/>
        <w:contextualSpacing/>
        <w:jc w:val="both"/>
        <w:rPr>
          <w:i w:val="0"/>
          <w:sz w:val="25"/>
          <w:szCs w:val="25"/>
        </w:rPr>
      </w:pPr>
      <w:r w:rsidRPr="003458F8">
        <w:rPr>
          <w:i w:val="0"/>
          <w:sz w:val="25"/>
          <w:szCs w:val="25"/>
        </w:rPr>
        <w:t>Il s</w:t>
      </w:r>
      <w:r w:rsidR="00E510D9" w:rsidRPr="003458F8">
        <w:rPr>
          <w:i w:val="0"/>
          <w:sz w:val="25"/>
          <w:szCs w:val="25"/>
        </w:rPr>
        <w:t>ette Maggio 2007,</w:t>
      </w:r>
      <w:r w:rsidR="00A26D50" w:rsidRPr="003458F8">
        <w:rPr>
          <w:i w:val="0"/>
          <w:sz w:val="25"/>
          <w:szCs w:val="25"/>
        </w:rPr>
        <w:t xml:space="preserve"> </w:t>
      </w:r>
      <w:r w:rsidRPr="003458F8">
        <w:rPr>
          <w:i w:val="0"/>
          <w:sz w:val="25"/>
          <w:szCs w:val="25"/>
        </w:rPr>
        <w:t xml:space="preserve">e precisamente un </w:t>
      </w:r>
      <w:r w:rsidR="00E510D9" w:rsidRPr="003458F8">
        <w:rPr>
          <w:i w:val="0"/>
          <w:sz w:val="25"/>
          <w:szCs w:val="25"/>
        </w:rPr>
        <w:t xml:space="preserve">Sabato </w:t>
      </w:r>
      <w:r w:rsidRPr="003458F8">
        <w:rPr>
          <w:i w:val="0"/>
          <w:sz w:val="25"/>
          <w:szCs w:val="25"/>
        </w:rPr>
        <w:t xml:space="preserve">alle ore 9 del mattino, uno strano messaggio stava per arrivare alla capitaneria del Porto di </w:t>
      </w:r>
      <w:proofErr w:type="spellStart"/>
      <w:r w:rsidRPr="003458F8">
        <w:rPr>
          <w:i w:val="0"/>
          <w:sz w:val="25"/>
          <w:szCs w:val="25"/>
        </w:rPr>
        <w:t>Idony</w:t>
      </w:r>
      <w:proofErr w:type="spellEnd"/>
      <w:r w:rsidRPr="003458F8">
        <w:rPr>
          <w:i w:val="0"/>
          <w:sz w:val="25"/>
          <w:szCs w:val="25"/>
        </w:rPr>
        <w:t>.</w:t>
      </w:r>
    </w:p>
    <w:p w:rsidR="00E510D9" w:rsidRPr="003458F8" w:rsidRDefault="00E510D9" w:rsidP="00AF4FDE">
      <w:pPr>
        <w:spacing w:before="0" w:beforeAutospacing="0" w:after="0" w:afterAutospacing="0"/>
        <w:contextualSpacing/>
        <w:jc w:val="both"/>
        <w:rPr>
          <w:i w:val="0"/>
          <w:sz w:val="25"/>
          <w:szCs w:val="25"/>
        </w:rPr>
      </w:pPr>
      <w:r w:rsidRPr="003458F8">
        <w:rPr>
          <w:i w:val="0"/>
          <w:sz w:val="25"/>
          <w:szCs w:val="25"/>
        </w:rPr>
        <w:t>La foto di uno</w:t>
      </w:r>
      <w:r w:rsidR="000022D9" w:rsidRPr="003458F8">
        <w:rPr>
          <w:i w:val="0"/>
          <w:sz w:val="25"/>
          <w:szCs w:val="25"/>
        </w:rPr>
        <w:t>,</w:t>
      </w:r>
      <w:r w:rsidRPr="003458F8">
        <w:rPr>
          <w:i w:val="0"/>
          <w:sz w:val="25"/>
          <w:szCs w:val="25"/>
        </w:rPr>
        <w:t xml:space="preserve"> dei parenti </w:t>
      </w:r>
      <w:r w:rsidR="00AE24BC" w:rsidRPr="003458F8">
        <w:rPr>
          <w:i w:val="0"/>
          <w:sz w:val="25"/>
          <w:szCs w:val="25"/>
        </w:rPr>
        <w:t>degli</w:t>
      </w:r>
      <w:r w:rsidRPr="003458F8">
        <w:rPr>
          <w:i w:val="0"/>
          <w:sz w:val="25"/>
          <w:szCs w:val="25"/>
        </w:rPr>
        <w:t xml:space="preserve"> scomparsi</w:t>
      </w:r>
      <w:r w:rsidR="000022D9" w:rsidRPr="003458F8">
        <w:rPr>
          <w:i w:val="0"/>
          <w:sz w:val="25"/>
          <w:szCs w:val="25"/>
        </w:rPr>
        <w:t>,</w:t>
      </w:r>
      <w:r w:rsidRPr="003458F8">
        <w:rPr>
          <w:i w:val="0"/>
          <w:sz w:val="25"/>
          <w:szCs w:val="25"/>
        </w:rPr>
        <w:t xml:space="preserve"> mostra</w:t>
      </w:r>
      <w:r w:rsidR="004D2ED5" w:rsidRPr="003458F8">
        <w:rPr>
          <w:i w:val="0"/>
          <w:sz w:val="25"/>
          <w:szCs w:val="25"/>
        </w:rPr>
        <w:t>va</w:t>
      </w:r>
      <w:r w:rsidRPr="003458F8">
        <w:rPr>
          <w:i w:val="0"/>
          <w:sz w:val="25"/>
          <w:szCs w:val="25"/>
        </w:rPr>
        <w:t xml:space="preserve"> la barca con le sue bandiere colorate, al</w:t>
      </w:r>
      <w:r w:rsidR="004D2ED5" w:rsidRPr="003458F8">
        <w:rPr>
          <w:i w:val="0"/>
          <w:sz w:val="25"/>
          <w:szCs w:val="25"/>
        </w:rPr>
        <w:t xml:space="preserve">lontanarsi </w:t>
      </w:r>
      <w:r w:rsidR="00F4249F" w:rsidRPr="003458F8">
        <w:rPr>
          <w:i w:val="0"/>
          <w:sz w:val="25"/>
          <w:szCs w:val="25"/>
        </w:rPr>
        <w:t xml:space="preserve">dolcemente </w:t>
      </w:r>
      <w:r w:rsidR="004D2ED5" w:rsidRPr="003458F8">
        <w:rPr>
          <w:i w:val="0"/>
          <w:sz w:val="25"/>
          <w:szCs w:val="25"/>
        </w:rPr>
        <w:t>dalla baia. Il mare sembrava</w:t>
      </w:r>
      <w:r w:rsidR="00F4249F" w:rsidRPr="003458F8">
        <w:rPr>
          <w:i w:val="0"/>
          <w:sz w:val="25"/>
          <w:szCs w:val="25"/>
        </w:rPr>
        <w:t xml:space="preserve"> calmo come una culla </w:t>
      </w:r>
      <w:r w:rsidR="000022D9" w:rsidRPr="003458F8">
        <w:rPr>
          <w:i w:val="0"/>
          <w:sz w:val="25"/>
          <w:szCs w:val="25"/>
        </w:rPr>
        <w:t>e</w:t>
      </w:r>
      <w:r w:rsidR="00F4249F" w:rsidRPr="003458F8">
        <w:rPr>
          <w:i w:val="0"/>
          <w:sz w:val="25"/>
          <w:szCs w:val="25"/>
        </w:rPr>
        <w:t xml:space="preserve"> i</w:t>
      </w:r>
      <w:r w:rsidRPr="003458F8">
        <w:rPr>
          <w:i w:val="0"/>
          <w:sz w:val="25"/>
          <w:szCs w:val="25"/>
        </w:rPr>
        <w:t>l</w:t>
      </w:r>
      <w:r w:rsidR="00031F99" w:rsidRPr="003458F8">
        <w:rPr>
          <w:i w:val="0"/>
          <w:sz w:val="25"/>
          <w:szCs w:val="25"/>
        </w:rPr>
        <w:t xml:space="preserve"> cielo aveva</w:t>
      </w:r>
      <w:r w:rsidRPr="003458F8">
        <w:rPr>
          <w:i w:val="0"/>
          <w:sz w:val="25"/>
          <w:szCs w:val="25"/>
        </w:rPr>
        <w:t xml:space="preserve"> un colore blu acceso </w:t>
      </w:r>
      <w:r w:rsidR="000022D9" w:rsidRPr="003458F8">
        <w:rPr>
          <w:i w:val="0"/>
          <w:sz w:val="25"/>
          <w:szCs w:val="25"/>
        </w:rPr>
        <w:t>e</w:t>
      </w:r>
      <w:r w:rsidRPr="003458F8">
        <w:rPr>
          <w:i w:val="0"/>
          <w:sz w:val="25"/>
          <w:szCs w:val="25"/>
        </w:rPr>
        <w:t xml:space="preserve"> il sole mostra</w:t>
      </w:r>
      <w:r w:rsidR="00031F99" w:rsidRPr="003458F8">
        <w:rPr>
          <w:i w:val="0"/>
          <w:sz w:val="25"/>
          <w:szCs w:val="25"/>
        </w:rPr>
        <w:t>va già i suoi denti nonostante fosse</w:t>
      </w:r>
      <w:r w:rsidRPr="003458F8">
        <w:rPr>
          <w:i w:val="0"/>
          <w:sz w:val="25"/>
          <w:szCs w:val="25"/>
        </w:rPr>
        <w:t xml:space="preserve"> ancora solo primavera.</w:t>
      </w:r>
    </w:p>
    <w:p w:rsidR="00F4249F" w:rsidRPr="003458F8" w:rsidRDefault="00F4249F" w:rsidP="00AF4FDE">
      <w:pPr>
        <w:spacing w:before="0" w:beforeAutospacing="0" w:after="0" w:afterAutospacing="0"/>
        <w:contextualSpacing/>
        <w:jc w:val="both"/>
        <w:rPr>
          <w:i w:val="0"/>
          <w:sz w:val="25"/>
          <w:szCs w:val="25"/>
        </w:rPr>
      </w:pPr>
      <w:r w:rsidRPr="003458F8">
        <w:rPr>
          <w:i w:val="0"/>
          <w:sz w:val="25"/>
          <w:szCs w:val="25"/>
        </w:rPr>
        <w:t xml:space="preserve">Dean Costa non fece più ritorno alla baia </w:t>
      </w:r>
      <w:r w:rsidR="000022D9" w:rsidRPr="003458F8">
        <w:rPr>
          <w:i w:val="0"/>
          <w:sz w:val="25"/>
          <w:szCs w:val="25"/>
        </w:rPr>
        <w:t>né</w:t>
      </w:r>
      <w:r w:rsidRPr="003458F8">
        <w:rPr>
          <w:i w:val="0"/>
          <w:sz w:val="25"/>
          <w:szCs w:val="25"/>
        </w:rPr>
        <w:t xml:space="preserve"> la sua imbarcazione lasciò traccia di pezzi dello scafo, salvagente o altre cose appartenute al personale di bordo. Tutti svanirono in una serena giornata che non prevedeva nemmeno una nuvola sul cielo.</w:t>
      </w:r>
    </w:p>
    <w:p w:rsidR="00896187" w:rsidRPr="003458F8" w:rsidRDefault="00A62372" w:rsidP="00AF4FDE">
      <w:pPr>
        <w:spacing w:before="0" w:beforeAutospacing="0" w:after="0" w:afterAutospacing="0"/>
        <w:contextualSpacing/>
        <w:jc w:val="both"/>
        <w:rPr>
          <w:i w:val="0"/>
          <w:sz w:val="25"/>
          <w:szCs w:val="25"/>
        </w:rPr>
      </w:pPr>
      <w:r w:rsidRPr="003458F8">
        <w:rPr>
          <w:i w:val="0"/>
          <w:sz w:val="25"/>
          <w:szCs w:val="25"/>
        </w:rPr>
        <w:t xml:space="preserve">Quello che restava alla stampa </w:t>
      </w:r>
      <w:r w:rsidR="00AE24BC" w:rsidRPr="003458F8">
        <w:rPr>
          <w:i w:val="0"/>
          <w:sz w:val="25"/>
          <w:szCs w:val="25"/>
        </w:rPr>
        <w:t>e</w:t>
      </w:r>
      <w:r w:rsidRPr="003458F8">
        <w:rPr>
          <w:i w:val="0"/>
          <w:sz w:val="25"/>
          <w:szCs w:val="25"/>
        </w:rPr>
        <w:t xml:space="preserve"> alle famiglie ed al mondo intero era un’unica fotografia della barca, presa nell’attimo della sua uscita dal porto.</w:t>
      </w:r>
    </w:p>
    <w:p w:rsidR="00A62372" w:rsidRPr="003458F8" w:rsidRDefault="00A62372" w:rsidP="00FE1313">
      <w:pPr>
        <w:spacing w:before="0" w:beforeAutospacing="0" w:after="0" w:afterAutospacing="0" w:line="240" w:lineRule="auto"/>
        <w:contextualSpacing/>
        <w:jc w:val="both"/>
        <w:rPr>
          <w:i w:val="0"/>
          <w:sz w:val="25"/>
          <w:szCs w:val="25"/>
        </w:rPr>
      </w:pPr>
      <w:r w:rsidRPr="003458F8">
        <w:rPr>
          <w:i w:val="0"/>
          <w:sz w:val="25"/>
          <w:szCs w:val="25"/>
        </w:rPr>
        <w:t xml:space="preserve">Tra i fogli che reggevo in </w:t>
      </w:r>
      <w:r w:rsidR="00AE24BC" w:rsidRPr="003458F8">
        <w:rPr>
          <w:i w:val="0"/>
          <w:sz w:val="25"/>
          <w:szCs w:val="25"/>
        </w:rPr>
        <w:t>mano,</w:t>
      </w:r>
      <w:r w:rsidRPr="003458F8">
        <w:rPr>
          <w:i w:val="0"/>
          <w:sz w:val="25"/>
          <w:szCs w:val="25"/>
        </w:rPr>
        <w:t xml:space="preserve"> c’era una pagina, curiosamente sottolineata a prima occhiata con una matita di colore verde, le frasi principali che </w:t>
      </w:r>
      <w:r w:rsidR="00AE24BC" w:rsidRPr="003458F8">
        <w:rPr>
          <w:i w:val="0"/>
          <w:sz w:val="25"/>
          <w:szCs w:val="25"/>
        </w:rPr>
        <w:t>risultavano evidenti</w:t>
      </w:r>
      <w:r w:rsidRPr="003458F8">
        <w:rPr>
          <w:i w:val="0"/>
          <w:sz w:val="25"/>
          <w:szCs w:val="25"/>
        </w:rPr>
        <w:t xml:space="preserve"> </w:t>
      </w:r>
      <w:r w:rsidR="00AE24BC" w:rsidRPr="003458F8">
        <w:rPr>
          <w:i w:val="0"/>
          <w:sz w:val="25"/>
          <w:szCs w:val="25"/>
        </w:rPr>
        <w:t xml:space="preserve">ed </w:t>
      </w:r>
      <w:r w:rsidRPr="003458F8">
        <w:rPr>
          <w:i w:val="0"/>
          <w:sz w:val="25"/>
          <w:szCs w:val="25"/>
        </w:rPr>
        <w:t>erano:</w:t>
      </w:r>
      <w:r w:rsidRPr="003458F8">
        <w:rPr>
          <w:sz w:val="25"/>
          <w:szCs w:val="25"/>
        </w:rPr>
        <w:t xml:space="preserve"> </w:t>
      </w:r>
      <w:r w:rsidR="00AE7922" w:rsidRPr="003458F8">
        <w:rPr>
          <w:i w:val="0"/>
          <w:sz w:val="25"/>
          <w:szCs w:val="25"/>
        </w:rPr>
        <w:t xml:space="preserve">“… </w:t>
      </w:r>
      <w:r w:rsidRPr="003458F8">
        <w:rPr>
          <w:sz w:val="25"/>
          <w:szCs w:val="25"/>
        </w:rPr>
        <w:t xml:space="preserve">mi sembra di vedere tramontare il sole eppure sono solo le </w:t>
      </w:r>
      <w:r w:rsidR="00AE7922" w:rsidRPr="003458F8">
        <w:rPr>
          <w:sz w:val="25"/>
          <w:szCs w:val="25"/>
        </w:rPr>
        <w:t>due del pomeriggio. Mi domando se quello che sento possa in qualche modo avvicinarsi alla verità. Tremo all’idea di incontrarlo. Tremo non solo per me ma anche per quelli che sto portando verso un posto oscuro</w:t>
      </w:r>
      <w:r w:rsidR="00AE7922" w:rsidRPr="003458F8">
        <w:rPr>
          <w:i w:val="0"/>
          <w:sz w:val="25"/>
          <w:szCs w:val="25"/>
        </w:rPr>
        <w:t>,</w:t>
      </w:r>
      <w:r w:rsidR="00AE7922" w:rsidRPr="003458F8">
        <w:rPr>
          <w:sz w:val="25"/>
          <w:szCs w:val="25"/>
        </w:rPr>
        <w:t xml:space="preserve"> il punto di non ritorno. Vorrei avere fatto in tempo a </w:t>
      </w:r>
      <w:r w:rsidR="00AE24BC" w:rsidRPr="003458F8">
        <w:rPr>
          <w:i w:val="0"/>
          <w:sz w:val="25"/>
          <w:szCs w:val="25"/>
        </w:rPr>
        <w:t xml:space="preserve">…”, </w:t>
      </w:r>
      <w:r w:rsidR="00AE7922" w:rsidRPr="003458F8">
        <w:rPr>
          <w:i w:val="0"/>
          <w:sz w:val="25"/>
          <w:szCs w:val="25"/>
        </w:rPr>
        <w:t xml:space="preserve">qui le parole erano cancellate da quello che potevano sembrare lacrime, e il discorso riprendeva con </w:t>
      </w:r>
      <w:r w:rsidR="000022D9" w:rsidRPr="003458F8">
        <w:rPr>
          <w:i w:val="0"/>
          <w:sz w:val="25"/>
          <w:szCs w:val="25"/>
        </w:rPr>
        <w:t>un’</w:t>
      </w:r>
      <w:r w:rsidR="00AE7922" w:rsidRPr="003458F8">
        <w:rPr>
          <w:i w:val="0"/>
          <w:sz w:val="25"/>
          <w:szCs w:val="25"/>
        </w:rPr>
        <w:t>ultima considerazione,</w:t>
      </w:r>
      <w:r w:rsidR="00AE7922" w:rsidRPr="003458F8">
        <w:rPr>
          <w:sz w:val="25"/>
          <w:szCs w:val="25"/>
        </w:rPr>
        <w:t xml:space="preserve"> “ … scivolo e sento di non potere reggermi a nulla, la penna scrive da sola ed il mio urlo non riesce ad uscire dalla bocca … </w:t>
      </w:r>
      <w:proofErr w:type="spellStart"/>
      <w:r w:rsidR="00AE7922" w:rsidRPr="003458F8">
        <w:rPr>
          <w:sz w:val="25"/>
          <w:szCs w:val="25"/>
        </w:rPr>
        <w:t>aiu</w:t>
      </w:r>
      <w:proofErr w:type="spellEnd"/>
      <w:r w:rsidR="00AE7922" w:rsidRPr="003458F8">
        <w:rPr>
          <w:i w:val="0"/>
          <w:sz w:val="25"/>
          <w:szCs w:val="25"/>
        </w:rPr>
        <w:t>.</w:t>
      </w:r>
      <w:r w:rsidR="0062416F">
        <w:rPr>
          <w:i w:val="0"/>
          <w:sz w:val="25"/>
          <w:szCs w:val="25"/>
        </w:rPr>
        <w:t>.”</w:t>
      </w:r>
      <w:r w:rsidR="00FE1313">
        <w:rPr>
          <w:i w:val="0"/>
          <w:sz w:val="25"/>
          <w:szCs w:val="25"/>
        </w:rPr>
        <w:t>.</w:t>
      </w:r>
      <w:r w:rsidR="00AE7922" w:rsidRPr="003458F8">
        <w:rPr>
          <w:i w:val="0"/>
          <w:sz w:val="25"/>
          <w:szCs w:val="25"/>
        </w:rPr>
        <w:t xml:space="preserve"> Ques</w:t>
      </w:r>
      <w:r w:rsidR="00664336" w:rsidRPr="003458F8">
        <w:rPr>
          <w:i w:val="0"/>
          <w:sz w:val="25"/>
          <w:szCs w:val="25"/>
        </w:rPr>
        <w:t>to aveva la parvenza di essere</w:t>
      </w:r>
      <w:r w:rsidR="00AE7922" w:rsidRPr="003458F8">
        <w:rPr>
          <w:i w:val="0"/>
          <w:sz w:val="25"/>
          <w:szCs w:val="25"/>
        </w:rPr>
        <w:t xml:space="preserve"> l’ultimo discorso di un uomo impaurito. Non c’era la firma ma era facile ipotizzare che la vicenda riguardava Il Falstaff perché il foglio era stato incollato sul retro di una copia dell’unica fotografia rimastaci di </w:t>
      </w:r>
      <w:r w:rsidR="000022D9" w:rsidRPr="003458F8">
        <w:rPr>
          <w:i w:val="0"/>
          <w:sz w:val="25"/>
          <w:szCs w:val="25"/>
        </w:rPr>
        <w:t>quell’</w:t>
      </w:r>
      <w:r w:rsidR="00AE7922" w:rsidRPr="003458F8">
        <w:rPr>
          <w:i w:val="0"/>
          <w:sz w:val="25"/>
          <w:szCs w:val="25"/>
        </w:rPr>
        <w:t xml:space="preserve">imbarcazione. </w:t>
      </w:r>
      <w:r w:rsidR="003E5940" w:rsidRPr="003458F8">
        <w:rPr>
          <w:i w:val="0"/>
          <w:sz w:val="25"/>
          <w:szCs w:val="25"/>
        </w:rPr>
        <w:t xml:space="preserve">Non avevo mezzi per indagare sulla sua sparizione, le prove sembravano non solo essere minime ma sicuramente nemmeno la marina era a conoscenza di </w:t>
      </w:r>
      <w:r w:rsidR="00E25C13" w:rsidRPr="003458F8">
        <w:rPr>
          <w:i w:val="0"/>
          <w:sz w:val="25"/>
          <w:szCs w:val="25"/>
        </w:rPr>
        <w:t>quest’</w:t>
      </w:r>
      <w:r w:rsidR="003E5940" w:rsidRPr="003458F8">
        <w:rPr>
          <w:i w:val="0"/>
          <w:sz w:val="25"/>
          <w:szCs w:val="25"/>
        </w:rPr>
        <w:t>ultimo messaggio arrivato da chissà quale inferno.</w:t>
      </w:r>
    </w:p>
    <w:p w:rsidR="00242AF2" w:rsidRPr="003458F8" w:rsidRDefault="00242AF2" w:rsidP="00AF4FDE">
      <w:pPr>
        <w:spacing w:before="0" w:beforeAutospacing="0" w:after="0" w:afterAutospacing="0"/>
        <w:contextualSpacing/>
        <w:jc w:val="both"/>
        <w:rPr>
          <w:i w:val="0"/>
          <w:sz w:val="25"/>
          <w:szCs w:val="25"/>
        </w:rPr>
      </w:pPr>
      <w:r w:rsidRPr="003458F8">
        <w:rPr>
          <w:i w:val="0"/>
          <w:sz w:val="25"/>
          <w:szCs w:val="25"/>
        </w:rPr>
        <w:t>Stavo pensando senza rendermi conto che Cassius mi grattava la gamba con la sua zampa. Dovevo portarlo fuori per le sue esigenze e stavo per uscire quando una follata di vento, o almeno quello che a me sembrava una follata di vento, mi sbatté la porta in faccia.</w:t>
      </w:r>
    </w:p>
    <w:p w:rsidR="00242AF2" w:rsidRPr="003458F8" w:rsidRDefault="00242AF2" w:rsidP="00AF4FDE">
      <w:pPr>
        <w:spacing w:before="0" w:beforeAutospacing="0" w:after="0" w:afterAutospacing="0"/>
        <w:contextualSpacing/>
        <w:jc w:val="both"/>
        <w:rPr>
          <w:i w:val="0"/>
          <w:sz w:val="25"/>
          <w:szCs w:val="25"/>
        </w:rPr>
      </w:pPr>
      <w:r w:rsidRPr="003458F8">
        <w:rPr>
          <w:i w:val="0"/>
          <w:sz w:val="25"/>
          <w:szCs w:val="25"/>
        </w:rPr>
        <w:t>Lasciai il guinzaglio cadere per andare verso la cucina in cerca di un pezzo di ghiaccio per il naso che aveva iniziato a sanguinare.</w:t>
      </w:r>
    </w:p>
    <w:p w:rsidR="00242AF2" w:rsidRPr="003458F8" w:rsidRDefault="00242AF2" w:rsidP="00AF4FDE">
      <w:pPr>
        <w:spacing w:before="0" w:beforeAutospacing="0" w:after="0" w:afterAutospacing="0"/>
        <w:contextualSpacing/>
        <w:jc w:val="both"/>
        <w:rPr>
          <w:i w:val="0"/>
          <w:sz w:val="25"/>
          <w:szCs w:val="25"/>
        </w:rPr>
      </w:pPr>
      <w:r w:rsidRPr="003458F8">
        <w:rPr>
          <w:i w:val="0"/>
          <w:sz w:val="25"/>
          <w:szCs w:val="25"/>
        </w:rPr>
        <w:t>“</w:t>
      </w:r>
      <w:r w:rsidRPr="003458F8">
        <w:rPr>
          <w:sz w:val="25"/>
          <w:szCs w:val="25"/>
        </w:rPr>
        <w:t>Quale Dio sanguinario chiede il mio sacrificio</w:t>
      </w:r>
      <w:r w:rsidR="00E25C13" w:rsidRPr="003458F8">
        <w:rPr>
          <w:i w:val="0"/>
          <w:sz w:val="25"/>
          <w:szCs w:val="25"/>
        </w:rPr>
        <w:t>?</w:t>
      </w:r>
      <w:r w:rsidRPr="003458F8">
        <w:rPr>
          <w:i w:val="0"/>
          <w:sz w:val="25"/>
          <w:szCs w:val="25"/>
        </w:rPr>
        <w:t xml:space="preserve">”, pensai ad alta voce mentre mi medicavo. Non c’era altro suono nella casa che il mio respiro ma il mio respiro sembrava avere eco e la cosa mi dava certi brividi che non volevo più condividere con l’appartamento. Potevo sentire il palpito della casa e nel mio profondo quel palpito alieno spingeva l’aria stessa </w:t>
      </w:r>
      <w:r w:rsidR="000845F9" w:rsidRPr="003458F8">
        <w:rPr>
          <w:i w:val="0"/>
          <w:sz w:val="25"/>
          <w:szCs w:val="25"/>
        </w:rPr>
        <w:t>a</w:t>
      </w:r>
      <w:r w:rsidRPr="003458F8">
        <w:rPr>
          <w:i w:val="0"/>
          <w:sz w:val="25"/>
          <w:szCs w:val="25"/>
        </w:rPr>
        <w:t xml:space="preserve"> essermi nemica.</w:t>
      </w:r>
    </w:p>
    <w:p w:rsidR="00E510D9" w:rsidRPr="003458F8" w:rsidRDefault="00545660" w:rsidP="00AF4FDE">
      <w:pPr>
        <w:spacing w:before="0" w:beforeAutospacing="0" w:after="0" w:afterAutospacing="0"/>
        <w:contextualSpacing/>
        <w:jc w:val="both"/>
        <w:rPr>
          <w:i w:val="0"/>
          <w:sz w:val="25"/>
          <w:szCs w:val="25"/>
        </w:rPr>
      </w:pPr>
      <w:r w:rsidRPr="003458F8">
        <w:rPr>
          <w:i w:val="0"/>
          <w:sz w:val="25"/>
          <w:szCs w:val="25"/>
        </w:rPr>
        <w:t>La luce in sala sembrò accendersi da sola per poi spegnersi, la forza che si avventò contro la porta si avventò anche contro la povera lampadina che scoppiò sotto il lampadario in mille pezzi, i cocci incandescenti volarono ovunque e mi sembrò di vedere tantissime stelline volanti in mezzo al mio appartamento.</w:t>
      </w:r>
    </w:p>
    <w:p w:rsidR="00545660" w:rsidRPr="003458F8" w:rsidRDefault="00545660" w:rsidP="00AF4FDE">
      <w:pPr>
        <w:spacing w:before="0" w:beforeAutospacing="0" w:after="0" w:afterAutospacing="0"/>
        <w:contextualSpacing/>
        <w:jc w:val="both"/>
        <w:rPr>
          <w:i w:val="0"/>
          <w:sz w:val="25"/>
          <w:szCs w:val="25"/>
        </w:rPr>
      </w:pPr>
      <w:r w:rsidRPr="003458F8">
        <w:rPr>
          <w:i w:val="0"/>
          <w:sz w:val="25"/>
          <w:szCs w:val="25"/>
        </w:rPr>
        <w:t>Un bene o un male mi stava circondando anzi, accerchiando ed io ero quieto quasi, nella mia razionale impotenza.</w:t>
      </w:r>
    </w:p>
    <w:p w:rsidR="00433D50" w:rsidRPr="003458F8" w:rsidRDefault="00433D50" w:rsidP="00AF4FDE">
      <w:pPr>
        <w:spacing w:before="0" w:beforeAutospacing="0" w:after="0" w:afterAutospacing="0"/>
        <w:contextualSpacing/>
        <w:jc w:val="both"/>
        <w:rPr>
          <w:i w:val="0"/>
          <w:sz w:val="25"/>
          <w:szCs w:val="25"/>
        </w:rPr>
      </w:pPr>
      <w:r w:rsidRPr="003458F8">
        <w:rPr>
          <w:i w:val="0"/>
          <w:sz w:val="25"/>
          <w:szCs w:val="25"/>
        </w:rPr>
        <w:t>Le mie sensazioni erano indefinite eppure le immagini che mi arrivavano nella mente erano molto chiare; visi orribilmente deformati da una grande agonia, mani che si agitavano e voci, decine di voci supplicanti o morenti.</w:t>
      </w:r>
    </w:p>
    <w:p w:rsidR="00E510D9" w:rsidRPr="003458F8" w:rsidRDefault="003778AE" w:rsidP="00AF4FDE">
      <w:pPr>
        <w:spacing w:before="0" w:beforeAutospacing="0" w:after="0" w:afterAutospacing="0"/>
        <w:contextualSpacing/>
        <w:jc w:val="both"/>
        <w:rPr>
          <w:i w:val="0"/>
          <w:sz w:val="25"/>
          <w:szCs w:val="25"/>
        </w:rPr>
      </w:pPr>
      <w:r w:rsidRPr="003458F8">
        <w:rPr>
          <w:i w:val="0"/>
          <w:sz w:val="25"/>
          <w:szCs w:val="25"/>
        </w:rPr>
        <w:t xml:space="preserve">       </w:t>
      </w:r>
      <w:r w:rsidR="00DC7094" w:rsidRPr="003458F8">
        <w:rPr>
          <w:i w:val="0"/>
          <w:sz w:val="25"/>
          <w:szCs w:val="25"/>
        </w:rPr>
        <w:t>L’unico fermo sullo zerbino di casa, il povero Cassius che aspettava il mio via alla sua zona pipì.</w:t>
      </w:r>
      <w:r w:rsidR="00FE1313" w:rsidRPr="003458F8">
        <w:rPr>
          <w:i w:val="0"/>
          <w:sz w:val="25"/>
          <w:szCs w:val="25"/>
        </w:rPr>
        <w:t xml:space="preserve"> </w:t>
      </w:r>
      <w:r w:rsidR="00DC7094" w:rsidRPr="003458F8">
        <w:rPr>
          <w:i w:val="0"/>
          <w:sz w:val="25"/>
          <w:szCs w:val="25"/>
        </w:rPr>
        <w:t>Non volevo ascoltare l’ignoto, la voce dell’oscurità o meglio l’istinto</w:t>
      </w:r>
      <w:r w:rsidRPr="003458F8">
        <w:rPr>
          <w:i w:val="0"/>
          <w:sz w:val="25"/>
          <w:szCs w:val="25"/>
        </w:rPr>
        <w:t>;</w:t>
      </w:r>
      <w:r w:rsidR="00DC7094" w:rsidRPr="003458F8">
        <w:rPr>
          <w:i w:val="0"/>
          <w:sz w:val="25"/>
          <w:szCs w:val="25"/>
        </w:rPr>
        <w:t xml:space="preserve"> sicuramente Cassius, se ci fosse stato un estraneo in casa, l’avrebbe sicuramente fiutato.</w:t>
      </w:r>
      <w:r w:rsidR="00FE1313" w:rsidRPr="003458F8">
        <w:rPr>
          <w:i w:val="0"/>
          <w:sz w:val="25"/>
          <w:szCs w:val="25"/>
        </w:rPr>
        <w:t xml:space="preserve"> </w:t>
      </w:r>
      <w:r w:rsidRPr="003458F8">
        <w:rPr>
          <w:i w:val="0"/>
          <w:sz w:val="25"/>
          <w:szCs w:val="25"/>
        </w:rPr>
        <w:t xml:space="preserve">Il silenzio </w:t>
      </w:r>
      <w:r w:rsidR="00E25C13" w:rsidRPr="003458F8">
        <w:rPr>
          <w:i w:val="0"/>
          <w:sz w:val="25"/>
          <w:szCs w:val="25"/>
        </w:rPr>
        <w:t>occupò</w:t>
      </w:r>
      <w:r w:rsidR="00A26D50" w:rsidRPr="003458F8">
        <w:rPr>
          <w:i w:val="0"/>
          <w:sz w:val="25"/>
          <w:szCs w:val="25"/>
        </w:rPr>
        <w:t xml:space="preserve"> il </w:t>
      </w:r>
      <w:r w:rsidR="00A26D50" w:rsidRPr="003458F8">
        <w:rPr>
          <w:i w:val="0"/>
          <w:sz w:val="25"/>
          <w:szCs w:val="25"/>
        </w:rPr>
        <w:lastRenderedPageBreak/>
        <w:t>posto di</w:t>
      </w:r>
      <w:r w:rsidRPr="003458F8">
        <w:rPr>
          <w:i w:val="0"/>
          <w:sz w:val="25"/>
          <w:szCs w:val="25"/>
        </w:rPr>
        <w:t xml:space="preserve"> tutte le mie fulminate impressioni, il silenzio non più pesante come un mattone sullo stomaco ma leggero come la cura di un male. Le mie orecchie percepivano nuovamente il bene, l’assenza e soprattutto il vuoto. </w:t>
      </w:r>
    </w:p>
    <w:p w:rsidR="003778AE" w:rsidRPr="003458F8" w:rsidRDefault="003778AE" w:rsidP="00AF4FDE">
      <w:pPr>
        <w:spacing w:before="0" w:beforeAutospacing="0" w:after="0" w:afterAutospacing="0"/>
        <w:contextualSpacing/>
        <w:jc w:val="both"/>
        <w:rPr>
          <w:i w:val="0"/>
          <w:sz w:val="25"/>
          <w:szCs w:val="25"/>
        </w:rPr>
      </w:pPr>
      <w:r w:rsidRPr="003458F8">
        <w:rPr>
          <w:i w:val="0"/>
          <w:sz w:val="25"/>
          <w:szCs w:val="25"/>
        </w:rPr>
        <w:t>La mia mente si concentrò sulle fitte di dolore e mi avvicinai allo specchio del bagno dopo aver percorso i venti passi del corridoio con l’anima stretta tra i denti.</w:t>
      </w:r>
    </w:p>
    <w:p w:rsidR="003778AE" w:rsidRPr="003458F8" w:rsidRDefault="003778AE" w:rsidP="00AF4FDE">
      <w:pPr>
        <w:spacing w:before="0" w:beforeAutospacing="0" w:after="0" w:afterAutospacing="0"/>
        <w:contextualSpacing/>
        <w:jc w:val="both"/>
        <w:rPr>
          <w:i w:val="0"/>
          <w:sz w:val="25"/>
          <w:szCs w:val="25"/>
        </w:rPr>
      </w:pPr>
      <w:r w:rsidRPr="003458F8">
        <w:rPr>
          <w:i w:val="0"/>
          <w:sz w:val="25"/>
          <w:szCs w:val="25"/>
        </w:rPr>
        <w:t xml:space="preserve">        Accesi la luce e</w:t>
      </w:r>
      <w:r w:rsidR="00A77520" w:rsidRPr="003458F8">
        <w:rPr>
          <w:i w:val="0"/>
          <w:sz w:val="25"/>
          <w:szCs w:val="25"/>
        </w:rPr>
        <w:t xml:space="preserve"> lo</w:t>
      </w:r>
      <w:r w:rsidRPr="003458F8">
        <w:rPr>
          <w:i w:val="0"/>
          <w:sz w:val="25"/>
          <w:szCs w:val="25"/>
        </w:rPr>
        <w:t xml:space="preserve"> vidi! Un </w:t>
      </w:r>
      <w:r w:rsidR="00A77520" w:rsidRPr="003458F8">
        <w:rPr>
          <w:i w:val="0"/>
          <w:sz w:val="25"/>
          <w:szCs w:val="25"/>
        </w:rPr>
        <w:t xml:space="preserve">grosso </w:t>
      </w:r>
      <w:r w:rsidRPr="003458F8">
        <w:rPr>
          <w:i w:val="0"/>
          <w:sz w:val="25"/>
          <w:szCs w:val="25"/>
        </w:rPr>
        <w:t xml:space="preserve">cerchio nero tra il setto nasale e la fronte, un ematoma a forma di cerchio, dolorante e gonfio. Mi toccai con i polpastrelli della mano destra sperando fosse una cosa irreale ma al grido “ahi!”, dovetti fermare </w:t>
      </w:r>
      <w:r w:rsidR="00DA2D07" w:rsidRPr="003458F8">
        <w:rPr>
          <w:i w:val="0"/>
          <w:sz w:val="25"/>
          <w:szCs w:val="25"/>
        </w:rPr>
        <w:t>l’</w:t>
      </w:r>
      <w:r w:rsidRPr="003458F8">
        <w:rPr>
          <w:i w:val="0"/>
          <w:sz w:val="25"/>
          <w:szCs w:val="25"/>
        </w:rPr>
        <w:t>ispezione dell’area ferita. Era tutto reale: la ferita, il cerchio nero, la lampadina fulminata.</w:t>
      </w:r>
    </w:p>
    <w:p w:rsidR="003778AE" w:rsidRPr="003458F8" w:rsidRDefault="003778AE" w:rsidP="00AF4FDE">
      <w:pPr>
        <w:spacing w:before="0" w:beforeAutospacing="0" w:after="0" w:afterAutospacing="0"/>
        <w:contextualSpacing/>
        <w:jc w:val="both"/>
        <w:rPr>
          <w:i w:val="0"/>
          <w:sz w:val="25"/>
          <w:szCs w:val="25"/>
        </w:rPr>
      </w:pPr>
      <w:r w:rsidRPr="003458F8">
        <w:rPr>
          <w:i w:val="0"/>
          <w:sz w:val="25"/>
          <w:szCs w:val="25"/>
        </w:rPr>
        <w:t xml:space="preserve">Non volevo impazzire e chiamai Cassius ancora completamente apatico </w:t>
      </w:r>
      <w:r w:rsidR="00DA2D07" w:rsidRPr="003458F8">
        <w:rPr>
          <w:i w:val="0"/>
          <w:sz w:val="25"/>
          <w:szCs w:val="25"/>
        </w:rPr>
        <w:t>e</w:t>
      </w:r>
      <w:r w:rsidRPr="003458F8">
        <w:rPr>
          <w:i w:val="0"/>
          <w:sz w:val="25"/>
          <w:szCs w:val="25"/>
        </w:rPr>
        <w:t xml:space="preserve"> in attesa. Sarei uscito da quella casa infestata dai cattivi ricordi con la sicurezza che loro non potevano abitarla e che solo nella mia mente </w:t>
      </w:r>
      <w:r w:rsidR="00D52204" w:rsidRPr="003458F8">
        <w:rPr>
          <w:i w:val="0"/>
          <w:sz w:val="25"/>
          <w:szCs w:val="25"/>
        </w:rPr>
        <w:t xml:space="preserve">si </w:t>
      </w:r>
      <w:r w:rsidRPr="003458F8">
        <w:rPr>
          <w:i w:val="0"/>
          <w:sz w:val="25"/>
          <w:szCs w:val="25"/>
        </w:rPr>
        <w:t>agglomeravano pesantemente.</w:t>
      </w:r>
    </w:p>
    <w:p w:rsidR="003A6DCE" w:rsidRPr="003458F8" w:rsidRDefault="003A6DCE" w:rsidP="00AF4FDE">
      <w:pPr>
        <w:spacing w:before="0" w:beforeAutospacing="0" w:after="0" w:afterAutospacing="0"/>
        <w:contextualSpacing/>
        <w:jc w:val="both"/>
        <w:rPr>
          <w:i w:val="0"/>
          <w:sz w:val="25"/>
          <w:szCs w:val="25"/>
        </w:rPr>
      </w:pPr>
      <w:r w:rsidRPr="003458F8">
        <w:rPr>
          <w:i w:val="0"/>
          <w:sz w:val="25"/>
          <w:szCs w:val="25"/>
        </w:rPr>
        <w:t>Fortunatamente i fogli e gli altri “tesori” di</w:t>
      </w:r>
      <w:r w:rsidR="00DA2D07" w:rsidRPr="003458F8">
        <w:rPr>
          <w:i w:val="0"/>
          <w:sz w:val="25"/>
          <w:szCs w:val="25"/>
        </w:rPr>
        <w:t xml:space="preserve"> </w:t>
      </w:r>
      <w:r w:rsidRPr="003458F8">
        <w:rPr>
          <w:i w:val="0"/>
          <w:sz w:val="25"/>
          <w:szCs w:val="25"/>
        </w:rPr>
        <w:t xml:space="preserve">carta rimasero intatti. Caso fortunato o fortuito ma chi </w:t>
      </w:r>
      <w:r w:rsidR="00DA2D07" w:rsidRPr="003458F8">
        <w:rPr>
          <w:i w:val="0"/>
          <w:sz w:val="25"/>
          <w:szCs w:val="25"/>
        </w:rPr>
        <w:t>m’</w:t>
      </w:r>
      <w:r w:rsidRPr="003458F8">
        <w:rPr>
          <w:i w:val="0"/>
          <w:sz w:val="25"/>
          <w:szCs w:val="25"/>
        </w:rPr>
        <w:t xml:space="preserve">inseguiva </w:t>
      </w:r>
      <w:r w:rsidR="00DA2D07" w:rsidRPr="003458F8">
        <w:rPr>
          <w:i w:val="0"/>
          <w:sz w:val="25"/>
          <w:szCs w:val="25"/>
        </w:rPr>
        <w:t>l’</w:t>
      </w:r>
      <w:r w:rsidRPr="003458F8">
        <w:rPr>
          <w:i w:val="0"/>
          <w:sz w:val="25"/>
          <w:szCs w:val="25"/>
        </w:rPr>
        <w:t>aveva con me e non con il materiale che stavo consultando.</w:t>
      </w:r>
    </w:p>
    <w:p w:rsidR="00D16AFA" w:rsidRPr="003458F8" w:rsidRDefault="003A6DCE" w:rsidP="00AF4FDE">
      <w:pPr>
        <w:spacing w:before="0" w:beforeAutospacing="0" w:after="0" w:afterAutospacing="0"/>
        <w:contextualSpacing/>
        <w:jc w:val="both"/>
        <w:rPr>
          <w:i w:val="0"/>
          <w:sz w:val="25"/>
          <w:szCs w:val="25"/>
        </w:rPr>
      </w:pPr>
      <w:r w:rsidRPr="003458F8">
        <w:rPr>
          <w:i w:val="0"/>
          <w:sz w:val="25"/>
          <w:szCs w:val="25"/>
        </w:rPr>
        <w:t>In certo senso potevo azzardare una certa tranquillità ma una spina mi pungeva lasciando intendere che non tutte le cose in quella faccenda erano al loro posto.</w:t>
      </w:r>
      <w:r w:rsidR="00FE1313" w:rsidRPr="003458F8">
        <w:rPr>
          <w:i w:val="0"/>
          <w:sz w:val="25"/>
          <w:szCs w:val="25"/>
        </w:rPr>
        <w:t xml:space="preserve"> </w:t>
      </w:r>
      <w:r w:rsidR="00D16AFA" w:rsidRPr="003458F8">
        <w:rPr>
          <w:i w:val="0"/>
          <w:sz w:val="25"/>
          <w:szCs w:val="25"/>
        </w:rPr>
        <w:t>Avevo un principio di gastrite e lo stomaco probabilm</w:t>
      </w:r>
      <w:r w:rsidR="00DA2D07" w:rsidRPr="003458F8">
        <w:rPr>
          <w:i w:val="0"/>
          <w:sz w:val="25"/>
          <w:szCs w:val="25"/>
        </w:rPr>
        <w:t>ente non sopportava che stessi con i</w:t>
      </w:r>
      <w:r w:rsidR="00D16AFA" w:rsidRPr="003458F8">
        <w:rPr>
          <w:i w:val="0"/>
          <w:sz w:val="25"/>
          <w:szCs w:val="25"/>
        </w:rPr>
        <w:t xml:space="preserve"> nervi tesi per tutto quel tempo. Il dolore era sopportabile ma quello che trovavo scomodo e per non dire indigesto era fatto che non riuscivo a controllare i pensieri irrazionali che occupavano la mia testa. </w:t>
      </w:r>
    </w:p>
    <w:p w:rsidR="00A23D64" w:rsidRPr="003458F8" w:rsidRDefault="00A23D64" w:rsidP="00AF4FDE">
      <w:pPr>
        <w:spacing w:before="0" w:beforeAutospacing="0" w:after="0" w:afterAutospacing="0"/>
        <w:contextualSpacing/>
        <w:jc w:val="both"/>
        <w:rPr>
          <w:i w:val="0"/>
          <w:sz w:val="25"/>
          <w:szCs w:val="25"/>
        </w:rPr>
      </w:pPr>
    </w:p>
    <w:p w:rsidR="00A970DA" w:rsidRPr="003458F8" w:rsidRDefault="00A970DA" w:rsidP="00AF4FDE">
      <w:pPr>
        <w:spacing w:before="0" w:beforeAutospacing="0" w:after="0" w:afterAutospacing="0"/>
        <w:contextualSpacing/>
        <w:jc w:val="both"/>
        <w:rPr>
          <w:i w:val="0"/>
          <w:sz w:val="25"/>
          <w:szCs w:val="25"/>
        </w:rPr>
      </w:pPr>
    </w:p>
    <w:p w:rsidR="009010C9" w:rsidRPr="003458F8" w:rsidRDefault="009010C9" w:rsidP="009010C9">
      <w:pPr>
        <w:spacing w:before="0" w:beforeAutospacing="0" w:after="0" w:afterAutospacing="0"/>
        <w:contextualSpacing/>
        <w:jc w:val="both"/>
        <w:rPr>
          <w:i w:val="0"/>
          <w:sz w:val="25"/>
          <w:szCs w:val="25"/>
        </w:rPr>
      </w:pPr>
      <w:r w:rsidRPr="003458F8">
        <w:rPr>
          <w:i w:val="0"/>
          <w:sz w:val="25"/>
          <w:szCs w:val="25"/>
        </w:rPr>
        <w:t xml:space="preserve">Non riuscivo più a chiudere occhio da quasi una settimana. Ogni volta che appoggiavo la testa sul cuscino, partiva prima come un forte </w:t>
      </w:r>
      <w:r w:rsidR="00DA2D07" w:rsidRPr="003458F8">
        <w:rPr>
          <w:i w:val="0"/>
          <w:sz w:val="25"/>
          <w:szCs w:val="25"/>
        </w:rPr>
        <w:t>ronzio, un</w:t>
      </w:r>
      <w:r w:rsidRPr="003458F8">
        <w:rPr>
          <w:i w:val="0"/>
          <w:sz w:val="25"/>
          <w:szCs w:val="25"/>
        </w:rPr>
        <w:t xml:space="preserve"> dolore strano e acuto. Per evitare questa lunga insonn</w:t>
      </w:r>
      <w:r w:rsidR="00581EB4" w:rsidRPr="003458F8">
        <w:rPr>
          <w:i w:val="0"/>
          <w:sz w:val="25"/>
          <w:szCs w:val="25"/>
        </w:rPr>
        <w:t>ia provai il rimedio della corsetta</w:t>
      </w:r>
      <w:r w:rsidRPr="003458F8">
        <w:rPr>
          <w:i w:val="0"/>
          <w:sz w:val="25"/>
          <w:szCs w:val="25"/>
        </w:rPr>
        <w:t xml:space="preserve"> serale, </w:t>
      </w:r>
      <w:r w:rsidR="00962E41" w:rsidRPr="003458F8">
        <w:rPr>
          <w:i w:val="0"/>
          <w:sz w:val="25"/>
          <w:szCs w:val="25"/>
        </w:rPr>
        <w:t>oppure delle buone e vecchie flessioni</w:t>
      </w:r>
      <w:r w:rsidRPr="003458F8">
        <w:rPr>
          <w:i w:val="0"/>
          <w:sz w:val="25"/>
          <w:szCs w:val="25"/>
        </w:rPr>
        <w:t xml:space="preserve"> e persino della lettura di un classico come “Guerra e Pace”, il mio preferito.</w:t>
      </w:r>
    </w:p>
    <w:p w:rsidR="009010C9" w:rsidRPr="003458F8" w:rsidRDefault="009010C9" w:rsidP="009010C9">
      <w:pPr>
        <w:spacing w:before="0" w:beforeAutospacing="0" w:after="0" w:afterAutospacing="0"/>
        <w:contextualSpacing/>
        <w:jc w:val="both"/>
        <w:rPr>
          <w:i w:val="0"/>
          <w:sz w:val="25"/>
          <w:szCs w:val="25"/>
        </w:rPr>
      </w:pPr>
      <w:r w:rsidRPr="003458F8">
        <w:rPr>
          <w:i w:val="0"/>
          <w:sz w:val="25"/>
          <w:szCs w:val="25"/>
        </w:rPr>
        <w:t xml:space="preserve">Avevo perso la conta dei giorni della settimana e non capivo più in quale dei sette mi trovassi. Sentivo la necessità di parlarne con qualcuno, avrei potuto chiamare il mio </w:t>
      </w:r>
      <w:r w:rsidR="00DA2D07" w:rsidRPr="003458F8">
        <w:rPr>
          <w:i w:val="0"/>
          <w:sz w:val="25"/>
          <w:szCs w:val="25"/>
        </w:rPr>
        <w:t>amico, il</w:t>
      </w:r>
      <w:r w:rsidRPr="003458F8">
        <w:rPr>
          <w:i w:val="0"/>
          <w:sz w:val="25"/>
          <w:szCs w:val="25"/>
        </w:rPr>
        <w:t xml:space="preserve"> dott. </w:t>
      </w:r>
      <w:proofErr w:type="spellStart"/>
      <w:r w:rsidRPr="003458F8">
        <w:rPr>
          <w:i w:val="0"/>
          <w:sz w:val="25"/>
          <w:szCs w:val="25"/>
        </w:rPr>
        <w:t>Bruster</w:t>
      </w:r>
      <w:proofErr w:type="spellEnd"/>
      <w:r w:rsidRPr="003458F8">
        <w:rPr>
          <w:i w:val="0"/>
          <w:sz w:val="25"/>
          <w:szCs w:val="25"/>
        </w:rPr>
        <w:t xml:space="preserve"> ma esitavo all’idea di cercare una protezione da me stesso. </w:t>
      </w:r>
    </w:p>
    <w:p w:rsidR="008F5B9D" w:rsidRPr="003458F8" w:rsidRDefault="009010C9" w:rsidP="00FE1313">
      <w:pPr>
        <w:spacing w:before="0" w:beforeAutospacing="0" w:after="0" w:afterAutospacing="0"/>
        <w:ind w:firstLine="708"/>
        <w:contextualSpacing/>
        <w:jc w:val="both"/>
        <w:rPr>
          <w:i w:val="0"/>
          <w:sz w:val="25"/>
          <w:szCs w:val="25"/>
        </w:rPr>
      </w:pPr>
      <w:r w:rsidRPr="003458F8">
        <w:rPr>
          <w:i w:val="0"/>
          <w:sz w:val="25"/>
          <w:szCs w:val="25"/>
        </w:rPr>
        <w:t xml:space="preserve">Qualche giorno dopo fu necessaria una telefonata a Mary </w:t>
      </w:r>
      <w:proofErr w:type="spellStart"/>
      <w:r w:rsidRPr="003458F8">
        <w:rPr>
          <w:i w:val="0"/>
          <w:sz w:val="25"/>
          <w:szCs w:val="25"/>
        </w:rPr>
        <w:t>Ann</w:t>
      </w:r>
      <w:proofErr w:type="spellEnd"/>
      <w:r w:rsidRPr="003458F8">
        <w:rPr>
          <w:i w:val="0"/>
          <w:sz w:val="25"/>
          <w:szCs w:val="25"/>
        </w:rPr>
        <w:t xml:space="preserve">, in verità non rispose lei ma la sua segreteria telefonica. </w:t>
      </w:r>
    </w:p>
    <w:p w:rsidR="00ED1126" w:rsidRPr="003458F8" w:rsidRDefault="009010C9" w:rsidP="009010C9">
      <w:pPr>
        <w:spacing w:before="0" w:beforeAutospacing="0" w:after="0" w:afterAutospacing="0"/>
        <w:contextualSpacing/>
        <w:jc w:val="both"/>
        <w:rPr>
          <w:i w:val="0"/>
          <w:sz w:val="25"/>
          <w:szCs w:val="25"/>
        </w:rPr>
      </w:pPr>
      <w:r w:rsidRPr="003458F8">
        <w:rPr>
          <w:i w:val="0"/>
          <w:sz w:val="25"/>
          <w:szCs w:val="25"/>
        </w:rPr>
        <w:t xml:space="preserve">Non trovai necessario insistere ma salutai dopo l’ok del robot, ricordandole il mio cellulare. </w:t>
      </w:r>
    </w:p>
    <w:p w:rsidR="009010C9" w:rsidRPr="003458F8" w:rsidRDefault="009010C9" w:rsidP="009010C9">
      <w:pPr>
        <w:spacing w:before="0" w:beforeAutospacing="0" w:after="0" w:afterAutospacing="0"/>
        <w:contextualSpacing/>
        <w:jc w:val="both"/>
        <w:rPr>
          <w:i w:val="0"/>
          <w:sz w:val="25"/>
          <w:szCs w:val="25"/>
        </w:rPr>
      </w:pPr>
      <w:r w:rsidRPr="003458F8">
        <w:rPr>
          <w:i w:val="0"/>
          <w:sz w:val="25"/>
          <w:szCs w:val="25"/>
        </w:rPr>
        <w:t xml:space="preserve">C’erano cose che fluttuavano sopra la mia comprensione, cose che cercavo di </w:t>
      </w:r>
      <w:r w:rsidR="00DA2D07" w:rsidRPr="003458F8">
        <w:rPr>
          <w:i w:val="0"/>
          <w:sz w:val="25"/>
          <w:szCs w:val="25"/>
        </w:rPr>
        <w:t>afferrare,</w:t>
      </w:r>
      <w:r w:rsidRPr="003458F8">
        <w:rPr>
          <w:i w:val="0"/>
          <w:sz w:val="25"/>
          <w:szCs w:val="25"/>
        </w:rPr>
        <w:t xml:space="preserve"> ma la mia logicità era un vero e proprio ostacolo.</w:t>
      </w:r>
    </w:p>
    <w:p w:rsidR="009010C9" w:rsidRPr="003458F8" w:rsidRDefault="009010C9" w:rsidP="009010C9">
      <w:pPr>
        <w:spacing w:before="0" w:beforeAutospacing="0" w:after="0" w:afterAutospacing="0"/>
        <w:contextualSpacing/>
        <w:jc w:val="both"/>
        <w:rPr>
          <w:i w:val="0"/>
          <w:sz w:val="25"/>
          <w:szCs w:val="25"/>
        </w:rPr>
      </w:pPr>
      <w:r w:rsidRPr="003458F8">
        <w:rPr>
          <w:i w:val="0"/>
          <w:sz w:val="25"/>
          <w:szCs w:val="25"/>
        </w:rPr>
        <w:t>In meno di due settimane le carte avevano trovato un loro ordine e la vicenda aveva preso una certa struttura.</w:t>
      </w:r>
    </w:p>
    <w:p w:rsidR="009010C9" w:rsidRPr="003458F8" w:rsidRDefault="009010C9" w:rsidP="009010C9">
      <w:pPr>
        <w:spacing w:before="0" w:beforeAutospacing="0" w:after="0" w:afterAutospacing="0"/>
        <w:contextualSpacing/>
        <w:jc w:val="both"/>
        <w:rPr>
          <w:i w:val="0"/>
          <w:sz w:val="25"/>
          <w:szCs w:val="25"/>
        </w:rPr>
      </w:pPr>
      <w:r w:rsidRPr="003458F8">
        <w:rPr>
          <w:i w:val="0"/>
          <w:sz w:val="25"/>
          <w:szCs w:val="25"/>
        </w:rPr>
        <w:t>Alcune sparizioni erano giustificate da testimonianze più che attendibili, altre erano passate nel dimenticatoio come se le persone e le imbarcazioni non avessero mai avuto ragione di esistere.</w:t>
      </w:r>
    </w:p>
    <w:p w:rsidR="009010C9" w:rsidRPr="003458F8" w:rsidRDefault="009010C9" w:rsidP="00A23D64">
      <w:pPr>
        <w:spacing w:before="0" w:beforeAutospacing="0" w:after="0" w:afterAutospacing="0"/>
        <w:contextualSpacing/>
        <w:jc w:val="both"/>
        <w:rPr>
          <w:i w:val="0"/>
          <w:sz w:val="25"/>
          <w:szCs w:val="25"/>
        </w:rPr>
      </w:pPr>
    </w:p>
    <w:p w:rsidR="009010C9" w:rsidRPr="003458F8" w:rsidRDefault="009010C9" w:rsidP="00A23D64">
      <w:pPr>
        <w:spacing w:before="0" w:beforeAutospacing="0" w:after="0" w:afterAutospacing="0"/>
        <w:contextualSpacing/>
        <w:jc w:val="both"/>
        <w:rPr>
          <w:i w:val="0"/>
          <w:sz w:val="25"/>
          <w:szCs w:val="25"/>
        </w:rPr>
      </w:pPr>
    </w:p>
    <w:p w:rsidR="00A23D64" w:rsidRPr="003458F8" w:rsidRDefault="00A23D64" w:rsidP="00A23D64">
      <w:pPr>
        <w:spacing w:before="0" w:beforeAutospacing="0" w:after="0" w:afterAutospacing="0"/>
        <w:contextualSpacing/>
        <w:jc w:val="both"/>
        <w:rPr>
          <w:i w:val="0"/>
          <w:sz w:val="25"/>
          <w:szCs w:val="25"/>
        </w:rPr>
      </w:pPr>
      <w:r w:rsidRPr="003458F8">
        <w:rPr>
          <w:i w:val="0"/>
          <w:sz w:val="25"/>
          <w:szCs w:val="25"/>
        </w:rPr>
        <w:t xml:space="preserve">Le informazioni sembravano di una certa rilevanza perché tra </w:t>
      </w:r>
      <w:r w:rsidR="004F5A54" w:rsidRPr="003458F8">
        <w:rPr>
          <w:i w:val="0"/>
          <w:sz w:val="25"/>
          <w:szCs w:val="25"/>
        </w:rPr>
        <w:t>gli</w:t>
      </w:r>
      <w:r w:rsidRPr="003458F8">
        <w:rPr>
          <w:i w:val="0"/>
          <w:sz w:val="25"/>
          <w:szCs w:val="25"/>
        </w:rPr>
        <w:t xml:space="preserve"> scomparsi non c’erano solo imbarcazioni civili ma anche militari.</w:t>
      </w:r>
    </w:p>
    <w:p w:rsidR="00A23D64" w:rsidRPr="003458F8" w:rsidRDefault="00A23D64" w:rsidP="00A23D64">
      <w:pPr>
        <w:spacing w:before="0" w:beforeAutospacing="0" w:after="0" w:afterAutospacing="0"/>
        <w:contextualSpacing/>
        <w:jc w:val="both"/>
        <w:rPr>
          <w:i w:val="0"/>
          <w:sz w:val="25"/>
          <w:szCs w:val="25"/>
        </w:rPr>
      </w:pPr>
      <w:r w:rsidRPr="003458F8">
        <w:rPr>
          <w:i w:val="0"/>
          <w:sz w:val="25"/>
          <w:szCs w:val="25"/>
        </w:rPr>
        <w:t xml:space="preserve">Adesso si sa, quando si tratta di verità </w:t>
      </w:r>
      <w:r w:rsidR="00DA2D07" w:rsidRPr="003458F8">
        <w:rPr>
          <w:i w:val="0"/>
          <w:sz w:val="25"/>
          <w:szCs w:val="25"/>
        </w:rPr>
        <w:t>militari,</w:t>
      </w:r>
      <w:r w:rsidRPr="003458F8">
        <w:rPr>
          <w:i w:val="0"/>
          <w:sz w:val="25"/>
          <w:szCs w:val="25"/>
        </w:rPr>
        <w:t xml:space="preserve"> nessuno sicuramente ha mai avuto accesso al data base degli organi di controllo militari più del governo e le cartelle che stavano sopra la pigna dei miei fogli arrivavano da una fonte governativa talmente segreta che mi domandavo chi mi aveva scelto come testimone sapeva molto bene perché.</w:t>
      </w:r>
    </w:p>
    <w:p w:rsidR="00A23D64" w:rsidRPr="003458F8" w:rsidRDefault="00A23D64" w:rsidP="00A23D64">
      <w:pPr>
        <w:spacing w:before="0" w:beforeAutospacing="0" w:after="0" w:afterAutospacing="0"/>
        <w:contextualSpacing/>
        <w:jc w:val="both"/>
        <w:rPr>
          <w:i w:val="0"/>
          <w:sz w:val="25"/>
          <w:szCs w:val="25"/>
        </w:rPr>
      </w:pPr>
      <w:r w:rsidRPr="003458F8">
        <w:rPr>
          <w:i w:val="0"/>
          <w:sz w:val="25"/>
          <w:szCs w:val="25"/>
        </w:rPr>
        <w:t xml:space="preserve">La mia defunta moglie era stata </w:t>
      </w:r>
      <w:r w:rsidR="00DA2D07" w:rsidRPr="003458F8">
        <w:rPr>
          <w:i w:val="0"/>
          <w:sz w:val="25"/>
          <w:szCs w:val="25"/>
        </w:rPr>
        <w:t>un’</w:t>
      </w:r>
      <w:r w:rsidRPr="003458F8">
        <w:rPr>
          <w:i w:val="0"/>
          <w:sz w:val="25"/>
          <w:szCs w:val="25"/>
        </w:rPr>
        <w:t xml:space="preserve">agente del FBI e molti dei nostri amici operavano all’estremo della trasparenza. In molti casi e per trovare soluzione la migliore copertura era l’illegalità. </w:t>
      </w:r>
    </w:p>
    <w:p w:rsidR="008F5B9D" w:rsidRPr="003458F8" w:rsidRDefault="00A23D64" w:rsidP="00A23D64">
      <w:pPr>
        <w:spacing w:before="0" w:beforeAutospacing="0" w:after="0" w:afterAutospacing="0"/>
        <w:contextualSpacing/>
        <w:jc w:val="both"/>
        <w:rPr>
          <w:i w:val="0"/>
          <w:sz w:val="25"/>
          <w:szCs w:val="25"/>
        </w:rPr>
      </w:pPr>
      <w:r w:rsidRPr="003458F8">
        <w:rPr>
          <w:i w:val="0"/>
          <w:sz w:val="25"/>
          <w:szCs w:val="25"/>
        </w:rPr>
        <w:lastRenderedPageBreak/>
        <w:t xml:space="preserve">Andai a cercare sotto la dispensa i due cartoni malconci che avevo conservato nella pellicola </w:t>
      </w:r>
      <w:proofErr w:type="spellStart"/>
      <w:r w:rsidRPr="003458F8">
        <w:rPr>
          <w:i w:val="0"/>
          <w:sz w:val="25"/>
          <w:szCs w:val="25"/>
        </w:rPr>
        <w:t>trasparante</w:t>
      </w:r>
      <w:proofErr w:type="spellEnd"/>
      <w:r w:rsidR="00553643" w:rsidRPr="003458F8">
        <w:rPr>
          <w:i w:val="0"/>
          <w:sz w:val="25"/>
          <w:szCs w:val="25"/>
        </w:rPr>
        <w:t>,</w:t>
      </w:r>
      <w:r w:rsidRPr="003458F8">
        <w:rPr>
          <w:i w:val="0"/>
          <w:sz w:val="25"/>
          <w:szCs w:val="25"/>
        </w:rPr>
        <w:t xml:space="preserve"> come se fossero </w:t>
      </w:r>
      <w:r w:rsidR="00553643" w:rsidRPr="003458F8">
        <w:rPr>
          <w:i w:val="0"/>
          <w:sz w:val="25"/>
          <w:szCs w:val="25"/>
        </w:rPr>
        <w:t>stati</w:t>
      </w:r>
      <w:r w:rsidRPr="003458F8">
        <w:rPr>
          <w:i w:val="0"/>
          <w:sz w:val="25"/>
          <w:szCs w:val="25"/>
        </w:rPr>
        <w:t xml:space="preserve"> delle sacre reliquie. </w:t>
      </w:r>
    </w:p>
    <w:p w:rsidR="00A23D64" w:rsidRPr="003458F8" w:rsidRDefault="00A23D64" w:rsidP="00A23D64">
      <w:pPr>
        <w:spacing w:before="0" w:beforeAutospacing="0" w:after="0" w:afterAutospacing="0"/>
        <w:contextualSpacing/>
        <w:jc w:val="both"/>
        <w:rPr>
          <w:i w:val="0"/>
          <w:sz w:val="25"/>
          <w:szCs w:val="25"/>
        </w:rPr>
      </w:pPr>
      <w:r w:rsidRPr="003458F8">
        <w:rPr>
          <w:i w:val="0"/>
          <w:sz w:val="25"/>
          <w:szCs w:val="25"/>
        </w:rPr>
        <w:t>L’investigazione era per me la miglior risorsa per avere delle risposte anche se</w:t>
      </w:r>
      <w:r w:rsidR="00553643" w:rsidRPr="003458F8">
        <w:rPr>
          <w:i w:val="0"/>
          <w:sz w:val="25"/>
          <w:szCs w:val="25"/>
        </w:rPr>
        <w:t>,</w:t>
      </w:r>
      <w:r w:rsidRPr="003458F8">
        <w:rPr>
          <w:i w:val="0"/>
          <w:sz w:val="25"/>
          <w:szCs w:val="25"/>
        </w:rPr>
        <w:t xml:space="preserve"> al limite della certezza.</w:t>
      </w:r>
    </w:p>
    <w:p w:rsidR="008F5B9D" w:rsidRPr="003458F8" w:rsidRDefault="00A23D64" w:rsidP="00A23D64">
      <w:pPr>
        <w:spacing w:before="0" w:beforeAutospacing="0" w:after="0" w:afterAutospacing="0"/>
        <w:contextualSpacing/>
        <w:jc w:val="both"/>
        <w:rPr>
          <w:i w:val="0"/>
          <w:sz w:val="25"/>
          <w:szCs w:val="25"/>
        </w:rPr>
      </w:pPr>
      <w:r w:rsidRPr="003458F8">
        <w:rPr>
          <w:i w:val="0"/>
          <w:sz w:val="25"/>
          <w:szCs w:val="25"/>
        </w:rPr>
        <w:t>Gli occhi cercavano di studiarsi la trama spessa di quel cartone rosicchiato dalle polveri e dal degrado,</w:t>
      </w:r>
      <w:r w:rsidR="00C053C4">
        <w:rPr>
          <w:i w:val="0"/>
          <w:sz w:val="25"/>
          <w:szCs w:val="25"/>
        </w:rPr>
        <w:t xml:space="preserve"> </w:t>
      </w:r>
      <w:r w:rsidRPr="003458F8">
        <w:rPr>
          <w:i w:val="0"/>
          <w:sz w:val="25"/>
          <w:szCs w:val="25"/>
        </w:rPr>
        <w:t xml:space="preserve">sicuramente se fossi stato più </w:t>
      </w:r>
      <w:r w:rsidR="00DA2D07" w:rsidRPr="003458F8">
        <w:rPr>
          <w:i w:val="0"/>
          <w:sz w:val="25"/>
          <w:szCs w:val="25"/>
        </w:rPr>
        <w:t>riposato,</w:t>
      </w:r>
      <w:r w:rsidRPr="003458F8">
        <w:rPr>
          <w:i w:val="0"/>
          <w:sz w:val="25"/>
          <w:szCs w:val="25"/>
        </w:rPr>
        <w:t xml:space="preserve"> avrei visto da subito il timbro sbiadito che riconduceva </w:t>
      </w:r>
      <w:r w:rsidR="00DA2D07" w:rsidRPr="003458F8">
        <w:rPr>
          <w:i w:val="0"/>
          <w:sz w:val="25"/>
          <w:szCs w:val="25"/>
        </w:rPr>
        <w:t>a</w:t>
      </w:r>
      <w:r w:rsidRPr="003458F8">
        <w:rPr>
          <w:i w:val="0"/>
          <w:sz w:val="25"/>
          <w:szCs w:val="25"/>
        </w:rPr>
        <w:t xml:space="preserve"> una sezione speciale della CIA. </w:t>
      </w:r>
    </w:p>
    <w:p w:rsidR="00A23D64" w:rsidRPr="003458F8" w:rsidRDefault="00A23D64" w:rsidP="00A23D64">
      <w:pPr>
        <w:spacing w:before="0" w:beforeAutospacing="0" w:after="0" w:afterAutospacing="0"/>
        <w:contextualSpacing/>
        <w:jc w:val="both"/>
        <w:rPr>
          <w:i w:val="0"/>
          <w:sz w:val="25"/>
          <w:szCs w:val="25"/>
        </w:rPr>
      </w:pPr>
      <w:r w:rsidRPr="003458F8">
        <w:rPr>
          <w:i w:val="0"/>
          <w:sz w:val="25"/>
          <w:szCs w:val="25"/>
        </w:rPr>
        <w:t xml:space="preserve">La mia mente stava bollendo di certe supposizioni tipo, cosa ci faceva la CIA con documenti sugli scomparsi </w:t>
      </w:r>
      <w:r w:rsidR="00DA2D07" w:rsidRPr="003458F8">
        <w:rPr>
          <w:i w:val="0"/>
          <w:sz w:val="25"/>
          <w:szCs w:val="25"/>
        </w:rPr>
        <w:t>nelle aree 03, 21, 17</w:t>
      </w:r>
      <w:r w:rsidRPr="003458F8">
        <w:rPr>
          <w:i w:val="0"/>
          <w:sz w:val="25"/>
          <w:szCs w:val="25"/>
        </w:rPr>
        <w:t xml:space="preserve"> dell’Oceano Atlantico.</w:t>
      </w:r>
    </w:p>
    <w:p w:rsidR="00A23D64" w:rsidRPr="003458F8" w:rsidRDefault="00A23D64" w:rsidP="00A23D64">
      <w:pPr>
        <w:spacing w:before="0" w:beforeAutospacing="0" w:after="0" w:afterAutospacing="0"/>
        <w:contextualSpacing/>
        <w:jc w:val="both"/>
        <w:rPr>
          <w:i w:val="0"/>
          <w:sz w:val="25"/>
          <w:szCs w:val="25"/>
        </w:rPr>
      </w:pPr>
      <w:r w:rsidRPr="003458F8">
        <w:rPr>
          <w:i w:val="0"/>
          <w:sz w:val="25"/>
          <w:szCs w:val="25"/>
        </w:rPr>
        <w:t>Dalle nostre parti nessuno aveva mai favorito la diceria sugli alieni o sulla presenza nell’atmosfera terrestre di gigantesche e bizzarre astronavi.</w:t>
      </w:r>
    </w:p>
    <w:p w:rsidR="00F243C4" w:rsidRPr="003458F8" w:rsidRDefault="00A23D64" w:rsidP="00AF4FDE">
      <w:pPr>
        <w:spacing w:before="0" w:beforeAutospacing="0" w:after="0" w:afterAutospacing="0"/>
        <w:contextualSpacing/>
        <w:jc w:val="both"/>
        <w:rPr>
          <w:i w:val="0"/>
          <w:sz w:val="25"/>
          <w:szCs w:val="25"/>
        </w:rPr>
      </w:pPr>
      <w:r w:rsidRPr="003458F8">
        <w:rPr>
          <w:i w:val="0"/>
          <w:sz w:val="25"/>
          <w:szCs w:val="25"/>
        </w:rPr>
        <w:t xml:space="preserve">Avevamo già i piccoli problemi di casa nostra che quelli dell’invadenza aliena non ci interessavano minimamente.  </w:t>
      </w:r>
    </w:p>
    <w:p w:rsidR="00F243C4" w:rsidRPr="003458F8" w:rsidRDefault="00F243C4" w:rsidP="00AF4FDE">
      <w:pPr>
        <w:spacing w:before="0" w:beforeAutospacing="0" w:after="0" w:afterAutospacing="0"/>
        <w:contextualSpacing/>
        <w:jc w:val="both"/>
        <w:rPr>
          <w:i w:val="0"/>
          <w:sz w:val="25"/>
          <w:szCs w:val="25"/>
        </w:rPr>
      </w:pPr>
    </w:p>
    <w:p w:rsidR="00F243C4" w:rsidRPr="003458F8" w:rsidRDefault="00F243C4" w:rsidP="00AF4FDE">
      <w:pPr>
        <w:spacing w:before="0" w:beforeAutospacing="0" w:after="0" w:afterAutospacing="0"/>
        <w:contextualSpacing/>
        <w:jc w:val="both"/>
        <w:rPr>
          <w:i w:val="0"/>
          <w:sz w:val="25"/>
          <w:szCs w:val="25"/>
        </w:rPr>
      </w:pPr>
    </w:p>
    <w:p w:rsidR="00D16AFA" w:rsidRPr="003458F8" w:rsidRDefault="00D16AFA" w:rsidP="00AF4FDE">
      <w:pPr>
        <w:spacing w:before="0" w:beforeAutospacing="0" w:after="0" w:afterAutospacing="0"/>
        <w:contextualSpacing/>
        <w:jc w:val="both"/>
        <w:rPr>
          <w:i w:val="0"/>
          <w:sz w:val="25"/>
          <w:szCs w:val="25"/>
        </w:rPr>
      </w:pPr>
      <w:r w:rsidRPr="003458F8">
        <w:rPr>
          <w:i w:val="0"/>
          <w:sz w:val="25"/>
          <w:szCs w:val="25"/>
        </w:rPr>
        <w:t xml:space="preserve">Mi trovavo in cucina intento a sorseggiare un tè davanti alla finestra quando sentì un leggero bussare alla porta. Non volevo ascoltarlo perché temevo un altro di </w:t>
      </w:r>
      <w:r w:rsidR="004F5A54" w:rsidRPr="003458F8">
        <w:rPr>
          <w:i w:val="0"/>
          <w:sz w:val="25"/>
          <w:szCs w:val="25"/>
        </w:rPr>
        <w:t>quegli</w:t>
      </w:r>
      <w:r w:rsidRPr="003458F8">
        <w:rPr>
          <w:i w:val="0"/>
          <w:sz w:val="25"/>
          <w:szCs w:val="25"/>
        </w:rPr>
        <w:t xml:space="preserve"> scherzi bislacchi che mi avevano procurato così tanti incubi.</w:t>
      </w:r>
    </w:p>
    <w:p w:rsidR="00D16AFA" w:rsidRPr="003458F8" w:rsidRDefault="00D16AFA" w:rsidP="00AF4FDE">
      <w:pPr>
        <w:spacing w:before="0" w:beforeAutospacing="0" w:after="0" w:afterAutospacing="0"/>
        <w:contextualSpacing/>
        <w:jc w:val="both"/>
        <w:rPr>
          <w:i w:val="0"/>
          <w:sz w:val="25"/>
          <w:szCs w:val="25"/>
        </w:rPr>
      </w:pPr>
      <w:r w:rsidRPr="003458F8">
        <w:rPr>
          <w:i w:val="0"/>
          <w:sz w:val="25"/>
          <w:szCs w:val="25"/>
        </w:rPr>
        <w:t>“Sono io!”, parlava una vocina sottile dietro la porta.</w:t>
      </w:r>
    </w:p>
    <w:p w:rsidR="00D16AFA" w:rsidRPr="003458F8" w:rsidRDefault="00D16AFA" w:rsidP="00AF4FDE">
      <w:pPr>
        <w:spacing w:before="0" w:beforeAutospacing="0" w:after="0" w:afterAutospacing="0"/>
        <w:contextualSpacing/>
        <w:jc w:val="both"/>
        <w:rPr>
          <w:i w:val="0"/>
          <w:sz w:val="25"/>
          <w:szCs w:val="25"/>
        </w:rPr>
      </w:pPr>
      <w:r w:rsidRPr="003458F8">
        <w:rPr>
          <w:i w:val="0"/>
          <w:sz w:val="25"/>
          <w:szCs w:val="25"/>
        </w:rPr>
        <w:t xml:space="preserve">Riconobbi Mary </w:t>
      </w:r>
      <w:proofErr w:type="spellStart"/>
      <w:r w:rsidRPr="003458F8">
        <w:rPr>
          <w:i w:val="0"/>
          <w:sz w:val="25"/>
          <w:szCs w:val="25"/>
        </w:rPr>
        <w:t>Ann</w:t>
      </w:r>
      <w:proofErr w:type="spellEnd"/>
      <w:r w:rsidRPr="003458F8">
        <w:rPr>
          <w:i w:val="0"/>
          <w:sz w:val="25"/>
          <w:szCs w:val="25"/>
        </w:rPr>
        <w:t xml:space="preserve"> da quel timbro infantile che la faceva sembrare </w:t>
      </w:r>
      <w:r w:rsidR="00DA2D07" w:rsidRPr="003458F8">
        <w:rPr>
          <w:i w:val="0"/>
          <w:sz w:val="25"/>
          <w:szCs w:val="25"/>
        </w:rPr>
        <w:t xml:space="preserve">un </w:t>
      </w:r>
      <w:r w:rsidRPr="003458F8">
        <w:rPr>
          <w:i w:val="0"/>
          <w:sz w:val="25"/>
          <w:szCs w:val="25"/>
        </w:rPr>
        <w:t>eterna bambina.</w:t>
      </w:r>
    </w:p>
    <w:p w:rsidR="00D16AFA" w:rsidRPr="003458F8" w:rsidRDefault="00D16AFA" w:rsidP="00AF4FDE">
      <w:pPr>
        <w:spacing w:before="0" w:beforeAutospacing="0" w:after="0" w:afterAutospacing="0"/>
        <w:contextualSpacing/>
        <w:jc w:val="both"/>
        <w:rPr>
          <w:i w:val="0"/>
          <w:sz w:val="25"/>
          <w:szCs w:val="25"/>
        </w:rPr>
      </w:pPr>
      <w:r w:rsidRPr="003458F8">
        <w:rPr>
          <w:i w:val="0"/>
          <w:sz w:val="25"/>
          <w:szCs w:val="25"/>
        </w:rPr>
        <w:t>Lei aveva fatto altri sogni e voleva parlarmene; c’impiegò un po’ a riprendersi dall’aura scura che le velava gli occhi e la voce.</w:t>
      </w:r>
    </w:p>
    <w:p w:rsidR="00ED1126" w:rsidRPr="003458F8" w:rsidRDefault="00D16AFA" w:rsidP="00AF4FDE">
      <w:pPr>
        <w:spacing w:before="0" w:beforeAutospacing="0" w:after="0" w:afterAutospacing="0"/>
        <w:contextualSpacing/>
        <w:jc w:val="both"/>
        <w:rPr>
          <w:i w:val="0"/>
          <w:sz w:val="25"/>
          <w:szCs w:val="25"/>
        </w:rPr>
      </w:pPr>
      <w:r w:rsidRPr="003458F8">
        <w:rPr>
          <w:i w:val="0"/>
          <w:sz w:val="25"/>
          <w:szCs w:val="25"/>
        </w:rPr>
        <w:t>Dividemmo dell’altro tè e dei biscotti poi mi sembrò di percepire una luce straordinaria nelle</w:t>
      </w:r>
      <w:r w:rsidR="00DA2D07" w:rsidRPr="003458F8">
        <w:rPr>
          <w:i w:val="0"/>
          <w:sz w:val="25"/>
          <w:szCs w:val="25"/>
        </w:rPr>
        <w:t xml:space="preserve"> sue pupille, un</w:t>
      </w:r>
      <w:r w:rsidRPr="003458F8">
        <w:rPr>
          <w:i w:val="0"/>
          <w:sz w:val="25"/>
          <w:szCs w:val="25"/>
        </w:rPr>
        <w:t xml:space="preserve"> </w:t>
      </w:r>
      <w:r w:rsidR="00DA2D07" w:rsidRPr="003458F8">
        <w:rPr>
          <w:i w:val="0"/>
          <w:sz w:val="25"/>
          <w:szCs w:val="25"/>
        </w:rPr>
        <w:t>chiarore che</w:t>
      </w:r>
      <w:r w:rsidRPr="003458F8">
        <w:rPr>
          <w:i w:val="0"/>
          <w:sz w:val="25"/>
          <w:szCs w:val="25"/>
        </w:rPr>
        <w:t xml:space="preserve"> mi vinse. </w:t>
      </w:r>
    </w:p>
    <w:p w:rsidR="00D16AFA" w:rsidRPr="003458F8" w:rsidRDefault="00D16AFA" w:rsidP="00AF4FDE">
      <w:pPr>
        <w:spacing w:before="0" w:beforeAutospacing="0" w:after="0" w:afterAutospacing="0"/>
        <w:contextualSpacing/>
        <w:jc w:val="both"/>
        <w:rPr>
          <w:i w:val="0"/>
          <w:sz w:val="25"/>
          <w:szCs w:val="25"/>
        </w:rPr>
      </w:pPr>
      <w:r w:rsidRPr="003458F8">
        <w:rPr>
          <w:i w:val="0"/>
          <w:sz w:val="25"/>
          <w:szCs w:val="25"/>
        </w:rPr>
        <w:t xml:space="preserve">Da quando la mia amata sposa era passata a miglior </w:t>
      </w:r>
      <w:r w:rsidR="00DA2D07" w:rsidRPr="003458F8">
        <w:rPr>
          <w:i w:val="0"/>
          <w:sz w:val="25"/>
          <w:szCs w:val="25"/>
        </w:rPr>
        <w:t>vita,</w:t>
      </w:r>
      <w:r w:rsidRPr="003458F8">
        <w:rPr>
          <w:i w:val="0"/>
          <w:sz w:val="25"/>
          <w:szCs w:val="25"/>
        </w:rPr>
        <w:t xml:space="preserve"> non avevo sentito il bisogno di stringere tra le braccia un’altra donna ma quella sera, davanti a quella creatura, le mie difese mentali crollarono.</w:t>
      </w:r>
    </w:p>
    <w:p w:rsidR="00D16AFA" w:rsidRPr="003458F8" w:rsidRDefault="00D16AFA" w:rsidP="00AF4FDE">
      <w:pPr>
        <w:spacing w:before="0" w:beforeAutospacing="0" w:after="0" w:afterAutospacing="0"/>
        <w:contextualSpacing/>
        <w:jc w:val="both"/>
        <w:rPr>
          <w:i w:val="0"/>
          <w:sz w:val="25"/>
          <w:szCs w:val="25"/>
        </w:rPr>
      </w:pPr>
      <w:r w:rsidRPr="003458F8">
        <w:rPr>
          <w:i w:val="0"/>
          <w:sz w:val="25"/>
          <w:szCs w:val="25"/>
        </w:rPr>
        <w:t>Non c’era bisogno di capire quanto le piacessi o se davvero la coinvolgevo in qualche pensiero di piacere, l’animale in me sentiva il suo odore di donna e la sua come dire, disponibilità.</w:t>
      </w:r>
    </w:p>
    <w:p w:rsidR="00ED1126" w:rsidRPr="003458F8" w:rsidRDefault="00D16AFA" w:rsidP="00AF4FDE">
      <w:pPr>
        <w:spacing w:before="0" w:beforeAutospacing="0" w:after="0" w:afterAutospacing="0"/>
        <w:contextualSpacing/>
        <w:jc w:val="both"/>
        <w:rPr>
          <w:i w:val="0"/>
          <w:sz w:val="25"/>
          <w:szCs w:val="25"/>
        </w:rPr>
      </w:pPr>
      <w:r w:rsidRPr="003458F8">
        <w:rPr>
          <w:i w:val="0"/>
          <w:sz w:val="25"/>
          <w:szCs w:val="25"/>
        </w:rPr>
        <w:t xml:space="preserve">La baciai con forza, cercando di ricordare come la mia lingua </w:t>
      </w:r>
      <w:r w:rsidR="003E08FD" w:rsidRPr="003458F8">
        <w:rPr>
          <w:i w:val="0"/>
          <w:sz w:val="25"/>
          <w:szCs w:val="25"/>
        </w:rPr>
        <w:t>era capace di</w:t>
      </w:r>
      <w:r w:rsidRPr="003458F8">
        <w:rPr>
          <w:i w:val="0"/>
          <w:sz w:val="25"/>
          <w:szCs w:val="25"/>
        </w:rPr>
        <w:t xml:space="preserve"> gustare, come la mia bocca poteva assaggiare quella pelle giovane e invitante. Non ebbi il tempo di portarla </w:t>
      </w:r>
      <w:r w:rsidR="00730E2C" w:rsidRPr="003458F8">
        <w:rPr>
          <w:i w:val="0"/>
          <w:sz w:val="25"/>
          <w:szCs w:val="25"/>
        </w:rPr>
        <w:t>a letto, nemmeno lei avrebbe avuto la pazienza di ascoltare il preludio dei preliminari. Le tolsi tutto con la stessa fame con cui un uomo affamato addenta un pezzo di pane</w:t>
      </w:r>
      <w:r w:rsidR="00386987" w:rsidRPr="003458F8">
        <w:rPr>
          <w:i w:val="0"/>
          <w:sz w:val="25"/>
          <w:szCs w:val="25"/>
        </w:rPr>
        <w:t xml:space="preserve">, avanzavo in lei tenendomi il viso premuto contro i seni piccoli. </w:t>
      </w:r>
    </w:p>
    <w:p w:rsidR="00CE59CA" w:rsidRPr="003458F8" w:rsidRDefault="00386987" w:rsidP="00AF4FDE">
      <w:pPr>
        <w:spacing w:before="0" w:beforeAutospacing="0" w:after="0" w:afterAutospacing="0"/>
        <w:contextualSpacing/>
        <w:jc w:val="both"/>
        <w:rPr>
          <w:i w:val="0"/>
          <w:sz w:val="25"/>
          <w:szCs w:val="25"/>
        </w:rPr>
      </w:pPr>
      <w:r w:rsidRPr="003458F8">
        <w:rPr>
          <w:i w:val="0"/>
          <w:sz w:val="25"/>
          <w:szCs w:val="25"/>
        </w:rPr>
        <w:t xml:space="preserve">Dovevo cercare di controllarmi ma non ci riuscivo. Lei accettava il mio corpo come un </w:t>
      </w:r>
      <w:r w:rsidR="003E08FD" w:rsidRPr="003458F8">
        <w:rPr>
          <w:i w:val="0"/>
          <w:sz w:val="25"/>
          <w:szCs w:val="25"/>
        </w:rPr>
        <w:t>fiore d</w:t>
      </w:r>
      <w:r w:rsidRPr="003458F8">
        <w:rPr>
          <w:i w:val="0"/>
          <w:sz w:val="25"/>
          <w:szCs w:val="25"/>
        </w:rPr>
        <w:t>’acqua e più forte spingevo</w:t>
      </w:r>
      <w:r w:rsidR="003E08FD" w:rsidRPr="003458F8">
        <w:rPr>
          <w:i w:val="0"/>
          <w:sz w:val="25"/>
          <w:szCs w:val="25"/>
        </w:rPr>
        <w:t>,</w:t>
      </w:r>
      <w:r w:rsidRPr="003458F8">
        <w:rPr>
          <w:i w:val="0"/>
          <w:sz w:val="25"/>
          <w:szCs w:val="25"/>
        </w:rPr>
        <w:t xml:space="preserve"> più mi voleva</w:t>
      </w:r>
      <w:r w:rsidR="003E08FD" w:rsidRPr="003458F8">
        <w:rPr>
          <w:i w:val="0"/>
          <w:sz w:val="25"/>
          <w:szCs w:val="25"/>
        </w:rPr>
        <w:t>,</w:t>
      </w:r>
      <w:r w:rsidRPr="003458F8">
        <w:rPr>
          <w:i w:val="0"/>
          <w:sz w:val="25"/>
          <w:szCs w:val="25"/>
        </w:rPr>
        <w:t xml:space="preserve"> come se </w:t>
      </w:r>
      <w:r w:rsidR="003E08FD" w:rsidRPr="003458F8">
        <w:rPr>
          <w:i w:val="0"/>
          <w:sz w:val="25"/>
          <w:szCs w:val="25"/>
        </w:rPr>
        <w:t>una vocina dentro</w:t>
      </w:r>
      <w:r w:rsidRPr="003458F8">
        <w:rPr>
          <w:i w:val="0"/>
          <w:sz w:val="25"/>
          <w:szCs w:val="25"/>
        </w:rPr>
        <w:t xml:space="preserve"> le chiedesse di sentire male per avere piacere.</w:t>
      </w:r>
      <w:r w:rsidR="009F32E0" w:rsidRPr="003458F8">
        <w:rPr>
          <w:i w:val="0"/>
          <w:sz w:val="25"/>
          <w:szCs w:val="25"/>
        </w:rPr>
        <w:t xml:space="preserve"> </w:t>
      </w:r>
    </w:p>
    <w:p w:rsidR="00CE59CA" w:rsidRPr="003458F8" w:rsidRDefault="009F32E0" w:rsidP="00AF4FDE">
      <w:pPr>
        <w:spacing w:before="0" w:beforeAutospacing="0" w:after="0" w:afterAutospacing="0"/>
        <w:contextualSpacing/>
        <w:jc w:val="both"/>
        <w:rPr>
          <w:i w:val="0"/>
          <w:sz w:val="25"/>
          <w:szCs w:val="25"/>
        </w:rPr>
      </w:pPr>
      <w:r w:rsidRPr="003458F8">
        <w:rPr>
          <w:i w:val="0"/>
          <w:sz w:val="25"/>
          <w:szCs w:val="25"/>
        </w:rPr>
        <w:t xml:space="preserve">Stavo per finire quando si girò per farsi abbracciare da dietro; le mie forze erano al limite dello spasmo, dovevo eiaculare e la mia urgenza divenne fatto appena assaggiato lo stretto corridoio </w:t>
      </w:r>
      <w:r w:rsidR="00BD0534" w:rsidRPr="003458F8">
        <w:rPr>
          <w:i w:val="0"/>
          <w:sz w:val="25"/>
          <w:szCs w:val="25"/>
        </w:rPr>
        <w:t>che</w:t>
      </w:r>
      <w:r w:rsidR="005B16C5" w:rsidRPr="003458F8">
        <w:rPr>
          <w:i w:val="0"/>
          <w:sz w:val="25"/>
          <w:szCs w:val="25"/>
        </w:rPr>
        <w:t xml:space="preserve"> lei</w:t>
      </w:r>
      <w:r w:rsidR="00BD0534" w:rsidRPr="003458F8">
        <w:rPr>
          <w:i w:val="0"/>
          <w:sz w:val="25"/>
          <w:szCs w:val="25"/>
        </w:rPr>
        <w:t xml:space="preserve"> offriva</w:t>
      </w:r>
      <w:r w:rsidR="005B16C5" w:rsidRPr="003458F8">
        <w:rPr>
          <w:i w:val="0"/>
          <w:sz w:val="25"/>
          <w:szCs w:val="25"/>
        </w:rPr>
        <w:t xml:space="preserve"> in</w:t>
      </w:r>
      <w:r w:rsidR="00BD0534" w:rsidRPr="003458F8">
        <w:rPr>
          <w:i w:val="0"/>
          <w:sz w:val="25"/>
          <w:szCs w:val="25"/>
        </w:rPr>
        <w:t xml:space="preserve"> un modo disarmante. Non ci separammo che dopo qualche minuto. </w:t>
      </w:r>
    </w:p>
    <w:p w:rsidR="00CE59CA" w:rsidRPr="003458F8" w:rsidRDefault="005B16C5" w:rsidP="00AF4FDE">
      <w:pPr>
        <w:spacing w:before="0" w:beforeAutospacing="0" w:after="0" w:afterAutospacing="0"/>
        <w:contextualSpacing/>
        <w:jc w:val="both"/>
        <w:rPr>
          <w:i w:val="0"/>
          <w:sz w:val="25"/>
          <w:szCs w:val="25"/>
        </w:rPr>
      </w:pPr>
      <w:r w:rsidRPr="003458F8">
        <w:rPr>
          <w:i w:val="0"/>
          <w:sz w:val="25"/>
          <w:szCs w:val="25"/>
        </w:rPr>
        <w:t>Mary</w:t>
      </w:r>
      <w:r w:rsidR="00CE59CA" w:rsidRPr="003458F8">
        <w:rPr>
          <w:i w:val="0"/>
          <w:sz w:val="25"/>
          <w:szCs w:val="25"/>
        </w:rPr>
        <w:t>, la dolcissima Mary</w:t>
      </w:r>
      <w:r w:rsidRPr="003458F8">
        <w:rPr>
          <w:i w:val="0"/>
          <w:sz w:val="25"/>
          <w:szCs w:val="25"/>
        </w:rPr>
        <w:t xml:space="preserve"> </w:t>
      </w:r>
      <w:r w:rsidR="00BD0534" w:rsidRPr="003458F8">
        <w:rPr>
          <w:i w:val="0"/>
          <w:sz w:val="25"/>
          <w:szCs w:val="25"/>
        </w:rPr>
        <w:t>mi sembrava l</w:t>
      </w:r>
      <w:r w:rsidRPr="003458F8">
        <w:rPr>
          <w:i w:val="0"/>
          <w:sz w:val="25"/>
          <w:szCs w:val="25"/>
        </w:rPr>
        <w:t xml:space="preserve">iquida e disponibile mentre </w:t>
      </w:r>
      <w:r w:rsidR="00DA2D07" w:rsidRPr="003458F8">
        <w:rPr>
          <w:i w:val="0"/>
          <w:sz w:val="25"/>
          <w:szCs w:val="25"/>
        </w:rPr>
        <w:t>quell’</w:t>
      </w:r>
      <w:r w:rsidR="00BD0534" w:rsidRPr="003458F8">
        <w:rPr>
          <w:i w:val="0"/>
          <w:sz w:val="25"/>
          <w:szCs w:val="25"/>
        </w:rPr>
        <w:t xml:space="preserve">eccitazione mi </w:t>
      </w:r>
      <w:r w:rsidR="00DA2D07" w:rsidRPr="003458F8">
        <w:rPr>
          <w:i w:val="0"/>
          <w:sz w:val="25"/>
          <w:szCs w:val="25"/>
        </w:rPr>
        <w:t>era</w:t>
      </w:r>
      <w:r w:rsidR="00BD0534" w:rsidRPr="003458F8">
        <w:rPr>
          <w:i w:val="0"/>
          <w:sz w:val="25"/>
          <w:szCs w:val="25"/>
        </w:rPr>
        <w:t xml:space="preserve"> nuov</w:t>
      </w:r>
      <w:r w:rsidRPr="003458F8">
        <w:rPr>
          <w:i w:val="0"/>
          <w:sz w:val="25"/>
          <w:szCs w:val="25"/>
        </w:rPr>
        <w:t>a</w:t>
      </w:r>
      <w:r w:rsidR="00BD0534" w:rsidRPr="003458F8">
        <w:rPr>
          <w:i w:val="0"/>
          <w:sz w:val="25"/>
          <w:szCs w:val="25"/>
        </w:rPr>
        <w:t xml:space="preserve">. </w:t>
      </w:r>
      <w:r w:rsidRPr="003458F8">
        <w:rPr>
          <w:i w:val="0"/>
          <w:sz w:val="25"/>
          <w:szCs w:val="25"/>
        </w:rPr>
        <w:t xml:space="preserve">I suoi occhi avevano la capacità di liberarmi e </w:t>
      </w:r>
      <w:r w:rsidR="00553643" w:rsidRPr="003458F8">
        <w:rPr>
          <w:i w:val="0"/>
          <w:sz w:val="25"/>
          <w:szCs w:val="25"/>
        </w:rPr>
        <w:t>le</w:t>
      </w:r>
      <w:r w:rsidRPr="003458F8">
        <w:rPr>
          <w:i w:val="0"/>
          <w:sz w:val="25"/>
          <w:szCs w:val="25"/>
        </w:rPr>
        <w:t xml:space="preserve"> sue mani mi facevano sentire sicuro. Non avevo usato alcuna precauzione da idiota e sapevo che le scuse in quel caso erano di troppo. </w:t>
      </w:r>
    </w:p>
    <w:p w:rsidR="005B16C5" w:rsidRPr="003458F8" w:rsidRDefault="005B16C5" w:rsidP="00AF4FDE">
      <w:pPr>
        <w:spacing w:before="0" w:beforeAutospacing="0" w:after="0" w:afterAutospacing="0"/>
        <w:contextualSpacing/>
        <w:jc w:val="both"/>
        <w:rPr>
          <w:i w:val="0"/>
          <w:sz w:val="25"/>
          <w:szCs w:val="25"/>
        </w:rPr>
      </w:pPr>
      <w:r w:rsidRPr="003458F8">
        <w:rPr>
          <w:i w:val="0"/>
          <w:sz w:val="25"/>
          <w:szCs w:val="25"/>
        </w:rPr>
        <w:t xml:space="preserve">La mia parte razionale aveva ceduto l’intero bagaglio </w:t>
      </w:r>
      <w:r w:rsidR="0008660E" w:rsidRPr="003458F8">
        <w:rPr>
          <w:i w:val="0"/>
          <w:sz w:val="25"/>
          <w:szCs w:val="25"/>
        </w:rPr>
        <w:t>a</w:t>
      </w:r>
      <w:r w:rsidRPr="003458F8">
        <w:rPr>
          <w:i w:val="0"/>
          <w:sz w:val="25"/>
          <w:szCs w:val="25"/>
        </w:rPr>
        <w:t xml:space="preserve"> un essere subumano e disperato.</w:t>
      </w:r>
    </w:p>
    <w:p w:rsidR="00435357" w:rsidRPr="003458F8" w:rsidRDefault="00BD0534" w:rsidP="00AF4FDE">
      <w:pPr>
        <w:spacing w:before="0" w:beforeAutospacing="0" w:after="0" w:afterAutospacing="0"/>
        <w:contextualSpacing/>
        <w:jc w:val="both"/>
        <w:rPr>
          <w:i w:val="0"/>
          <w:sz w:val="25"/>
          <w:szCs w:val="25"/>
        </w:rPr>
      </w:pPr>
      <w:r w:rsidRPr="003458F8">
        <w:rPr>
          <w:i w:val="0"/>
          <w:sz w:val="25"/>
          <w:szCs w:val="25"/>
        </w:rPr>
        <w:t>Corsi in bagno a lavarmi ma credo che corsi in bagno per nascondermi.</w:t>
      </w:r>
      <w:r w:rsidR="005F23F3" w:rsidRPr="003458F8">
        <w:rPr>
          <w:i w:val="0"/>
          <w:sz w:val="25"/>
          <w:szCs w:val="25"/>
        </w:rPr>
        <w:t xml:space="preserve"> Non avevo più </w:t>
      </w:r>
      <w:r w:rsidR="00BD71B6" w:rsidRPr="003458F8">
        <w:rPr>
          <w:i w:val="0"/>
          <w:sz w:val="25"/>
          <w:szCs w:val="25"/>
        </w:rPr>
        <w:t>avuto modo di mangiare dal piatto dei sentimenti da tanto, tantissimo tempo.</w:t>
      </w:r>
      <w:r w:rsidR="00435357" w:rsidRPr="003458F8">
        <w:rPr>
          <w:i w:val="0"/>
          <w:sz w:val="25"/>
          <w:szCs w:val="25"/>
        </w:rPr>
        <w:t xml:space="preserve"> Sapevo che le donne erano molto più abili </w:t>
      </w:r>
      <w:r w:rsidR="0008660E" w:rsidRPr="003458F8">
        <w:rPr>
          <w:i w:val="0"/>
          <w:sz w:val="25"/>
          <w:szCs w:val="25"/>
        </w:rPr>
        <w:t>a</w:t>
      </w:r>
      <w:r w:rsidR="00435357" w:rsidRPr="003458F8">
        <w:rPr>
          <w:i w:val="0"/>
          <w:sz w:val="25"/>
          <w:szCs w:val="25"/>
        </w:rPr>
        <w:t xml:space="preserve"> esprimere e incanalare certe emozioni, io mi sentivo come uno studente </w:t>
      </w:r>
      <w:r w:rsidR="00435357" w:rsidRPr="003458F8">
        <w:rPr>
          <w:i w:val="0"/>
          <w:sz w:val="25"/>
          <w:szCs w:val="25"/>
        </w:rPr>
        <w:lastRenderedPageBreak/>
        <w:t xml:space="preserve">che era riuscito </w:t>
      </w:r>
      <w:r w:rsidR="004F5A54" w:rsidRPr="003458F8">
        <w:rPr>
          <w:i w:val="0"/>
          <w:sz w:val="25"/>
          <w:szCs w:val="25"/>
        </w:rPr>
        <w:t>a</w:t>
      </w:r>
      <w:r w:rsidR="00435357" w:rsidRPr="003458F8">
        <w:rPr>
          <w:i w:val="0"/>
          <w:sz w:val="25"/>
          <w:szCs w:val="25"/>
        </w:rPr>
        <w:t xml:space="preserve"> rubare la prima palpatina. Sarebbe stato decoroso verso </w:t>
      </w:r>
      <w:proofErr w:type="spellStart"/>
      <w:r w:rsidR="00435357" w:rsidRPr="003458F8">
        <w:rPr>
          <w:i w:val="0"/>
          <w:sz w:val="25"/>
          <w:szCs w:val="25"/>
        </w:rPr>
        <w:t>Finney</w:t>
      </w:r>
      <w:proofErr w:type="spellEnd"/>
      <w:r w:rsidR="00435357" w:rsidRPr="003458F8">
        <w:rPr>
          <w:i w:val="0"/>
          <w:sz w:val="25"/>
          <w:szCs w:val="25"/>
        </w:rPr>
        <w:t xml:space="preserve"> usare l’amicizia di Mary </w:t>
      </w:r>
      <w:proofErr w:type="spellStart"/>
      <w:r w:rsidR="00435357" w:rsidRPr="003458F8">
        <w:rPr>
          <w:i w:val="0"/>
          <w:sz w:val="25"/>
          <w:szCs w:val="25"/>
        </w:rPr>
        <w:t>Ann</w:t>
      </w:r>
      <w:proofErr w:type="spellEnd"/>
      <w:r w:rsidR="00435357" w:rsidRPr="003458F8">
        <w:rPr>
          <w:i w:val="0"/>
          <w:sz w:val="25"/>
          <w:szCs w:val="25"/>
        </w:rPr>
        <w:t xml:space="preserve"> per appropriarsi del suo corpo? </w:t>
      </w:r>
    </w:p>
    <w:p w:rsidR="0031540A" w:rsidRPr="003458F8" w:rsidRDefault="00435357" w:rsidP="00AF4FDE">
      <w:pPr>
        <w:spacing w:before="0" w:beforeAutospacing="0" w:after="0" w:afterAutospacing="0"/>
        <w:contextualSpacing/>
        <w:jc w:val="both"/>
        <w:rPr>
          <w:i w:val="0"/>
          <w:sz w:val="25"/>
          <w:szCs w:val="25"/>
        </w:rPr>
      </w:pPr>
      <w:r w:rsidRPr="003458F8">
        <w:rPr>
          <w:i w:val="0"/>
          <w:sz w:val="25"/>
          <w:szCs w:val="25"/>
        </w:rPr>
        <w:t xml:space="preserve">Forse mia moglie era morta da troppo tempo ed io </w:t>
      </w:r>
      <w:r w:rsidR="0031540A" w:rsidRPr="003458F8">
        <w:rPr>
          <w:i w:val="0"/>
          <w:sz w:val="25"/>
          <w:szCs w:val="25"/>
        </w:rPr>
        <w:t>nel profondo, mi sentivo terribilmente solo. Per quell</w:t>
      </w:r>
      <w:r w:rsidR="004F5A54" w:rsidRPr="003458F8">
        <w:rPr>
          <w:i w:val="0"/>
          <w:sz w:val="25"/>
          <w:szCs w:val="25"/>
        </w:rPr>
        <w:t>a situazione non avevo di certo</w:t>
      </w:r>
      <w:r w:rsidR="0031540A" w:rsidRPr="003458F8">
        <w:rPr>
          <w:i w:val="0"/>
          <w:sz w:val="25"/>
          <w:szCs w:val="25"/>
        </w:rPr>
        <w:t xml:space="preserve"> bisogno di scuse </w:t>
      </w:r>
      <w:r w:rsidR="004F5A54" w:rsidRPr="003458F8">
        <w:rPr>
          <w:i w:val="0"/>
          <w:sz w:val="25"/>
          <w:szCs w:val="25"/>
        </w:rPr>
        <w:t>né</w:t>
      </w:r>
      <w:r w:rsidR="0031540A" w:rsidRPr="003458F8">
        <w:rPr>
          <w:i w:val="0"/>
          <w:sz w:val="25"/>
          <w:szCs w:val="25"/>
        </w:rPr>
        <w:t xml:space="preserve"> la mia volontà</w:t>
      </w:r>
      <w:r w:rsidR="004F5A54" w:rsidRPr="003458F8">
        <w:rPr>
          <w:i w:val="0"/>
          <w:sz w:val="25"/>
          <w:szCs w:val="25"/>
        </w:rPr>
        <w:t xml:space="preserve"> </w:t>
      </w:r>
      <w:r w:rsidR="0031540A" w:rsidRPr="003458F8">
        <w:rPr>
          <w:i w:val="0"/>
          <w:sz w:val="25"/>
          <w:szCs w:val="25"/>
        </w:rPr>
        <w:t>aveva messo in dubbio la voracità di un desiderio fin troppo umano. Ero il prigioniero di me stesso e mai come allora avrei voluto avere più</w:t>
      </w:r>
      <w:r w:rsidR="00DB1FB6" w:rsidRPr="003458F8">
        <w:rPr>
          <w:i w:val="0"/>
          <w:sz w:val="25"/>
          <w:szCs w:val="25"/>
        </w:rPr>
        <w:t xml:space="preserve"> tempo per ponderare un certo tipo di</w:t>
      </w:r>
      <w:r w:rsidR="0031540A" w:rsidRPr="003458F8">
        <w:rPr>
          <w:i w:val="0"/>
          <w:sz w:val="25"/>
          <w:szCs w:val="25"/>
        </w:rPr>
        <w:t xml:space="preserve"> scelte.</w:t>
      </w:r>
    </w:p>
    <w:p w:rsidR="00BD0534" w:rsidRPr="003458F8" w:rsidRDefault="00BD0534" w:rsidP="00AF4FDE">
      <w:pPr>
        <w:spacing w:before="0" w:beforeAutospacing="0" w:after="0" w:afterAutospacing="0"/>
        <w:contextualSpacing/>
        <w:jc w:val="both"/>
        <w:rPr>
          <w:i w:val="0"/>
          <w:sz w:val="25"/>
          <w:szCs w:val="25"/>
        </w:rPr>
      </w:pPr>
      <w:r w:rsidRPr="003458F8">
        <w:rPr>
          <w:i w:val="0"/>
          <w:sz w:val="25"/>
          <w:szCs w:val="25"/>
        </w:rPr>
        <w:t xml:space="preserve">La mia sessualità aveva una forza così dirompente che mi meravigliava, la cosa mi </w:t>
      </w:r>
      <w:r w:rsidR="0008660E" w:rsidRPr="003458F8">
        <w:rPr>
          <w:i w:val="0"/>
          <w:sz w:val="25"/>
          <w:szCs w:val="25"/>
        </w:rPr>
        <w:t>fu</w:t>
      </w:r>
      <w:r w:rsidRPr="003458F8">
        <w:rPr>
          <w:i w:val="0"/>
          <w:sz w:val="25"/>
          <w:szCs w:val="25"/>
        </w:rPr>
        <w:t xml:space="preserve"> nuova e tanto piacevole da vedere il mio intimo amico risvegliarsi.</w:t>
      </w:r>
    </w:p>
    <w:p w:rsidR="005B16C5" w:rsidRPr="003458F8" w:rsidRDefault="00BD0534" w:rsidP="00AF4FDE">
      <w:pPr>
        <w:spacing w:before="0" w:beforeAutospacing="0" w:after="0" w:afterAutospacing="0"/>
        <w:contextualSpacing/>
        <w:jc w:val="both"/>
        <w:rPr>
          <w:i w:val="0"/>
          <w:sz w:val="25"/>
          <w:szCs w:val="25"/>
        </w:rPr>
      </w:pPr>
      <w:r w:rsidRPr="003458F8">
        <w:rPr>
          <w:i w:val="0"/>
          <w:sz w:val="25"/>
          <w:szCs w:val="25"/>
        </w:rPr>
        <w:t xml:space="preserve">Oh Mary </w:t>
      </w:r>
      <w:proofErr w:type="spellStart"/>
      <w:r w:rsidRPr="003458F8">
        <w:rPr>
          <w:i w:val="0"/>
          <w:sz w:val="25"/>
          <w:szCs w:val="25"/>
        </w:rPr>
        <w:t>Ann</w:t>
      </w:r>
      <w:proofErr w:type="spellEnd"/>
      <w:r w:rsidR="004F5A54" w:rsidRPr="003458F8">
        <w:rPr>
          <w:i w:val="0"/>
          <w:sz w:val="25"/>
          <w:szCs w:val="25"/>
        </w:rPr>
        <w:t>!</w:t>
      </w:r>
      <w:r w:rsidRPr="003458F8">
        <w:rPr>
          <w:i w:val="0"/>
          <w:sz w:val="25"/>
          <w:szCs w:val="25"/>
        </w:rPr>
        <w:t xml:space="preserve"> </w:t>
      </w:r>
      <w:r w:rsidR="004F5A54" w:rsidRPr="003458F8">
        <w:rPr>
          <w:i w:val="0"/>
          <w:sz w:val="25"/>
          <w:szCs w:val="25"/>
        </w:rPr>
        <w:t>Come</w:t>
      </w:r>
      <w:r w:rsidRPr="003458F8">
        <w:rPr>
          <w:i w:val="0"/>
          <w:sz w:val="25"/>
          <w:szCs w:val="25"/>
        </w:rPr>
        <w:t xml:space="preserve"> facevo a spiegarle quello che sentivo, la mia ragione non riusciva a trovare un punto di fuoco in quella cosa così assurda ma in quel momento necessaria. </w:t>
      </w:r>
    </w:p>
    <w:p w:rsidR="00412BE3" w:rsidRPr="003458F8" w:rsidRDefault="00BD0534" w:rsidP="00AF4FDE">
      <w:pPr>
        <w:spacing w:before="0" w:beforeAutospacing="0" w:after="0" w:afterAutospacing="0"/>
        <w:contextualSpacing/>
        <w:jc w:val="both"/>
        <w:rPr>
          <w:i w:val="0"/>
          <w:sz w:val="25"/>
          <w:szCs w:val="25"/>
        </w:rPr>
      </w:pPr>
      <w:r w:rsidRPr="003458F8">
        <w:rPr>
          <w:i w:val="0"/>
          <w:sz w:val="25"/>
          <w:szCs w:val="25"/>
        </w:rPr>
        <w:t>Sì, avevo bisogno di</w:t>
      </w:r>
      <w:r w:rsidR="0008660E" w:rsidRPr="003458F8">
        <w:rPr>
          <w:i w:val="0"/>
          <w:sz w:val="25"/>
          <w:szCs w:val="25"/>
        </w:rPr>
        <w:t xml:space="preserve"> </w:t>
      </w:r>
      <w:r w:rsidRPr="003458F8">
        <w:rPr>
          <w:i w:val="0"/>
          <w:sz w:val="25"/>
          <w:szCs w:val="25"/>
        </w:rPr>
        <w:t xml:space="preserve">averla ancora e smisi di pensare lanciandomi dalla porta verso il suo corpo </w:t>
      </w:r>
      <w:r w:rsidR="00412BE3" w:rsidRPr="003458F8">
        <w:rPr>
          <w:i w:val="0"/>
          <w:sz w:val="25"/>
          <w:szCs w:val="25"/>
        </w:rPr>
        <w:t xml:space="preserve">che aspettava rilassato sul divano. </w:t>
      </w:r>
    </w:p>
    <w:p w:rsidR="007F7F8E" w:rsidRPr="003458F8" w:rsidRDefault="00412BE3" w:rsidP="00AF4FDE">
      <w:pPr>
        <w:spacing w:before="0" w:beforeAutospacing="0" w:after="0" w:afterAutospacing="0"/>
        <w:contextualSpacing/>
        <w:jc w:val="both"/>
        <w:rPr>
          <w:i w:val="0"/>
          <w:sz w:val="25"/>
          <w:szCs w:val="25"/>
        </w:rPr>
      </w:pPr>
      <w:r w:rsidRPr="003458F8">
        <w:rPr>
          <w:i w:val="0"/>
          <w:sz w:val="25"/>
          <w:szCs w:val="25"/>
        </w:rPr>
        <w:t xml:space="preserve">“Devo averti!”, sussurrai con vergogna al suo orecchio. </w:t>
      </w:r>
      <w:r w:rsidR="00813CBA" w:rsidRPr="003458F8">
        <w:rPr>
          <w:i w:val="0"/>
          <w:sz w:val="25"/>
          <w:szCs w:val="25"/>
        </w:rPr>
        <w:t xml:space="preserve">L’avevo presa in braccio cercando di bearmi di quei pochi preziosi momenti. Che sia stato sano o no il mio appetito non saprei ma il calore del palpito di quella creatura mi toglieva il raziocinio e mi assoggettava </w:t>
      </w:r>
      <w:r w:rsidR="0008660E" w:rsidRPr="003458F8">
        <w:rPr>
          <w:i w:val="0"/>
          <w:sz w:val="25"/>
          <w:szCs w:val="25"/>
        </w:rPr>
        <w:t>a</w:t>
      </w:r>
      <w:r w:rsidR="00813CBA" w:rsidRPr="003458F8">
        <w:rPr>
          <w:i w:val="0"/>
          <w:sz w:val="25"/>
          <w:szCs w:val="25"/>
        </w:rPr>
        <w:t xml:space="preserve"> un volere meno divino ma imperioso.</w:t>
      </w:r>
      <w:r w:rsidR="002918D0" w:rsidRPr="003458F8">
        <w:rPr>
          <w:i w:val="0"/>
          <w:sz w:val="25"/>
          <w:szCs w:val="25"/>
        </w:rPr>
        <w:t xml:space="preserve"> Qualcosa mi punse la guancia mentre avvicinavo la bocca per baciarle il collo, un orecchino con foglie e spade; con un sorrisino malizioso lei lo tolse per lanciarlo sulla poltrona, come per dire, “Tranquillo poi lo ritroverò!”, liberando la via alla mia lingua. </w:t>
      </w:r>
    </w:p>
    <w:p w:rsidR="000574B3" w:rsidRPr="003458F8" w:rsidRDefault="000574B3" w:rsidP="00AF4FDE">
      <w:pPr>
        <w:spacing w:before="0" w:beforeAutospacing="0" w:after="0" w:afterAutospacing="0"/>
        <w:contextualSpacing/>
        <w:jc w:val="both"/>
        <w:rPr>
          <w:i w:val="0"/>
          <w:sz w:val="25"/>
          <w:szCs w:val="25"/>
        </w:rPr>
      </w:pPr>
      <w:r w:rsidRPr="003458F8">
        <w:rPr>
          <w:i w:val="0"/>
          <w:sz w:val="25"/>
          <w:szCs w:val="25"/>
        </w:rPr>
        <w:t>“Devo averti!”</w:t>
      </w:r>
      <w:r w:rsidR="00490E6C" w:rsidRPr="003458F8">
        <w:rPr>
          <w:i w:val="0"/>
          <w:sz w:val="25"/>
          <w:szCs w:val="25"/>
        </w:rPr>
        <w:t xml:space="preserve">, </w:t>
      </w:r>
      <w:r w:rsidRPr="003458F8">
        <w:rPr>
          <w:i w:val="0"/>
          <w:sz w:val="25"/>
          <w:szCs w:val="25"/>
        </w:rPr>
        <w:t>continuavo a dire come un ritornello rotto cercando di annusarla, di sentirla di parlare al suo cuore.</w:t>
      </w:r>
    </w:p>
    <w:p w:rsidR="00412BE3" w:rsidRPr="003458F8" w:rsidRDefault="007F7F8E" w:rsidP="00AF4FDE">
      <w:pPr>
        <w:spacing w:before="0" w:beforeAutospacing="0" w:after="0" w:afterAutospacing="0"/>
        <w:contextualSpacing/>
        <w:jc w:val="both"/>
        <w:rPr>
          <w:i w:val="0"/>
          <w:sz w:val="25"/>
          <w:szCs w:val="25"/>
        </w:rPr>
      </w:pPr>
      <w:r w:rsidRPr="003458F8">
        <w:rPr>
          <w:i w:val="0"/>
          <w:sz w:val="25"/>
          <w:szCs w:val="25"/>
        </w:rPr>
        <w:t xml:space="preserve">Le sue labbra sembravano volermi rispondere ma non fecero nemmeno il </w:t>
      </w:r>
      <w:r w:rsidR="0008660E" w:rsidRPr="003458F8">
        <w:rPr>
          <w:i w:val="0"/>
          <w:sz w:val="25"/>
          <w:szCs w:val="25"/>
        </w:rPr>
        <w:t>cenno, un</w:t>
      </w:r>
      <w:r w:rsidRPr="003458F8">
        <w:rPr>
          <w:i w:val="0"/>
          <w:sz w:val="25"/>
          <w:szCs w:val="25"/>
        </w:rPr>
        <w:t xml:space="preserve"> suono, semplicemente </w:t>
      </w:r>
      <w:r w:rsidR="00412BE3" w:rsidRPr="003458F8">
        <w:rPr>
          <w:i w:val="0"/>
          <w:sz w:val="25"/>
          <w:szCs w:val="25"/>
        </w:rPr>
        <w:t xml:space="preserve">aprì le gambe </w:t>
      </w:r>
      <w:r w:rsidRPr="003458F8">
        <w:rPr>
          <w:i w:val="0"/>
          <w:sz w:val="25"/>
          <w:szCs w:val="25"/>
        </w:rPr>
        <w:t xml:space="preserve">bianche come il latte </w:t>
      </w:r>
      <w:r w:rsidR="00412BE3" w:rsidRPr="003458F8">
        <w:rPr>
          <w:i w:val="0"/>
          <w:sz w:val="25"/>
          <w:szCs w:val="25"/>
        </w:rPr>
        <w:t>per chiudermi definitivamente, in quel momento avrei voluto morir</w:t>
      </w:r>
      <w:r w:rsidRPr="003458F8">
        <w:rPr>
          <w:i w:val="0"/>
          <w:sz w:val="25"/>
          <w:szCs w:val="25"/>
        </w:rPr>
        <w:t>e così, sterminato dal corpo della mia</w:t>
      </w:r>
      <w:r w:rsidR="00412BE3" w:rsidRPr="003458F8">
        <w:rPr>
          <w:i w:val="0"/>
          <w:sz w:val="25"/>
          <w:szCs w:val="25"/>
        </w:rPr>
        <w:t xml:space="preserve"> giovane </w:t>
      </w:r>
      <w:r w:rsidRPr="003458F8">
        <w:rPr>
          <w:i w:val="0"/>
          <w:sz w:val="25"/>
          <w:szCs w:val="25"/>
        </w:rPr>
        <w:t xml:space="preserve">tentazione </w:t>
      </w:r>
      <w:r w:rsidR="00412BE3" w:rsidRPr="003458F8">
        <w:rPr>
          <w:i w:val="0"/>
          <w:sz w:val="25"/>
          <w:szCs w:val="25"/>
        </w:rPr>
        <w:t>mentre riceve</w:t>
      </w:r>
      <w:r w:rsidRPr="003458F8">
        <w:rPr>
          <w:i w:val="0"/>
          <w:sz w:val="25"/>
          <w:szCs w:val="25"/>
        </w:rPr>
        <w:t>va</w:t>
      </w:r>
      <w:r w:rsidR="00412BE3" w:rsidRPr="003458F8">
        <w:rPr>
          <w:i w:val="0"/>
          <w:sz w:val="25"/>
          <w:szCs w:val="25"/>
        </w:rPr>
        <w:t xml:space="preserve"> tutto il flusso del mio piacere.</w:t>
      </w:r>
      <w:r w:rsidR="002918D0" w:rsidRPr="003458F8">
        <w:rPr>
          <w:i w:val="0"/>
          <w:sz w:val="25"/>
          <w:szCs w:val="25"/>
        </w:rPr>
        <w:t xml:space="preserve"> </w:t>
      </w:r>
    </w:p>
    <w:p w:rsidR="00412BE3" w:rsidRPr="003458F8" w:rsidRDefault="00412BE3" w:rsidP="00AF4FDE">
      <w:pPr>
        <w:spacing w:before="0" w:beforeAutospacing="0" w:after="0" w:afterAutospacing="0"/>
        <w:contextualSpacing/>
        <w:jc w:val="both"/>
        <w:rPr>
          <w:i w:val="0"/>
          <w:sz w:val="25"/>
          <w:szCs w:val="25"/>
        </w:rPr>
      </w:pPr>
      <w:r w:rsidRPr="003458F8">
        <w:rPr>
          <w:i w:val="0"/>
          <w:sz w:val="25"/>
          <w:szCs w:val="25"/>
        </w:rPr>
        <w:t>Ci addormentammo nel letto dopo esserci consumati a vicenda, mi ricordo che le stavo accarezzando i capelli sudati e di averla stratta a me durante il sonno.</w:t>
      </w:r>
    </w:p>
    <w:p w:rsidR="00412BE3" w:rsidRPr="003458F8" w:rsidRDefault="00412BE3" w:rsidP="00AF4FDE">
      <w:pPr>
        <w:spacing w:before="0" w:beforeAutospacing="0" w:after="0" w:afterAutospacing="0"/>
        <w:contextualSpacing/>
        <w:jc w:val="both"/>
        <w:rPr>
          <w:i w:val="0"/>
          <w:sz w:val="25"/>
          <w:szCs w:val="25"/>
        </w:rPr>
      </w:pPr>
      <w:r w:rsidRPr="003458F8">
        <w:rPr>
          <w:i w:val="0"/>
          <w:sz w:val="25"/>
          <w:szCs w:val="25"/>
        </w:rPr>
        <w:t xml:space="preserve">Ma la notte non aveva voluto proteggerci dalle </w:t>
      </w:r>
      <w:r w:rsidR="0008660E" w:rsidRPr="003458F8">
        <w:rPr>
          <w:i w:val="0"/>
          <w:sz w:val="25"/>
          <w:szCs w:val="25"/>
        </w:rPr>
        <w:t xml:space="preserve">cattive </w:t>
      </w:r>
      <w:r w:rsidRPr="003458F8">
        <w:rPr>
          <w:i w:val="0"/>
          <w:sz w:val="25"/>
          <w:szCs w:val="25"/>
        </w:rPr>
        <w:t xml:space="preserve">intenzioni delle nostre chimere. </w:t>
      </w:r>
    </w:p>
    <w:p w:rsidR="00103A76" w:rsidRPr="003458F8" w:rsidRDefault="005B16C5" w:rsidP="00AF4FDE">
      <w:pPr>
        <w:spacing w:before="0" w:beforeAutospacing="0" w:after="0" w:afterAutospacing="0"/>
        <w:contextualSpacing/>
        <w:jc w:val="both"/>
        <w:rPr>
          <w:i w:val="0"/>
          <w:sz w:val="25"/>
          <w:szCs w:val="25"/>
        </w:rPr>
      </w:pPr>
      <w:r w:rsidRPr="003458F8">
        <w:rPr>
          <w:i w:val="0"/>
          <w:sz w:val="25"/>
          <w:szCs w:val="25"/>
        </w:rPr>
        <w:t xml:space="preserve">        </w:t>
      </w:r>
      <w:r w:rsidR="00166728" w:rsidRPr="003458F8">
        <w:rPr>
          <w:i w:val="0"/>
          <w:sz w:val="25"/>
          <w:szCs w:val="25"/>
        </w:rPr>
        <w:t>Fi</w:t>
      </w:r>
      <w:r w:rsidR="00412BE3" w:rsidRPr="003458F8">
        <w:rPr>
          <w:i w:val="0"/>
          <w:sz w:val="25"/>
          <w:szCs w:val="25"/>
        </w:rPr>
        <w:t xml:space="preserve">nalmente dopo sette lunghi giorni </w:t>
      </w:r>
      <w:r w:rsidR="00553643" w:rsidRPr="003458F8">
        <w:rPr>
          <w:i w:val="0"/>
          <w:sz w:val="25"/>
          <w:szCs w:val="25"/>
        </w:rPr>
        <w:t>d’</w:t>
      </w:r>
      <w:r w:rsidRPr="003458F8">
        <w:rPr>
          <w:i w:val="0"/>
          <w:sz w:val="25"/>
          <w:szCs w:val="25"/>
        </w:rPr>
        <w:t>insonnia</w:t>
      </w:r>
      <w:r w:rsidR="00166728" w:rsidRPr="003458F8">
        <w:rPr>
          <w:i w:val="0"/>
          <w:sz w:val="25"/>
          <w:szCs w:val="25"/>
        </w:rPr>
        <w:t xml:space="preserve"> concessi del riposo al corpo</w:t>
      </w:r>
      <w:r w:rsidRPr="003458F8">
        <w:rPr>
          <w:i w:val="0"/>
          <w:sz w:val="25"/>
          <w:szCs w:val="25"/>
        </w:rPr>
        <w:t xml:space="preserve"> e mi sembrò, durante il sonno, di fluttuare sopra la mia casa</w:t>
      </w:r>
      <w:r w:rsidR="00166728" w:rsidRPr="003458F8">
        <w:rPr>
          <w:i w:val="0"/>
          <w:sz w:val="25"/>
          <w:szCs w:val="25"/>
        </w:rPr>
        <w:t xml:space="preserve"> ma </w:t>
      </w:r>
      <w:r w:rsidRPr="003458F8">
        <w:rPr>
          <w:i w:val="0"/>
          <w:sz w:val="25"/>
          <w:szCs w:val="25"/>
        </w:rPr>
        <w:t>senza peso.</w:t>
      </w:r>
      <w:r w:rsidR="00E96951">
        <w:rPr>
          <w:i w:val="0"/>
          <w:sz w:val="25"/>
          <w:szCs w:val="25"/>
        </w:rPr>
        <w:t xml:space="preserve"> </w:t>
      </w:r>
      <w:r w:rsidRPr="003458F8">
        <w:rPr>
          <w:i w:val="0"/>
          <w:sz w:val="25"/>
          <w:szCs w:val="25"/>
        </w:rPr>
        <w:t xml:space="preserve">Sentivo il vento tra gli </w:t>
      </w:r>
      <w:r w:rsidR="0008660E" w:rsidRPr="003458F8">
        <w:rPr>
          <w:i w:val="0"/>
          <w:sz w:val="25"/>
          <w:szCs w:val="25"/>
        </w:rPr>
        <w:t>alberi, anche se</w:t>
      </w:r>
      <w:r w:rsidR="00553643" w:rsidRPr="003458F8">
        <w:rPr>
          <w:i w:val="0"/>
          <w:sz w:val="25"/>
          <w:szCs w:val="25"/>
        </w:rPr>
        <w:t xml:space="preserve"> </w:t>
      </w:r>
      <w:r w:rsidRPr="003458F8">
        <w:rPr>
          <w:i w:val="0"/>
          <w:sz w:val="25"/>
          <w:szCs w:val="25"/>
        </w:rPr>
        <w:t>no</w:t>
      </w:r>
      <w:r w:rsidR="00166728" w:rsidRPr="003458F8">
        <w:rPr>
          <w:i w:val="0"/>
          <w:sz w:val="25"/>
          <w:szCs w:val="25"/>
        </w:rPr>
        <w:t>n mi sfiorava nemmeno mentre guardavo</w:t>
      </w:r>
      <w:r w:rsidRPr="003458F8">
        <w:rPr>
          <w:i w:val="0"/>
          <w:sz w:val="25"/>
          <w:szCs w:val="25"/>
        </w:rPr>
        <w:t xml:space="preserve"> dentro la mia </w:t>
      </w:r>
      <w:r w:rsidR="00553643" w:rsidRPr="003458F8">
        <w:rPr>
          <w:i w:val="0"/>
          <w:sz w:val="25"/>
          <w:szCs w:val="25"/>
        </w:rPr>
        <w:t>stanza da letto</w:t>
      </w:r>
      <w:r w:rsidRPr="003458F8">
        <w:rPr>
          <w:i w:val="0"/>
          <w:sz w:val="25"/>
          <w:szCs w:val="25"/>
        </w:rPr>
        <w:t xml:space="preserve"> </w:t>
      </w:r>
      <w:r w:rsidR="00166728" w:rsidRPr="003458F8">
        <w:rPr>
          <w:i w:val="0"/>
          <w:sz w:val="25"/>
          <w:szCs w:val="25"/>
        </w:rPr>
        <w:t xml:space="preserve">cercando di capire </w:t>
      </w:r>
      <w:r w:rsidRPr="003458F8">
        <w:rPr>
          <w:i w:val="0"/>
          <w:sz w:val="25"/>
          <w:szCs w:val="25"/>
        </w:rPr>
        <w:t>come due corpi abbracciati si soddisfa</w:t>
      </w:r>
      <w:r w:rsidR="00166728" w:rsidRPr="003458F8">
        <w:rPr>
          <w:i w:val="0"/>
          <w:sz w:val="25"/>
          <w:szCs w:val="25"/>
        </w:rPr>
        <w:t>no</w:t>
      </w:r>
      <w:r w:rsidRPr="003458F8">
        <w:rPr>
          <w:i w:val="0"/>
          <w:sz w:val="25"/>
          <w:szCs w:val="25"/>
        </w:rPr>
        <w:t xml:space="preserve"> vano a vicenda.</w:t>
      </w:r>
      <w:r w:rsidR="00103A76" w:rsidRPr="003458F8">
        <w:rPr>
          <w:i w:val="0"/>
          <w:sz w:val="25"/>
          <w:szCs w:val="25"/>
        </w:rPr>
        <w:t xml:space="preserve"> Il volo nell’altra dimensione aveva avuto la capacità di generare nuove domande, su di me, su Mary </w:t>
      </w:r>
      <w:proofErr w:type="spellStart"/>
      <w:r w:rsidR="00103A76" w:rsidRPr="003458F8">
        <w:rPr>
          <w:i w:val="0"/>
          <w:sz w:val="25"/>
          <w:szCs w:val="25"/>
        </w:rPr>
        <w:t>Ann</w:t>
      </w:r>
      <w:proofErr w:type="spellEnd"/>
      <w:r w:rsidR="00103A76" w:rsidRPr="003458F8">
        <w:rPr>
          <w:i w:val="0"/>
          <w:sz w:val="25"/>
          <w:szCs w:val="25"/>
        </w:rPr>
        <w:t xml:space="preserve"> e su quella vicenda</w:t>
      </w:r>
      <w:r w:rsidR="0008660E" w:rsidRPr="003458F8">
        <w:rPr>
          <w:i w:val="0"/>
          <w:sz w:val="25"/>
          <w:szCs w:val="25"/>
        </w:rPr>
        <w:t xml:space="preserve"> </w:t>
      </w:r>
      <w:r w:rsidR="00103A76" w:rsidRPr="003458F8">
        <w:rPr>
          <w:i w:val="0"/>
          <w:sz w:val="25"/>
          <w:szCs w:val="25"/>
        </w:rPr>
        <w:t xml:space="preserve">così complicata. Mi sentivo il frutto di un esperimento fallito. Forse qualcuno mi stava usando come cavia, qualcuno capace di manipolare non solo la gente ma anche i suoi pensieri. Stavo ancora fluttuando quando </w:t>
      </w:r>
      <w:r w:rsidR="00877AFD" w:rsidRPr="003458F8">
        <w:rPr>
          <w:i w:val="0"/>
          <w:sz w:val="25"/>
          <w:szCs w:val="25"/>
        </w:rPr>
        <w:t>caddi</w:t>
      </w:r>
      <w:r w:rsidR="00103A76" w:rsidRPr="003458F8">
        <w:rPr>
          <w:i w:val="0"/>
          <w:sz w:val="25"/>
          <w:szCs w:val="25"/>
        </w:rPr>
        <w:t xml:space="preserve"> in un profondo burrone dell’inconscio, Al Diavolo</w:t>
      </w:r>
      <w:r w:rsidR="00490E6C" w:rsidRPr="003458F8">
        <w:rPr>
          <w:i w:val="0"/>
          <w:sz w:val="25"/>
          <w:szCs w:val="25"/>
        </w:rPr>
        <w:t>!</w:t>
      </w:r>
      <w:r w:rsidR="00103A76" w:rsidRPr="003458F8">
        <w:rPr>
          <w:i w:val="0"/>
          <w:sz w:val="25"/>
          <w:szCs w:val="25"/>
        </w:rPr>
        <w:t xml:space="preserve"> </w:t>
      </w:r>
      <w:r w:rsidR="00490E6C" w:rsidRPr="003458F8">
        <w:rPr>
          <w:i w:val="0"/>
          <w:sz w:val="25"/>
          <w:szCs w:val="25"/>
        </w:rPr>
        <w:t>Pensai</w:t>
      </w:r>
      <w:r w:rsidR="00103A76" w:rsidRPr="003458F8">
        <w:rPr>
          <w:i w:val="0"/>
          <w:sz w:val="25"/>
          <w:szCs w:val="25"/>
        </w:rPr>
        <w:t>, “Tutte le cose che sortiscono un effetto hanno una causa ed io saprò scoprirla!”</w:t>
      </w:r>
    </w:p>
    <w:p w:rsidR="007C6CAB" w:rsidRPr="003458F8" w:rsidRDefault="005B16C5" w:rsidP="00AF4FDE">
      <w:pPr>
        <w:spacing w:before="0" w:beforeAutospacing="0" w:after="0" w:afterAutospacing="0"/>
        <w:contextualSpacing/>
        <w:jc w:val="both"/>
        <w:rPr>
          <w:i w:val="0"/>
          <w:sz w:val="25"/>
          <w:szCs w:val="25"/>
        </w:rPr>
      </w:pPr>
      <w:r w:rsidRPr="003458F8">
        <w:rPr>
          <w:i w:val="0"/>
          <w:sz w:val="25"/>
          <w:szCs w:val="25"/>
        </w:rPr>
        <w:t xml:space="preserve">Il mio tormento maggiore </w:t>
      </w:r>
      <w:r w:rsidR="0008660E" w:rsidRPr="003458F8">
        <w:rPr>
          <w:i w:val="0"/>
          <w:sz w:val="25"/>
          <w:szCs w:val="25"/>
        </w:rPr>
        <w:t>era che</w:t>
      </w:r>
      <w:r w:rsidRPr="003458F8">
        <w:rPr>
          <w:i w:val="0"/>
          <w:sz w:val="25"/>
          <w:szCs w:val="25"/>
        </w:rPr>
        <w:t xml:space="preserve"> nulla di quelle mie parure inconsce, ero riuscito ad allontanare. </w:t>
      </w:r>
    </w:p>
    <w:p w:rsidR="007C6CAB" w:rsidRPr="003458F8" w:rsidRDefault="005B16C5" w:rsidP="00AF4FDE">
      <w:pPr>
        <w:spacing w:before="0" w:beforeAutospacing="0" w:after="0" w:afterAutospacing="0"/>
        <w:contextualSpacing/>
        <w:jc w:val="both"/>
        <w:rPr>
          <w:i w:val="0"/>
          <w:sz w:val="25"/>
          <w:szCs w:val="25"/>
        </w:rPr>
      </w:pPr>
      <w:r w:rsidRPr="003458F8">
        <w:rPr>
          <w:i w:val="0"/>
          <w:sz w:val="25"/>
          <w:szCs w:val="25"/>
        </w:rPr>
        <w:t xml:space="preserve">Orribili mostri marini, fantasmi con alghe al posto di carni, barche e navi come patiboli per povera gente ignara del nero destino </w:t>
      </w:r>
      <w:r w:rsidR="00044DE6" w:rsidRPr="003458F8">
        <w:rPr>
          <w:i w:val="0"/>
          <w:sz w:val="25"/>
          <w:szCs w:val="25"/>
        </w:rPr>
        <w:t>cui</w:t>
      </w:r>
      <w:r w:rsidRPr="003458F8">
        <w:rPr>
          <w:i w:val="0"/>
          <w:sz w:val="25"/>
          <w:szCs w:val="25"/>
        </w:rPr>
        <w:t xml:space="preserve"> andavano contro </w:t>
      </w:r>
      <w:r w:rsidR="00553643" w:rsidRPr="003458F8">
        <w:rPr>
          <w:i w:val="0"/>
          <w:sz w:val="25"/>
          <w:szCs w:val="25"/>
        </w:rPr>
        <w:t>e</w:t>
      </w:r>
      <w:r w:rsidRPr="003458F8">
        <w:rPr>
          <w:i w:val="0"/>
          <w:sz w:val="25"/>
          <w:szCs w:val="25"/>
        </w:rPr>
        <w:t xml:space="preserve"> ancora Conrad con le sue braccia agitate </w:t>
      </w:r>
      <w:r w:rsidR="00490E6C" w:rsidRPr="003458F8">
        <w:rPr>
          <w:i w:val="0"/>
          <w:sz w:val="25"/>
          <w:szCs w:val="25"/>
        </w:rPr>
        <w:t>e</w:t>
      </w:r>
      <w:r w:rsidRPr="003458F8">
        <w:rPr>
          <w:i w:val="0"/>
          <w:sz w:val="25"/>
          <w:szCs w:val="25"/>
        </w:rPr>
        <w:t xml:space="preserve"> il rumore delle onde di un oceano burrascoso. </w:t>
      </w:r>
    </w:p>
    <w:p w:rsidR="00BD0534" w:rsidRPr="003458F8" w:rsidRDefault="005B16C5" w:rsidP="00AF4FDE">
      <w:pPr>
        <w:spacing w:before="0" w:beforeAutospacing="0" w:after="0" w:afterAutospacing="0"/>
        <w:contextualSpacing/>
        <w:jc w:val="both"/>
        <w:rPr>
          <w:i w:val="0"/>
          <w:sz w:val="25"/>
          <w:szCs w:val="25"/>
        </w:rPr>
      </w:pPr>
      <w:r w:rsidRPr="003458F8">
        <w:rPr>
          <w:i w:val="0"/>
          <w:sz w:val="25"/>
          <w:szCs w:val="25"/>
        </w:rPr>
        <w:t xml:space="preserve">Sapevo o meglio sentivo che quelli non erano dei </w:t>
      </w:r>
      <w:r w:rsidR="00F05A2D" w:rsidRPr="003458F8">
        <w:rPr>
          <w:i w:val="0"/>
          <w:sz w:val="25"/>
          <w:szCs w:val="25"/>
        </w:rPr>
        <w:t xml:space="preserve">veri </w:t>
      </w:r>
      <w:r w:rsidRPr="003458F8">
        <w:rPr>
          <w:i w:val="0"/>
          <w:sz w:val="25"/>
          <w:szCs w:val="25"/>
        </w:rPr>
        <w:t xml:space="preserve">sogni perché il mio sonno era profondo e quieto, percepivo </w:t>
      </w:r>
      <w:r w:rsidR="00F05A2D" w:rsidRPr="003458F8">
        <w:rPr>
          <w:i w:val="0"/>
          <w:sz w:val="25"/>
          <w:szCs w:val="25"/>
        </w:rPr>
        <w:t>una costante pressione da parte di alcuni pensieri di cui non riuscivo a liberarmi.</w:t>
      </w:r>
    </w:p>
    <w:p w:rsidR="00F05A2D" w:rsidRPr="003458F8" w:rsidRDefault="00F05A2D" w:rsidP="00AF4FDE">
      <w:pPr>
        <w:spacing w:before="0" w:beforeAutospacing="0" w:after="0" w:afterAutospacing="0"/>
        <w:contextualSpacing/>
        <w:jc w:val="both"/>
        <w:rPr>
          <w:i w:val="0"/>
          <w:sz w:val="25"/>
          <w:szCs w:val="25"/>
        </w:rPr>
      </w:pPr>
      <w:r w:rsidRPr="003458F8">
        <w:rPr>
          <w:i w:val="0"/>
          <w:sz w:val="25"/>
          <w:szCs w:val="25"/>
        </w:rPr>
        <w:t>L’alba aveva fatto appoggiare dolcemente un sottile raggio di luce sui miei occhi. Il mio corpo completamente rilassato riuscì a stirarsi per dare modo agli occhi di aprirsi verso il sereno di una nuova giornata.</w:t>
      </w:r>
    </w:p>
    <w:p w:rsidR="00F05A2D" w:rsidRPr="003458F8" w:rsidRDefault="00F05A2D" w:rsidP="00AF4FDE">
      <w:pPr>
        <w:spacing w:before="0" w:beforeAutospacing="0" w:after="0" w:afterAutospacing="0"/>
        <w:contextualSpacing/>
        <w:jc w:val="both"/>
        <w:rPr>
          <w:i w:val="0"/>
          <w:sz w:val="25"/>
          <w:szCs w:val="25"/>
        </w:rPr>
      </w:pPr>
      <w:r w:rsidRPr="003458F8">
        <w:rPr>
          <w:i w:val="0"/>
          <w:sz w:val="25"/>
          <w:szCs w:val="25"/>
        </w:rPr>
        <w:t>Quel lungo riposo mi aveva fatto bene e sorrisi sapendo con chi dovevo condividere il mio stato di serenità.</w:t>
      </w:r>
    </w:p>
    <w:p w:rsidR="00F05A2D" w:rsidRPr="003458F8" w:rsidRDefault="00F05A2D" w:rsidP="00AF4FDE">
      <w:pPr>
        <w:spacing w:before="0" w:beforeAutospacing="0" w:after="0" w:afterAutospacing="0"/>
        <w:contextualSpacing/>
        <w:jc w:val="both"/>
        <w:rPr>
          <w:i w:val="0"/>
          <w:sz w:val="25"/>
          <w:szCs w:val="25"/>
        </w:rPr>
      </w:pPr>
      <w:r w:rsidRPr="003458F8">
        <w:rPr>
          <w:i w:val="0"/>
          <w:sz w:val="25"/>
          <w:szCs w:val="25"/>
        </w:rPr>
        <w:lastRenderedPageBreak/>
        <w:t xml:space="preserve">Girai il capo per salutare </w:t>
      </w:r>
      <w:proofErr w:type="spellStart"/>
      <w:r w:rsidR="007F7F8E" w:rsidRPr="003458F8">
        <w:rPr>
          <w:i w:val="0"/>
          <w:sz w:val="25"/>
          <w:szCs w:val="25"/>
        </w:rPr>
        <w:t>Ann</w:t>
      </w:r>
      <w:proofErr w:type="spellEnd"/>
      <w:r w:rsidR="007F7F8E" w:rsidRPr="003458F8">
        <w:rPr>
          <w:i w:val="0"/>
          <w:sz w:val="25"/>
          <w:szCs w:val="25"/>
        </w:rPr>
        <w:t xml:space="preserve"> ma Dio, il suo cuscino era vuoto e … bagnato.</w:t>
      </w:r>
    </w:p>
    <w:p w:rsidR="007F7F8E" w:rsidRPr="003458F8" w:rsidRDefault="007F7F8E" w:rsidP="00AF4FDE">
      <w:pPr>
        <w:spacing w:before="0" w:beforeAutospacing="0" w:after="0" w:afterAutospacing="0"/>
        <w:contextualSpacing/>
        <w:jc w:val="both"/>
        <w:rPr>
          <w:i w:val="0"/>
          <w:sz w:val="25"/>
          <w:szCs w:val="25"/>
        </w:rPr>
      </w:pPr>
      <w:r w:rsidRPr="003458F8">
        <w:rPr>
          <w:i w:val="0"/>
          <w:sz w:val="25"/>
          <w:szCs w:val="25"/>
        </w:rPr>
        <w:t xml:space="preserve">Caddi dal letto e corsi a controllare le lenzuola. Infilai la mano sotto le coperte e sentì che il suo posto era ancora caldo, lei non era </w:t>
      </w:r>
      <w:r w:rsidR="00044DE6" w:rsidRPr="003458F8">
        <w:rPr>
          <w:i w:val="0"/>
          <w:sz w:val="25"/>
          <w:szCs w:val="25"/>
        </w:rPr>
        <w:t>stata</w:t>
      </w:r>
      <w:r w:rsidRPr="003458F8">
        <w:rPr>
          <w:i w:val="0"/>
          <w:sz w:val="25"/>
          <w:szCs w:val="25"/>
        </w:rPr>
        <w:t xml:space="preserve"> un sogno ed io non ero pazzo, aveva dormito con me ne ero certo. Alzando gli occhi vidi l’acqua scendere dalla sponda del letto, provai ad assaggiarla per poi sputarla perché era dannatamente salata.</w:t>
      </w:r>
    </w:p>
    <w:p w:rsidR="007F7F8E" w:rsidRPr="003458F8" w:rsidRDefault="007F7F8E" w:rsidP="00AF4FDE">
      <w:pPr>
        <w:spacing w:before="0" w:beforeAutospacing="0" w:after="0" w:afterAutospacing="0"/>
        <w:contextualSpacing/>
        <w:jc w:val="both"/>
        <w:rPr>
          <w:i w:val="0"/>
          <w:sz w:val="25"/>
          <w:szCs w:val="25"/>
        </w:rPr>
      </w:pPr>
      <w:r w:rsidRPr="003458F8">
        <w:rPr>
          <w:i w:val="0"/>
          <w:sz w:val="25"/>
          <w:szCs w:val="25"/>
        </w:rPr>
        <w:t xml:space="preserve">I vestiti di Mary </w:t>
      </w:r>
      <w:proofErr w:type="spellStart"/>
      <w:r w:rsidRPr="003458F8">
        <w:rPr>
          <w:i w:val="0"/>
          <w:sz w:val="25"/>
          <w:szCs w:val="25"/>
        </w:rPr>
        <w:t>Ann</w:t>
      </w:r>
      <w:proofErr w:type="spellEnd"/>
      <w:r w:rsidRPr="003458F8">
        <w:rPr>
          <w:i w:val="0"/>
          <w:sz w:val="25"/>
          <w:szCs w:val="25"/>
        </w:rPr>
        <w:t xml:space="preserve"> erano sul pavimento come li avevamo lasciati la notte prima. La chiamai ad alta </w:t>
      </w:r>
      <w:r w:rsidR="00A86723" w:rsidRPr="003458F8">
        <w:rPr>
          <w:i w:val="0"/>
          <w:sz w:val="25"/>
          <w:szCs w:val="25"/>
        </w:rPr>
        <w:t xml:space="preserve">voce ma non mi rispose nessuno. </w:t>
      </w:r>
    </w:p>
    <w:p w:rsidR="00A86723" w:rsidRPr="003458F8" w:rsidRDefault="00A86723" w:rsidP="00AF4FDE">
      <w:pPr>
        <w:spacing w:before="0" w:beforeAutospacing="0" w:after="0" w:afterAutospacing="0"/>
        <w:contextualSpacing/>
        <w:jc w:val="both"/>
        <w:rPr>
          <w:i w:val="0"/>
          <w:sz w:val="25"/>
          <w:szCs w:val="25"/>
        </w:rPr>
      </w:pPr>
      <w:r w:rsidRPr="003458F8">
        <w:rPr>
          <w:i w:val="0"/>
          <w:sz w:val="25"/>
          <w:szCs w:val="25"/>
        </w:rPr>
        <w:t>Andai in bagno per svuotare la vescica dolorante</w:t>
      </w:r>
      <w:r w:rsidR="00B35C35" w:rsidRPr="003458F8">
        <w:rPr>
          <w:i w:val="0"/>
          <w:sz w:val="25"/>
          <w:szCs w:val="25"/>
        </w:rPr>
        <w:t xml:space="preserve"> e buttarmi dell’acqua fredda sul viso</w:t>
      </w:r>
      <w:r w:rsidRPr="003458F8">
        <w:rPr>
          <w:i w:val="0"/>
          <w:sz w:val="25"/>
          <w:szCs w:val="25"/>
        </w:rPr>
        <w:t xml:space="preserve">. Lo specchio guardava un uomo che non ero io, il viso segnato da profonde occhiaie, il bernoccolo col livido a forma di cerchio sopra il naso sembrava </w:t>
      </w:r>
      <w:r w:rsidR="009B2B2F" w:rsidRPr="003458F8">
        <w:rPr>
          <w:i w:val="0"/>
          <w:sz w:val="25"/>
          <w:szCs w:val="25"/>
        </w:rPr>
        <w:t>una grande piaga</w:t>
      </w:r>
      <w:r w:rsidRPr="003458F8">
        <w:rPr>
          <w:i w:val="0"/>
          <w:sz w:val="25"/>
          <w:szCs w:val="25"/>
        </w:rPr>
        <w:t xml:space="preserve">, mentre le mie mani e le braccia </w:t>
      </w:r>
      <w:r w:rsidR="00490E6C" w:rsidRPr="003458F8">
        <w:rPr>
          <w:i w:val="0"/>
          <w:sz w:val="25"/>
          <w:szCs w:val="25"/>
        </w:rPr>
        <w:t>e</w:t>
      </w:r>
      <w:r w:rsidRPr="003458F8">
        <w:rPr>
          <w:i w:val="0"/>
          <w:sz w:val="25"/>
          <w:szCs w:val="25"/>
        </w:rPr>
        <w:t xml:space="preserve"> il corpo intero era segnato dai morsi. Presi la tuta dopo essermi lavato il viso e corsi nuovamente </w:t>
      </w:r>
      <w:r w:rsidR="00044DE6" w:rsidRPr="003458F8">
        <w:rPr>
          <w:i w:val="0"/>
          <w:sz w:val="25"/>
          <w:szCs w:val="25"/>
        </w:rPr>
        <w:t>a</w:t>
      </w:r>
      <w:r w:rsidRPr="003458F8">
        <w:rPr>
          <w:i w:val="0"/>
          <w:sz w:val="25"/>
          <w:szCs w:val="25"/>
        </w:rPr>
        <w:t xml:space="preserve"> ispezionare la casa. </w:t>
      </w:r>
    </w:p>
    <w:p w:rsidR="00A86723" w:rsidRPr="003458F8" w:rsidRDefault="00A86723" w:rsidP="00AF4FDE">
      <w:pPr>
        <w:spacing w:before="0" w:beforeAutospacing="0" w:after="0" w:afterAutospacing="0"/>
        <w:contextualSpacing/>
        <w:jc w:val="both"/>
        <w:rPr>
          <w:i w:val="0"/>
          <w:sz w:val="25"/>
          <w:szCs w:val="25"/>
        </w:rPr>
      </w:pPr>
      <w:r w:rsidRPr="003458F8">
        <w:rPr>
          <w:i w:val="0"/>
          <w:sz w:val="25"/>
          <w:szCs w:val="25"/>
        </w:rPr>
        <w:t xml:space="preserve">La luce del sole aveva illuminato tutte le stanze e non c’era alcun disordine; il divano </w:t>
      </w:r>
      <w:r w:rsidR="00490E6C" w:rsidRPr="003458F8">
        <w:rPr>
          <w:i w:val="0"/>
          <w:sz w:val="25"/>
          <w:szCs w:val="25"/>
        </w:rPr>
        <w:t>con i</w:t>
      </w:r>
      <w:r w:rsidRPr="003458F8">
        <w:rPr>
          <w:i w:val="0"/>
          <w:sz w:val="25"/>
          <w:szCs w:val="25"/>
        </w:rPr>
        <w:t xml:space="preserve"> suoi cuscini gonfi sembrava non aver ospitato il corpo della ragazza, in cucina</w:t>
      </w:r>
      <w:r w:rsidR="00073B73" w:rsidRPr="003458F8">
        <w:rPr>
          <w:i w:val="0"/>
          <w:sz w:val="25"/>
          <w:szCs w:val="25"/>
        </w:rPr>
        <w:t xml:space="preserve"> c’era</w:t>
      </w:r>
      <w:r w:rsidR="001B492B" w:rsidRPr="003458F8">
        <w:rPr>
          <w:i w:val="0"/>
          <w:sz w:val="25"/>
          <w:szCs w:val="25"/>
        </w:rPr>
        <w:t xml:space="preserve"> </w:t>
      </w:r>
      <w:r w:rsidRPr="003458F8">
        <w:rPr>
          <w:i w:val="0"/>
          <w:sz w:val="25"/>
          <w:szCs w:val="25"/>
        </w:rPr>
        <w:t xml:space="preserve">solo una tazza </w:t>
      </w:r>
      <w:r w:rsidR="00073B73" w:rsidRPr="003458F8">
        <w:rPr>
          <w:i w:val="0"/>
          <w:sz w:val="25"/>
          <w:szCs w:val="25"/>
        </w:rPr>
        <w:t>rovesciata nel lavandino</w:t>
      </w:r>
      <w:r w:rsidR="001B492B" w:rsidRPr="003458F8">
        <w:rPr>
          <w:i w:val="0"/>
          <w:sz w:val="25"/>
          <w:szCs w:val="25"/>
        </w:rPr>
        <w:t>, mentre nella</w:t>
      </w:r>
      <w:r w:rsidR="00073B73" w:rsidRPr="003458F8">
        <w:rPr>
          <w:i w:val="0"/>
          <w:sz w:val="25"/>
          <w:szCs w:val="25"/>
        </w:rPr>
        <w:t xml:space="preserve"> </w:t>
      </w:r>
      <w:r w:rsidR="001B492B" w:rsidRPr="003458F8">
        <w:rPr>
          <w:i w:val="0"/>
          <w:sz w:val="25"/>
          <w:szCs w:val="25"/>
        </w:rPr>
        <w:t>stanza da letto</w:t>
      </w:r>
      <w:r w:rsidR="00073B73" w:rsidRPr="003458F8">
        <w:rPr>
          <w:i w:val="0"/>
          <w:sz w:val="25"/>
          <w:szCs w:val="25"/>
        </w:rPr>
        <w:t xml:space="preserve"> l’unico vestito era la mia camicia arrotolata sul pavimento.</w:t>
      </w:r>
    </w:p>
    <w:p w:rsidR="002918D0" w:rsidRPr="003458F8" w:rsidRDefault="00073B73" w:rsidP="00AF4FDE">
      <w:pPr>
        <w:spacing w:before="0" w:beforeAutospacing="0" w:after="0" w:afterAutospacing="0"/>
        <w:contextualSpacing/>
        <w:jc w:val="both"/>
        <w:rPr>
          <w:i w:val="0"/>
          <w:sz w:val="25"/>
          <w:szCs w:val="25"/>
        </w:rPr>
      </w:pPr>
      <w:r w:rsidRPr="003458F8">
        <w:rPr>
          <w:i w:val="0"/>
          <w:sz w:val="25"/>
          <w:szCs w:val="25"/>
        </w:rPr>
        <w:t xml:space="preserve">Presi le mani per comprimermi il capo, </w:t>
      </w:r>
      <w:r w:rsidR="002918D0" w:rsidRPr="003458F8">
        <w:rPr>
          <w:i w:val="0"/>
          <w:sz w:val="25"/>
          <w:szCs w:val="25"/>
        </w:rPr>
        <w:t xml:space="preserve">sentivo che stato per </w:t>
      </w:r>
      <w:r w:rsidR="009B2B2F" w:rsidRPr="003458F8">
        <w:rPr>
          <w:i w:val="0"/>
          <w:sz w:val="25"/>
          <w:szCs w:val="25"/>
        </w:rPr>
        <w:t>delirare</w:t>
      </w:r>
      <w:r w:rsidR="002918D0" w:rsidRPr="003458F8">
        <w:rPr>
          <w:i w:val="0"/>
          <w:sz w:val="25"/>
          <w:szCs w:val="25"/>
        </w:rPr>
        <w:t xml:space="preserve"> se forse, non ero già impazzito. Dopo aver rovesciato il materasso e buttato le lenzuola nella vasca da </w:t>
      </w:r>
      <w:r w:rsidR="009B2B2F" w:rsidRPr="003458F8">
        <w:rPr>
          <w:i w:val="0"/>
          <w:sz w:val="25"/>
          <w:szCs w:val="25"/>
        </w:rPr>
        <w:t>bagno,</w:t>
      </w:r>
      <w:r w:rsidR="002918D0" w:rsidRPr="003458F8">
        <w:rPr>
          <w:i w:val="0"/>
          <w:sz w:val="25"/>
          <w:szCs w:val="25"/>
        </w:rPr>
        <w:t xml:space="preserve"> tornai a guardare la camera cercando di ricordare tutta la serata. </w:t>
      </w:r>
    </w:p>
    <w:p w:rsidR="002918D0" w:rsidRPr="003458F8" w:rsidRDefault="00A81B8E" w:rsidP="00AF4FDE">
      <w:pPr>
        <w:spacing w:before="0" w:beforeAutospacing="0" w:after="0" w:afterAutospacing="0"/>
        <w:contextualSpacing/>
        <w:jc w:val="both"/>
        <w:rPr>
          <w:i w:val="0"/>
          <w:sz w:val="25"/>
          <w:szCs w:val="25"/>
        </w:rPr>
      </w:pPr>
      <w:r w:rsidRPr="003458F8">
        <w:rPr>
          <w:i w:val="0"/>
          <w:sz w:val="25"/>
          <w:szCs w:val="25"/>
        </w:rPr>
        <w:t>Presi la saggia decisione di telefonare a Charlie.</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“C’è qualcosa che non va, puoi venire.”</w:t>
      </w:r>
    </w:p>
    <w:p w:rsidR="005B16C5" w:rsidRPr="003458F8" w:rsidRDefault="00A81B8E" w:rsidP="00AF4FDE">
      <w:pPr>
        <w:spacing w:before="0" w:beforeAutospacing="0" w:after="0" w:afterAutospacing="0"/>
        <w:contextualSpacing/>
        <w:jc w:val="both"/>
        <w:rPr>
          <w:i w:val="0"/>
          <w:sz w:val="25"/>
          <w:szCs w:val="25"/>
        </w:rPr>
      </w:pPr>
      <w:r w:rsidRPr="003458F8">
        <w:rPr>
          <w:i w:val="0"/>
          <w:sz w:val="25"/>
          <w:szCs w:val="25"/>
        </w:rPr>
        <w:t xml:space="preserve">Sentì solo il grugnito di Charlie in segno di affermazione e dopo il rumore secco del telefono che </w:t>
      </w:r>
      <w:r w:rsidR="00044DE6" w:rsidRPr="003458F8">
        <w:rPr>
          <w:i w:val="0"/>
          <w:sz w:val="25"/>
          <w:szCs w:val="25"/>
        </w:rPr>
        <w:t>era</w:t>
      </w:r>
      <w:r w:rsidRPr="003458F8">
        <w:rPr>
          <w:i w:val="0"/>
          <w:sz w:val="25"/>
          <w:szCs w:val="25"/>
        </w:rPr>
        <w:t xml:space="preserve"> riattaccato.</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Dieci minuti dopo la sua moto si fermava sul prato antistante casa; con scrupolo aprì la porta ispezionando l’area in vista di volti sconosciuti ma non c’era nessuno in giro se non qualche gabbiano affamato che svolazzava imperturbabile sopra la zona.</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“Amico mio, sempre di buon umore eh?”, gli strinsi la mano cercando una sorta di fraterna comprensione.</w:t>
      </w:r>
      <w:r w:rsidR="00532A43" w:rsidRPr="003458F8">
        <w:rPr>
          <w:i w:val="0"/>
          <w:sz w:val="25"/>
          <w:szCs w:val="25"/>
        </w:rPr>
        <w:t xml:space="preserve"> </w:t>
      </w:r>
      <w:r w:rsidRPr="003458F8">
        <w:rPr>
          <w:i w:val="0"/>
          <w:sz w:val="25"/>
          <w:szCs w:val="25"/>
        </w:rPr>
        <w:t xml:space="preserve">“Cosa ti succede </w:t>
      </w:r>
      <w:proofErr w:type="spellStart"/>
      <w:r w:rsidRPr="003458F8">
        <w:rPr>
          <w:i w:val="0"/>
          <w:sz w:val="25"/>
          <w:szCs w:val="25"/>
        </w:rPr>
        <w:t>Birdy</w:t>
      </w:r>
      <w:proofErr w:type="spellEnd"/>
      <w:r w:rsidRPr="003458F8">
        <w:rPr>
          <w:i w:val="0"/>
          <w:sz w:val="25"/>
          <w:szCs w:val="25"/>
        </w:rPr>
        <w:t>? Chi ti disturba</w:t>
      </w:r>
      <w:r w:rsidR="001B492B" w:rsidRPr="003458F8">
        <w:rPr>
          <w:i w:val="0"/>
          <w:sz w:val="25"/>
          <w:szCs w:val="25"/>
        </w:rPr>
        <w:t xml:space="preserve"> o cosa</w:t>
      </w:r>
      <w:r w:rsidR="00B47DE5">
        <w:rPr>
          <w:i w:val="0"/>
          <w:sz w:val="25"/>
          <w:szCs w:val="25"/>
        </w:rPr>
        <w:t>?”</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“Guardami bene e dimmi cosa noti di strano in me</w:t>
      </w:r>
      <w:r w:rsidR="0062416F">
        <w:rPr>
          <w:i w:val="0"/>
          <w:sz w:val="25"/>
          <w:szCs w:val="25"/>
        </w:rPr>
        <w:t>.”</w:t>
      </w:r>
      <w:r w:rsidR="00532A43" w:rsidRPr="003458F8">
        <w:rPr>
          <w:i w:val="0"/>
          <w:sz w:val="25"/>
          <w:szCs w:val="25"/>
        </w:rPr>
        <w:t xml:space="preserve"> </w:t>
      </w:r>
      <w:r w:rsidRPr="003458F8">
        <w:rPr>
          <w:i w:val="0"/>
          <w:sz w:val="25"/>
          <w:szCs w:val="25"/>
        </w:rPr>
        <w:t>Lui mi spinse nell’ombra per evitare la luce del sole accecante e senza proferire parola mi fissò per un interminabile minuto.</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“Non capisco</w:t>
      </w:r>
      <w:r w:rsidR="0062416F">
        <w:rPr>
          <w:i w:val="0"/>
          <w:sz w:val="25"/>
          <w:szCs w:val="25"/>
        </w:rPr>
        <w:t>.”</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“Gua</w:t>
      </w:r>
      <w:r w:rsidR="00216D0D" w:rsidRPr="003458F8">
        <w:rPr>
          <w:i w:val="0"/>
          <w:sz w:val="25"/>
          <w:szCs w:val="25"/>
        </w:rPr>
        <w:t>rdami per favore, guardami bene</w:t>
      </w:r>
      <w:r w:rsidR="00B47DE5">
        <w:rPr>
          <w:i w:val="0"/>
          <w:sz w:val="25"/>
          <w:szCs w:val="25"/>
        </w:rPr>
        <w:t>!”</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“Ti sto guardando bene ma non capisco lo stesso cosa vuoi che io veda. C’è un bernoccolo a forma di piattino da caffè in mezzo alla fronte ma è una cosa talmente evidente che non creda ti serva proprio io per vederlo</w:t>
      </w:r>
      <w:r w:rsidR="0062416F">
        <w:rPr>
          <w:i w:val="0"/>
          <w:sz w:val="25"/>
          <w:szCs w:val="25"/>
        </w:rPr>
        <w:t>.”</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“Vedi questo, questo coso, questo bernoccolo? Guardalo bene! E’ un cerchio Char</w:t>
      </w:r>
      <w:r w:rsidR="00D243F9" w:rsidRPr="003458F8">
        <w:rPr>
          <w:i w:val="0"/>
          <w:sz w:val="25"/>
          <w:szCs w:val="25"/>
        </w:rPr>
        <w:t>lie, ti ricordi il cerchio …</w:t>
      </w:r>
      <w:r w:rsidR="00216D0D" w:rsidRPr="003458F8">
        <w:rPr>
          <w:i w:val="0"/>
          <w:sz w:val="25"/>
          <w:szCs w:val="25"/>
        </w:rPr>
        <w:t>?</w:t>
      </w:r>
      <w:r w:rsidR="00D243F9" w:rsidRPr="003458F8">
        <w:rPr>
          <w:i w:val="0"/>
          <w:sz w:val="25"/>
          <w:szCs w:val="25"/>
        </w:rPr>
        <w:t xml:space="preserve"> No</w:t>
      </w:r>
      <w:r w:rsidRPr="003458F8">
        <w:rPr>
          <w:i w:val="0"/>
          <w:sz w:val="25"/>
          <w:szCs w:val="25"/>
        </w:rPr>
        <w:t>, forse no. Il cerchio d’acqua Charlie</w:t>
      </w:r>
      <w:r w:rsidR="00B47DE5">
        <w:rPr>
          <w:i w:val="0"/>
          <w:sz w:val="25"/>
          <w:szCs w:val="25"/>
        </w:rPr>
        <w:t>?”</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“Oh, quel cerchio d’acqua</w:t>
      </w:r>
      <w:r w:rsidR="000721E5" w:rsidRPr="003458F8">
        <w:rPr>
          <w:i w:val="0"/>
          <w:sz w:val="25"/>
          <w:szCs w:val="25"/>
        </w:rPr>
        <w:t xml:space="preserve"> </w:t>
      </w:r>
      <w:r w:rsidRPr="003458F8">
        <w:rPr>
          <w:i w:val="0"/>
          <w:sz w:val="25"/>
          <w:szCs w:val="25"/>
        </w:rPr>
        <w:t>…</w:t>
      </w:r>
      <w:r w:rsidR="00B47DE5">
        <w:rPr>
          <w:i w:val="0"/>
          <w:sz w:val="25"/>
          <w:szCs w:val="25"/>
        </w:rPr>
        <w:t>!”</w:t>
      </w:r>
    </w:p>
    <w:p w:rsidR="00A81B8E" w:rsidRPr="003458F8" w:rsidRDefault="00A81B8E" w:rsidP="00AF4FDE">
      <w:pPr>
        <w:spacing w:before="0" w:beforeAutospacing="0" w:after="0" w:afterAutospacing="0"/>
        <w:contextualSpacing/>
        <w:jc w:val="both"/>
        <w:rPr>
          <w:i w:val="0"/>
          <w:sz w:val="25"/>
          <w:szCs w:val="25"/>
        </w:rPr>
      </w:pPr>
      <w:r w:rsidRPr="003458F8">
        <w:rPr>
          <w:i w:val="0"/>
          <w:sz w:val="25"/>
          <w:szCs w:val="25"/>
        </w:rPr>
        <w:t>“Già! Ma non t’ho fatto venire per questo, si anche per questo ma non solo. Entra in casa</w:t>
      </w:r>
      <w:r w:rsidR="0062416F">
        <w:rPr>
          <w:i w:val="0"/>
          <w:sz w:val="25"/>
          <w:szCs w:val="25"/>
        </w:rPr>
        <w:t>.”</w:t>
      </w:r>
    </w:p>
    <w:p w:rsidR="00D243F9" w:rsidRPr="003458F8" w:rsidRDefault="00D243F9" w:rsidP="00AF4FDE">
      <w:pPr>
        <w:spacing w:before="0" w:beforeAutospacing="0" w:after="0" w:afterAutospacing="0"/>
        <w:contextualSpacing/>
        <w:jc w:val="both"/>
        <w:rPr>
          <w:i w:val="0"/>
          <w:sz w:val="25"/>
          <w:szCs w:val="25"/>
        </w:rPr>
      </w:pPr>
      <w:r w:rsidRPr="003458F8">
        <w:rPr>
          <w:i w:val="0"/>
          <w:sz w:val="25"/>
          <w:szCs w:val="25"/>
        </w:rPr>
        <w:t>Gli raccontai tutto cercando di velare la parte più intima del discorso.</w:t>
      </w:r>
    </w:p>
    <w:p w:rsidR="00D243F9" w:rsidRPr="003458F8" w:rsidRDefault="00D243F9" w:rsidP="00AF4FDE">
      <w:pPr>
        <w:spacing w:before="0" w:beforeAutospacing="0" w:after="0" w:afterAutospacing="0"/>
        <w:contextualSpacing/>
        <w:jc w:val="both"/>
        <w:rPr>
          <w:i w:val="0"/>
          <w:sz w:val="25"/>
          <w:szCs w:val="25"/>
        </w:rPr>
      </w:pPr>
      <w:r w:rsidRPr="003458F8">
        <w:rPr>
          <w:i w:val="0"/>
          <w:sz w:val="25"/>
          <w:szCs w:val="25"/>
        </w:rPr>
        <w:t>“Allora siete stati insieme</w:t>
      </w:r>
      <w:r w:rsidR="00B47DE5">
        <w:rPr>
          <w:i w:val="0"/>
          <w:sz w:val="25"/>
          <w:szCs w:val="25"/>
        </w:rPr>
        <w:t>?”</w:t>
      </w:r>
    </w:p>
    <w:p w:rsidR="00D243F9" w:rsidRPr="003458F8" w:rsidRDefault="00D243F9" w:rsidP="00AF4FDE">
      <w:pPr>
        <w:spacing w:before="0" w:beforeAutospacing="0" w:after="0" w:afterAutospacing="0"/>
        <w:contextualSpacing/>
        <w:jc w:val="both"/>
        <w:rPr>
          <w:i w:val="0"/>
          <w:sz w:val="25"/>
          <w:szCs w:val="25"/>
        </w:rPr>
      </w:pPr>
      <w:r w:rsidRPr="003458F8">
        <w:rPr>
          <w:i w:val="0"/>
          <w:sz w:val="25"/>
          <w:szCs w:val="25"/>
        </w:rPr>
        <w:t>Cercai di non rispondere.</w:t>
      </w:r>
    </w:p>
    <w:p w:rsidR="00D243F9" w:rsidRPr="003458F8" w:rsidRDefault="00D243F9" w:rsidP="00D243F9">
      <w:pPr>
        <w:spacing w:before="0" w:beforeAutospacing="0" w:after="0" w:afterAutospacing="0"/>
        <w:contextualSpacing/>
        <w:jc w:val="both"/>
        <w:rPr>
          <w:i w:val="0"/>
          <w:sz w:val="25"/>
          <w:szCs w:val="25"/>
        </w:rPr>
      </w:pPr>
      <w:r w:rsidRPr="003458F8">
        <w:rPr>
          <w:i w:val="0"/>
          <w:sz w:val="25"/>
          <w:szCs w:val="25"/>
        </w:rPr>
        <w:t>Charlie passeggiava per la casa guardando</w:t>
      </w:r>
      <w:r w:rsidR="00044DE6" w:rsidRPr="003458F8">
        <w:rPr>
          <w:i w:val="0"/>
          <w:sz w:val="25"/>
          <w:szCs w:val="25"/>
        </w:rPr>
        <w:t xml:space="preserve"> </w:t>
      </w:r>
      <w:r w:rsidRPr="003458F8">
        <w:rPr>
          <w:i w:val="0"/>
          <w:sz w:val="25"/>
          <w:szCs w:val="25"/>
        </w:rPr>
        <w:t xml:space="preserve">con una certa ironia il letto rovesciato in giardino </w:t>
      </w:r>
      <w:r w:rsidR="00044DE6" w:rsidRPr="003458F8">
        <w:rPr>
          <w:i w:val="0"/>
          <w:sz w:val="25"/>
          <w:szCs w:val="25"/>
        </w:rPr>
        <w:t>e</w:t>
      </w:r>
      <w:r w:rsidRPr="003458F8">
        <w:rPr>
          <w:i w:val="0"/>
          <w:sz w:val="25"/>
          <w:szCs w:val="25"/>
        </w:rPr>
        <w:t xml:space="preserve"> il materasso appoggiato al muro della siepe</w:t>
      </w:r>
      <w:r w:rsidR="00216D0D" w:rsidRPr="003458F8">
        <w:rPr>
          <w:i w:val="0"/>
          <w:sz w:val="25"/>
          <w:szCs w:val="25"/>
        </w:rPr>
        <w:t xml:space="preserve">, </w:t>
      </w:r>
      <w:r w:rsidRPr="003458F8">
        <w:rPr>
          <w:i w:val="0"/>
          <w:sz w:val="25"/>
          <w:szCs w:val="25"/>
        </w:rPr>
        <w:t>“</w:t>
      </w:r>
      <w:proofErr w:type="spellStart"/>
      <w:r w:rsidRPr="003458F8">
        <w:rPr>
          <w:i w:val="0"/>
          <w:sz w:val="25"/>
          <w:szCs w:val="25"/>
        </w:rPr>
        <w:t>Bird</w:t>
      </w:r>
      <w:proofErr w:type="spellEnd"/>
      <w:r w:rsidR="00216D0D" w:rsidRPr="003458F8">
        <w:rPr>
          <w:i w:val="0"/>
          <w:sz w:val="25"/>
          <w:szCs w:val="25"/>
        </w:rPr>
        <w:t>,</w:t>
      </w:r>
      <w:r w:rsidRPr="003458F8">
        <w:rPr>
          <w:i w:val="0"/>
          <w:sz w:val="25"/>
          <w:szCs w:val="25"/>
        </w:rPr>
        <w:t xml:space="preserve"> stai traslocando nel giardino?”, ma la sua faccia cambiò di espressione appena vide il cuscino al centro di un cerchio d’acqua.</w:t>
      </w:r>
    </w:p>
    <w:p w:rsidR="00D243F9" w:rsidRPr="003458F8" w:rsidRDefault="00D243F9" w:rsidP="00D243F9">
      <w:pPr>
        <w:spacing w:before="0" w:beforeAutospacing="0" w:after="0" w:afterAutospacing="0"/>
        <w:contextualSpacing/>
        <w:jc w:val="both"/>
        <w:rPr>
          <w:i w:val="0"/>
          <w:sz w:val="25"/>
          <w:szCs w:val="25"/>
        </w:rPr>
      </w:pPr>
      <w:r w:rsidRPr="003458F8">
        <w:rPr>
          <w:i w:val="0"/>
          <w:sz w:val="25"/>
          <w:szCs w:val="25"/>
        </w:rPr>
        <w:t>“Forse dovrei chiamare un esorcista</w:t>
      </w:r>
      <w:r w:rsidR="0062416F">
        <w:rPr>
          <w:i w:val="0"/>
          <w:sz w:val="25"/>
          <w:szCs w:val="25"/>
        </w:rPr>
        <w:t>.”</w:t>
      </w:r>
    </w:p>
    <w:p w:rsidR="00D243F9" w:rsidRPr="003458F8" w:rsidRDefault="00D243F9" w:rsidP="00D243F9">
      <w:pPr>
        <w:spacing w:before="0" w:beforeAutospacing="0" w:after="0" w:afterAutospacing="0"/>
        <w:contextualSpacing/>
        <w:jc w:val="both"/>
        <w:rPr>
          <w:i w:val="0"/>
          <w:sz w:val="25"/>
          <w:szCs w:val="25"/>
        </w:rPr>
      </w:pPr>
      <w:r w:rsidRPr="003458F8">
        <w:rPr>
          <w:i w:val="0"/>
          <w:sz w:val="25"/>
          <w:szCs w:val="25"/>
        </w:rPr>
        <w:t>“Forse dovresti chiamare un esorcista.”, e si allontanò pensieroso verso l’ingresso della cucina.</w:t>
      </w:r>
    </w:p>
    <w:p w:rsidR="00D243F9" w:rsidRPr="003458F8" w:rsidRDefault="00D243F9" w:rsidP="00D243F9">
      <w:pPr>
        <w:spacing w:before="0" w:beforeAutospacing="0" w:after="0" w:afterAutospacing="0"/>
        <w:contextualSpacing/>
        <w:jc w:val="both"/>
        <w:rPr>
          <w:i w:val="0"/>
          <w:sz w:val="25"/>
          <w:szCs w:val="25"/>
        </w:rPr>
      </w:pPr>
      <w:r w:rsidRPr="003458F8">
        <w:rPr>
          <w:i w:val="0"/>
          <w:sz w:val="25"/>
          <w:szCs w:val="25"/>
        </w:rPr>
        <w:t>Parlai con Charlie di tutti i miei dubbi e mostrando alcuni dei documenti che mi sembrava portassero la firma dei servizi segreti.</w:t>
      </w:r>
    </w:p>
    <w:p w:rsidR="00D243F9" w:rsidRPr="003458F8" w:rsidRDefault="00D243F9" w:rsidP="00D243F9">
      <w:pPr>
        <w:spacing w:before="0" w:beforeAutospacing="0" w:after="0" w:afterAutospacing="0"/>
        <w:contextualSpacing/>
        <w:jc w:val="both"/>
        <w:rPr>
          <w:i w:val="0"/>
          <w:sz w:val="25"/>
          <w:szCs w:val="25"/>
        </w:rPr>
      </w:pPr>
      <w:r w:rsidRPr="003458F8">
        <w:rPr>
          <w:i w:val="0"/>
          <w:sz w:val="25"/>
          <w:szCs w:val="25"/>
        </w:rPr>
        <w:lastRenderedPageBreak/>
        <w:t xml:space="preserve">“Bruciali </w:t>
      </w:r>
      <w:proofErr w:type="spellStart"/>
      <w:r w:rsidRPr="003458F8">
        <w:rPr>
          <w:i w:val="0"/>
          <w:sz w:val="25"/>
          <w:szCs w:val="25"/>
        </w:rPr>
        <w:t>Birdy</w:t>
      </w:r>
      <w:proofErr w:type="spellEnd"/>
      <w:r w:rsidRPr="003458F8">
        <w:rPr>
          <w:i w:val="0"/>
          <w:sz w:val="25"/>
          <w:szCs w:val="25"/>
        </w:rPr>
        <w:t xml:space="preserve">, questi fogli non portano a nulla di buono, io non capisco perché siano arrivati proprio a te ma </w:t>
      </w:r>
      <w:r w:rsidR="008D1F21" w:rsidRPr="003458F8">
        <w:rPr>
          <w:i w:val="0"/>
          <w:sz w:val="25"/>
          <w:szCs w:val="25"/>
        </w:rPr>
        <w:t xml:space="preserve">se loro non hanno scoperto </w:t>
      </w:r>
      <w:r w:rsidR="00044DE6" w:rsidRPr="003458F8">
        <w:rPr>
          <w:i w:val="0"/>
          <w:sz w:val="25"/>
          <w:szCs w:val="25"/>
        </w:rPr>
        <w:t>nulla,</w:t>
      </w:r>
      <w:r w:rsidR="008D1F21" w:rsidRPr="003458F8">
        <w:rPr>
          <w:i w:val="0"/>
          <w:sz w:val="25"/>
          <w:szCs w:val="25"/>
        </w:rPr>
        <w:t xml:space="preserve"> dubito tu sia la porta sulla verità.”</w:t>
      </w:r>
    </w:p>
    <w:p w:rsidR="008D1F21" w:rsidRPr="003458F8" w:rsidRDefault="008D1F21" w:rsidP="00D243F9">
      <w:pPr>
        <w:spacing w:before="0" w:beforeAutospacing="0" w:after="0" w:afterAutospacing="0"/>
        <w:contextualSpacing/>
        <w:jc w:val="both"/>
        <w:rPr>
          <w:i w:val="0"/>
          <w:sz w:val="25"/>
          <w:szCs w:val="25"/>
        </w:rPr>
      </w:pPr>
      <w:r w:rsidRPr="003458F8">
        <w:rPr>
          <w:i w:val="0"/>
          <w:sz w:val="25"/>
          <w:szCs w:val="25"/>
        </w:rPr>
        <w:t>“La verità</w:t>
      </w:r>
      <w:r w:rsidR="00044DE6" w:rsidRPr="003458F8">
        <w:rPr>
          <w:i w:val="0"/>
          <w:sz w:val="25"/>
          <w:szCs w:val="25"/>
        </w:rPr>
        <w:t>,</w:t>
      </w:r>
      <w:r w:rsidRPr="003458F8">
        <w:rPr>
          <w:i w:val="0"/>
          <w:sz w:val="25"/>
          <w:szCs w:val="25"/>
        </w:rPr>
        <w:t xml:space="preserve"> amico mio è il timbro su quel cartone. Chi mi ha voluto coinvolgere in questa cosa sicuramente sapeva che non ne sarei potuto uscire facilmente o perché mi conosce molto bene o perché voleva lui stesso sfuggire a questa infezione paranormale.”</w:t>
      </w:r>
    </w:p>
    <w:p w:rsidR="00224526" w:rsidRPr="003458F8" w:rsidRDefault="00224526" w:rsidP="00D243F9">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dicevi </w:t>
      </w:r>
      <w:r w:rsidR="005D2D91" w:rsidRPr="003458F8">
        <w:rPr>
          <w:i w:val="0"/>
          <w:sz w:val="25"/>
          <w:szCs w:val="25"/>
        </w:rPr>
        <w:t xml:space="preserve">che </w:t>
      </w:r>
      <w:r w:rsidRPr="003458F8">
        <w:rPr>
          <w:i w:val="0"/>
          <w:sz w:val="25"/>
          <w:szCs w:val="25"/>
        </w:rPr>
        <w:t>dormiva con te</w:t>
      </w:r>
      <w:r w:rsidR="00067D73" w:rsidRPr="003458F8">
        <w:rPr>
          <w:i w:val="0"/>
          <w:sz w:val="25"/>
          <w:szCs w:val="25"/>
        </w:rPr>
        <w:t xml:space="preserve">. Mary </w:t>
      </w:r>
      <w:proofErr w:type="spellStart"/>
      <w:r w:rsidR="00067D73" w:rsidRPr="003458F8">
        <w:rPr>
          <w:i w:val="0"/>
          <w:sz w:val="25"/>
          <w:szCs w:val="25"/>
        </w:rPr>
        <w:t>Ann</w:t>
      </w:r>
      <w:proofErr w:type="spellEnd"/>
      <w:r w:rsidR="00067D73" w:rsidRPr="003458F8">
        <w:rPr>
          <w:i w:val="0"/>
          <w:sz w:val="25"/>
          <w:szCs w:val="25"/>
        </w:rPr>
        <w:t xml:space="preserve">, la piccola Mary </w:t>
      </w:r>
      <w:proofErr w:type="spellStart"/>
      <w:r w:rsidR="00067D73" w:rsidRPr="003458F8">
        <w:rPr>
          <w:i w:val="0"/>
          <w:sz w:val="25"/>
          <w:szCs w:val="25"/>
        </w:rPr>
        <w:t>Ann</w:t>
      </w:r>
      <w:proofErr w:type="spellEnd"/>
      <w:r w:rsidR="00067D73" w:rsidRPr="003458F8">
        <w:rPr>
          <w:i w:val="0"/>
          <w:sz w:val="25"/>
          <w:szCs w:val="25"/>
        </w:rPr>
        <w:t xml:space="preserve">, la figlia di </w:t>
      </w:r>
      <w:proofErr w:type="spellStart"/>
      <w:r w:rsidR="00067D73" w:rsidRPr="003458F8">
        <w:rPr>
          <w:i w:val="0"/>
          <w:sz w:val="25"/>
          <w:szCs w:val="25"/>
        </w:rPr>
        <w:t>Finney</w:t>
      </w:r>
      <w:proofErr w:type="spellEnd"/>
      <w:r w:rsidRPr="003458F8">
        <w:rPr>
          <w:i w:val="0"/>
          <w:sz w:val="25"/>
          <w:szCs w:val="25"/>
        </w:rPr>
        <w:t>?”</w:t>
      </w:r>
    </w:p>
    <w:p w:rsidR="00044DE6" w:rsidRPr="003458F8" w:rsidRDefault="00224526" w:rsidP="00D243F9">
      <w:pPr>
        <w:spacing w:before="0" w:beforeAutospacing="0" w:after="0" w:afterAutospacing="0"/>
        <w:contextualSpacing/>
        <w:jc w:val="both"/>
        <w:rPr>
          <w:i w:val="0"/>
          <w:sz w:val="25"/>
          <w:szCs w:val="25"/>
        </w:rPr>
      </w:pPr>
      <w:r w:rsidRPr="003458F8">
        <w:rPr>
          <w:i w:val="0"/>
          <w:sz w:val="25"/>
          <w:szCs w:val="25"/>
        </w:rPr>
        <w:t>“</w:t>
      </w:r>
      <w:r w:rsidR="00B602FE" w:rsidRPr="003458F8">
        <w:rPr>
          <w:i w:val="0"/>
          <w:sz w:val="25"/>
          <w:szCs w:val="25"/>
        </w:rPr>
        <w:t>Certo!</w:t>
      </w:r>
      <w:r w:rsidR="00E811D8" w:rsidRPr="003458F8">
        <w:rPr>
          <w:i w:val="0"/>
          <w:sz w:val="25"/>
          <w:szCs w:val="25"/>
        </w:rPr>
        <w:t>”, tenevo gli occhi fissi sul cielo per evitare spiegazioni demagogiche e ispirate a</w:t>
      </w:r>
      <w:r w:rsidR="00F82B2E" w:rsidRPr="003458F8">
        <w:rPr>
          <w:i w:val="0"/>
          <w:sz w:val="25"/>
          <w:szCs w:val="25"/>
        </w:rPr>
        <w:t xml:space="preserve"> chissà quale sentimentalismo. </w:t>
      </w:r>
    </w:p>
    <w:p w:rsidR="00224526" w:rsidRPr="003458F8" w:rsidRDefault="00532A43" w:rsidP="00D243F9">
      <w:pPr>
        <w:spacing w:before="0" w:beforeAutospacing="0" w:after="0" w:afterAutospacing="0"/>
        <w:contextualSpacing/>
        <w:jc w:val="both"/>
        <w:rPr>
          <w:i w:val="0"/>
          <w:sz w:val="25"/>
          <w:szCs w:val="25"/>
        </w:rPr>
      </w:pPr>
      <w:r>
        <w:rPr>
          <w:i w:val="0"/>
          <w:sz w:val="25"/>
          <w:szCs w:val="25"/>
        </w:rPr>
        <w:t>“</w:t>
      </w:r>
      <w:r w:rsidR="00F82B2E" w:rsidRPr="003458F8">
        <w:rPr>
          <w:i w:val="0"/>
          <w:sz w:val="25"/>
          <w:szCs w:val="25"/>
        </w:rPr>
        <w:t xml:space="preserve">Credo si sia svegliata </w:t>
      </w:r>
      <w:r w:rsidR="00224526" w:rsidRPr="003458F8">
        <w:rPr>
          <w:i w:val="0"/>
          <w:sz w:val="25"/>
          <w:szCs w:val="25"/>
        </w:rPr>
        <w:t xml:space="preserve">verso l’alba perché per parecchio tempo l’avevo sentita sul mio petto. Anche lei diceva di aver fatto altri sogni ed io non l’avevo ascoltata, pensavo fosse il delirio di una ragazza che si crede veggente. Aveva davvero </w:t>
      </w:r>
      <w:r w:rsidR="00224526" w:rsidRPr="003458F8">
        <w:rPr>
          <w:sz w:val="25"/>
          <w:szCs w:val="25"/>
        </w:rPr>
        <w:t>il dono</w:t>
      </w:r>
      <w:r w:rsidR="00224526" w:rsidRPr="003458F8">
        <w:rPr>
          <w:i w:val="0"/>
          <w:sz w:val="25"/>
          <w:szCs w:val="25"/>
        </w:rPr>
        <w:t xml:space="preserve"> e forse sapeva a cosa andavo incontro</w:t>
      </w:r>
      <w:r w:rsidR="0062416F">
        <w:rPr>
          <w:i w:val="0"/>
          <w:sz w:val="25"/>
          <w:szCs w:val="25"/>
        </w:rPr>
        <w:t>.”</w:t>
      </w:r>
    </w:p>
    <w:p w:rsidR="00224526" w:rsidRPr="003458F8" w:rsidRDefault="00884A50" w:rsidP="00D243F9">
      <w:pPr>
        <w:spacing w:before="0" w:beforeAutospacing="0" w:after="0" w:afterAutospacing="0"/>
        <w:contextualSpacing/>
        <w:jc w:val="both"/>
        <w:rPr>
          <w:i w:val="0"/>
          <w:sz w:val="25"/>
          <w:szCs w:val="25"/>
        </w:rPr>
      </w:pPr>
      <w:r w:rsidRPr="003458F8">
        <w:rPr>
          <w:i w:val="0"/>
          <w:sz w:val="25"/>
          <w:szCs w:val="25"/>
        </w:rPr>
        <w:t xml:space="preserve">“Brucia tutto </w:t>
      </w:r>
      <w:proofErr w:type="spellStart"/>
      <w:r w:rsidRPr="003458F8">
        <w:rPr>
          <w:i w:val="0"/>
          <w:sz w:val="25"/>
          <w:szCs w:val="25"/>
        </w:rPr>
        <w:t>Armet</w:t>
      </w:r>
      <w:proofErr w:type="spellEnd"/>
      <w:r w:rsidRPr="003458F8">
        <w:rPr>
          <w:i w:val="0"/>
          <w:sz w:val="25"/>
          <w:szCs w:val="25"/>
        </w:rPr>
        <w:t>. B</w:t>
      </w:r>
      <w:r w:rsidR="004E7F73" w:rsidRPr="003458F8">
        <w:rPr>
          <w:i w:val="0"/>
          <w:sz w:val="25"/>
          <w:szCs w:val="25"/>
        </w:rPr>
        <w:t xml:space="preserve">rucia tutto nel </w:t>
      </w:r>
      <w:r w:rsidR="00216D0D" w:rsidRPr="003458F8">
        <w:rPr>
          <w:i w:val="0"/>
          <w:sz w:val="25"/>
          <w:szCs w:val="25"/>
        </w:rPr>
        <w:t xml:space="preserve">tuo giardino, prendi </w:t>
      </w:r>
      <w:r w:rsidRPr="003458F8">
        <w:rPr>
          <w:i w:val="0"/>
          <w:sz w:val="25"/>
          <w:szCs w:val="25"/>
        </w:rPr>
        <w:t>quel</w:t>
      </w:r>
      <w:r w:rsidR="004E7F73" w:rsidRPr="003458F8">
        <w:rPr>
          <w:i w:val="0"/>
          <w:sz w:val="25"/>
          <w:szCs w:val="25"/>
        </w:rPr>
        <w:t xml:space="preserve"> cazzo di car</w:t>
      </w:r>
      <w:r w:rsidRPr="003458F8">
        <w:rPr>
          <w:i w:val="0"/>
          <w:sz w:val="25"/>
          <w:szCs w:val="25"/>
        </w:rPr>
        <w:t>tone</w:t>
      </w:r>
      <w:r w:rsidR="00933C34" w:rsidRPr="003458F8">
        <w:rPr>
          <w:i w:val="0"/>
          <w:sz w:val="25"/>
          <w:szCs w:val="25"/>
        </w:rPr>
        <w:t xml:space="preserve"> e buttaci sopra la benzina!</w:t>
      </w:r>
      <w:r w:rsidR="004E7F73" w:rsidRPr="003458F8">
        <w:rPr>
          <w:i w:val="0"/>
          <w:sz w:val="25"/>
          <w:szCs w:val="25"/>
        </w:rPr>
        <w:t xml:space="preserve"> Questa storia sembra il racconto della cripta con la differenza che tu non sei Vincent Price e la fine sembra oscura come la trama</w:t>
      </w:r>
      <w:r w:rsidR="0062416F">
        <w:rPr>
          <w:i w:val="0"/>
          <w:sz w:val="25"/>
          <w:szCs w:val="25"/>
        </w:rPr>
        <w:t>.”</w:t>
      </w:r>
    </w:p>
    <w:p w:rsidR="003732BF" w:rsidRPr="003458F8" w:rsidRDefault="003732BF" w:rsidP="00D243F9">
      <w:pPr>
        <w:spacing w:before="0" w:beforeAutospacing="0" w:after="0" w:afterAutospacing="0"/>
        <w:contextualSpacing/>
        <w:jc w:val="both"/>
        <w:rPr>
          <w:i w:val="0"/>
          <w:sz w:val="25"/>
          <w:szCs w:val="25"/>
        </w:rPr>
      </w:pPr>
      <w:r w:rsidRPr="003458F8">
        <w:rPr>
          <w:i w:val="0"/>
          <w:sz w:val="25"/>
          <w:szCs w:val="25"/>
        </w:rPr>
        <w:t>“Davvero dobbiamo avere paura dei presagi? E se Mary fosse uscita nuda magari in stato di sonnambulismo? Forse prima di sera tornerà qui a riprendersi i vestiti</w:t>
      </w:r>
      <w:r w:rsidR="000721E5" w:rsidRPr="003458F8">
        <w:rPr>
          <w:i w:val="0"/>
          <w:sz w:val="25"/>
          <w:szCs w:val="25"/>
        </w:rPr>
        <w:t xml:space="preserve"> </w:t>
      </w:r>
      <w:r w:rsidRPr="003458F8">
        <w:rPr>
          <w:i w:val="0"/>
          <w:sz w:val="25"/>
          <w:szCs w:val="25"/>
        </w:rPr>
        <w:t>…”</w:t>
      </w:r>
      <w:r w:rsidR="00884A50" w:rsidRPr="003458F8">
        <w:rPr>
          <w:i w:val="0"/>
          <w:sz w:val="25"/>
          <w:szCs w:val="25"/>
        </w:rPr>
        <w:t>.</w:t>
      </w:r>
    </w:p>
    <w:p w:rsidR="003732BF" w:rsidRPr="003458F8" w:rsidRDefault="003732BF" w:rsidP="00D243F9">
      <w:pPr>
        <w:spacing w:before="0" w:beforeAutospacing="0" w:after="0" w:afterAutospacing="0"/>
        <w:contextualSpacing/>
        <w:jc w:val="both"/>
        <w:rPr>
          <w:i w:val="0"/>
          <w:sz w:val="25"/>
          <w:szCs w:val="25"/>
        </w:rPr>
      </w:pPr>
      <w:r w:rsidRPr="003458F8">
        <w:rPr>
          <w:i w:val="0"/>
          <w:sz w:val="25"/>
          <w:szCs w:val="25"/>
        </w:rPr>
        <w:t xml:space="preserve">“Quali vestiti </w:t>
      </w:r>
      <w:proofErr w:type="spellStart"/>
      <w:r w:rsidRPr="003458F8">
        <w:rPr>
          <w:i w:val="0"/>
          <w:sz w:val="25"/>
          <w:szCs w:val="25"/>
        </w:rPr>
        <w:t>Armet</w:t>
      </w:r>
      <w:proofErr w:type="spellEnd"/>
      <w:r w:rsidR="00B47DE5">
        <w:rPr>
          <w:i w:val="0"/>
          <w:sz w:val="25"/>
          <w:szCs w:val="25"/>
        </w:rPr>
        <w:t>?”</w:t>
      </w:r>
    </w:p>
    <w:p w:rsidR="003732BF" w:rsidRPr="003458F8" w:rsidRDefault="003732BF" w:rsidP="00D243F9">
      <w:pPr>
        <w:spacing w:before="0" w:beforeAutospacing="0" w:after="0" w:afterAutospacing="0"/>
        <w:contextualSpacing/>
        <w:jc w:val="both"/>
        <w:rPr>
          <w:i w:val="0"/>
          <w:sz w:val="25"/>
          <w:szCs w:val="25"/>
        </w:rPr>
      </w:pPr>
      <w:r w:rsidRPr="003458F8">
        <w:rPr>
          <w:sz w:val="25"/>
          <w:szCs w:val="25"/>
        </w:rPr>
        <w:t>“</w:t>
      </w:r>
      <w:r w:rsidRPr="003458F8">
        <w:rPr>
          <w:i w:val="0"/>
          <w:sz w:val="25"/>
          <w:szCs w:val="25"/>
        </w:rPr>
        <w:t>Ah già, i vestiti sono svaniti anche loro ma prima di andare in bagno i vestiti c’erano Charlie, lo giuro, c’erano.”</w:t>
      </w:r>
    </w:p>
    <w:p w:rsidR="003732BF" w:rsidRPr="003458F8" w:rsidRDefault="003732BF" w:rsidP="00D243F9">
      <w:pPr>
        <w:spacing w:before="0" w:beforeAutospacing="0" w:after="0" w:afterAutospacing="0"/>
        <w:contextualSpacing/>
        <w:jc w:val="both"/>
        <w:rPr>
          <w:i w:val="0"/>
          <w:sz w:val="25"/>
          <w:szCs w:val="25"/>
        </w:rPr>
      </w:pPr>
      <w:r w:rsidRPr="003458F8">
        <w:rPr>
          <w:i w:val="0"/>
          <w:sz w:val="25"/>
          <w:szCs w:val="25"/>
        </w:rPr>
        <w:t xml:space="preserve">“Brucia tutto </w:t>
      </w:r>
      <w:proofErr w:type="spellStart"/>
      <w:r w:rsidRPr="003458F8">
        <w:rPr>
          <w:i w:val="0"/>
          <w:sz w:val="25"/>
          <w:szCs w:val="25"/>
        </w:rPr>
        <w:t>Birdy</w:t>
      </w:r>
      <w:proofErr w:type="spellEnd"/>
      <w:r w:rsidRPr="003458F8">
        <w:rPr>
          <w:i w:val="0"/>
          <w:sz w:val="25"/>
          <w:szCs w:val="25"/>
        </w:rPr>
        <w:t xml:space="preserve"> e forse abbiamo la speranza di tornare alla normalità</w:t>
      </w:r>
      <w:r w:rsidR="0062416F">
        <w:rPr>
          <w:i w:val="0"/>
          <w:sz w:val="25"/>
          <w:szCs w:val="25"/>
        </w:rPr>
        <w:t>.”</w:t>
      </w:r>
    </w:p>
    <w:p w:rsidR="003732BF" w:rsidRPr="003458F8" w:rsidRDefault="003732BF" w:rsidP="00D243F9">
      <w:pPr>
        <w:spacing w:before="0" w:beforeAutospacing="0" w:after="0" w:afterAutospacing="0"/>
        <w:contextualSpacing/>
        <w:jc w:val="both"/>
        <w:rPr>
          <w:i w:val="0"/>
          <w:sz w:val="25"/>
          <w:szCs w:val="25"/>
        </w:rPr>
      </w:pPr>
      <w:r w:rsidRPr="003458F8">
        <w:rPr>
          <w:i w:val="0"/>
          <w:sz w:val="25"/>
          <w:szCs w:val="25"/>
        </w:rPr>
        <w:t>“Sono solo fogli sulla gente scomparsa nella Baia perché dobbiamo temere dei fogli?”</w:t>
      </w:r>
    </w:p>
    <w:p w:rsidR="003732BF" w:rsidRPr="003458F8" w:rsidRDefault="003732BF" w:rsidP="00D243F9">
      <w:pPr>
        <w:spacing w:before="0" w:beforeAutospacing="0" w:after="0" w:afterAutospacing="0"/>
        <w:contextualSpacing/>
        <w:jc w:val="both"/>
        <w:rPr>
          <w:i w:val="0"/>
          <w:sz w:val="25"/>
          <w:szCs w:val="25"/>
        </w:rPr>
      </w:pPr>
      <w:r w:rsidRPr="003458F8">
        <w:rPr>
          <w:i w:val="0"/>
          <w:sz w:val="25"/>
          <w:szCs w:val="25"/>
        </w:rPr>
        <w:t>“Perché questi fogli hanno la capacit</w:t>
      </w:r>
      <w:r w:rsidR="003B3001" w:rsidRPr="003458F8">
        <w:rPr>
          <w:i w:val="0"/>
          <w:sz w:val="25"/>
          <w:szCs w:val="25"/>
        </w:rPr>
        <w:t xml:space="preserve">à di confonderci e in certi casi questo dovrebbe bastare a metterci in guardia. Io sono una persona obiettiva ma adesso capisco che certi eventi sono come dire, duri </w:t>
      </w:r>
      <w:r w:rsidR="00F82B2E" w:rsidRPr="003458F8">
        <w:rPr>
          <w:i w:val="0"/>
          <w:sz w:val="25"/>
          <w:szCs w:val="25"/>
        </w:rPr>
        <w:t>a</w:t>
      </w:r>
      <w:r w:rsidR="003B3001" w:rsidRPr="003458F8">
        <w:rPr>
          <w:i w:val="0"/>
          <w:sz w:val="25"/>
          <w:szCs w:val="25"/>
        </w:rPr>
        <w:t xml:space="preserve"> essere compresi</w:t>
      </w:r>
      <w:r w:rsidR="0062416F">
        <w:rPr>
          <w:i w:val="0"/>
          <w:sz w:val="25"/>
          <w:szCs w:val="25"/>
        </w:rPr>
        <w:t>.”</w:t>
      </w:r>
    </w:p>
    <w:p w:rsidR="003B3001" w:rsidRPr="003458F8" w:rsidRDefault="003B3001" w:rsidP="00D243F9">
      <w:pPr>
        <w:spacing w:before="0" w:beforeAutospacing="0" w:after="0" w:afterAutospacing="0"/>
        <w:contextualSpacing/>
        <w:jc w:val="both"/>
        <w:rPr>
          <w:i w:val="0"/>
          <w:sz w:val="25"/>
          <w:szCs w:val="25"/>
        </w:rPr>
      </w:pPr>
      <w:r w:rsidRPr="003458F8">
        <w:rPr>
          <w:i w:val="0"/>
          <w:sz w:val="25"/>
          <w:szCs w:val="25"/>
        </w:rPr>
        <w:t>“Sono solo dei fogli, Charlie</w:t>
      </w:r>
      <w:r w:rsidR="00B47DE5">
        <w:rPr>
          <w:i w:val="0"/>
          <w:sz w:val="25"/>
          <w:szCs w:val="25"/>
        </w:rPr>
        <w:t>!”</w:t>
      </w:r>
    </w:p>
    <w:p w:rsidR="000D06B8" w:rsidRPr="003458F8" w:rsidRDefault="000D06B8" w:rsidP="00D243F9">
      <w:pPr>
        <w:spacing w:before="0" w:beforeAutospacing="0" w:after="0" w:afterAutospacing="0"/>
        <w:contextualSpacing/>
        <w:jc w:val="both"/>
        <w:rPr>
          <w:i w:val="0"/>
          <w:sz w:val="25"/>
          <w:szCs w:val="25"/>
        </w:rPr>
      </w:pPr>
      <w:r w:rsidRPr="003458F8">
        <w:rPr>
          <w:i w:val="0"/>
          <w:sz w:val="25"/>
          <w:szCs w:val="25"/>
        </w:rPr>
        <w:t>“Parlami del numero, quanti sono …”</w:t>
      </w:r>
      <w:r w:rsidR="00F82B2E" w:rsidRPr="003458F8">
        <w:rPr>
          <w:i w:val="0"/>
          <w:sz w:val="25"/>
          <w:szCs w:val="25"/>
        </w:rPr>
        <w:t>.</w:t>
      </w:r>
    </w:p>
    <w:p w:rsidR="000D06B8" w:rsidRPr="003458F8" w:rsidRDefault="000D06B8" w:rsidP="00D243F9">
      <w:pPr>
        <w:spacing w:before="0" w:beforeAutospacing="0" w:after="0" w:afterAutospacing="0"/>
        <w:contextualSpacing/>
        <w:jc w:val="both"/>
        <w:rPr>
          <w:i w:val="0"/>
          <w:sz w:val="25"/>
          <w:szCs w:val="25"/>
        </w:rPr>
      </w:pPr>
      <w:r w:rsidRPr="003458F8">
        <w:rPr>
          <w:i w:val="0"/>
          <w:sz w:val="25"/>
          <w:szCs w:val="25"/>
        </w:rPr>
        <w:t xml:space="preserve">“Sono circa </w:t>
      </w:r>
      <w:proofErr w:type="spellStart"/>
      <w:r w:rsidRPr="003458F8">
        <w:rPr>
          <w:i w:val="0"/>
          <w:sz w:val="25"/>
          <w:szCs w:val="25"/>
        </w:rPr>
        <w:t>milledue</w:t>
      </w:r>
      <w:proofErr w:type="spellEnd"/>
      <w:r w:rsidRPr="003458F8">
        <w:rPr>
          <w:i w:val="0"/>
          <w:sz w:val="25"/>
          <w:szCs w:val="25"/>
        </w:rPr>
        <w:t xml:space="preserve"> ma la cosa straordinaria che le imbarcazioni sono quasi il doppio, alcune di queste svanite proprio davanti al porto, altro che Esperimento Philadelphia</w:t>
      </w:r>
      <w:r w:rsidR="0062416F">
        <w:rPr>
          <w:i w:val="0"/>
          <w:sz w:val="25"/>
          <w:szCs w:val="25"/>
        </w:rPr>
        <w:t>.”</w:t>
      </w:r>
    </w:p>
    <w:p w:rsidR="000D06B8" w:rsidRPr="003458F8" w:rsidRDefault="000D06B8" w:rsidP="00D243F9">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w:t>
      </w:r>
      <w:proofErr w:type="spellEnd"/>
      <w:r w:rsidRPr="003458F8">
        <w:rPr>
          <w:i w:val="0"/>
          <w:sz w:val="25"/>
          <w:szCs w:val="25"/>
        </w:rPr>
        <w:t xml:space="preserve"> prova a chiamare Mary </w:t>
      </w:r>
      <w:proofErr w:type="spellStart"/>
      <w:r w:rsidRPr="003458F8">
        <w:rPr>
          <w:i w:val="0"/>
          <w:sz w:val="25"/>
          <w:szCs w:val="25"/>
        </w:rPr>
        <w:t>Ann</w:t>
      </w:r>
      <w:proofErr w:type="spellEnd"/>
      <w:r w:rsidR="0062416F">
        <w:rPr>
          <w:i w:val="0"/>
          <w:sz w:val="25"/>
          <w:szCs w:val="25"/>
        </w:rPr>
        <w:t>.”</w:t>
      </w:r>
    </w:p>
    <w:p w:rsidR="000D06B8" w:rsidRPr="003458F8" w:rsidRDefault="000D06B8" w:rsidP="00D243F9">
      <w:pPr>
        <w:spacing w:before="0" w:beforeAutospacing="0" w:after="0" w:afterAutospacing="0"/>
        <w:contextualSpacing/>
        <w:jc w:val="both"/>
        <w:rPr>
          <w:i w:val="0"/>
          <w:sz w:val="25"/>
          <w:szCs w:val="25"/>
        </w:rPr>
      </w:pPr>
      <w:r w:rsidRPr="003458F8">
        <w:rPr>
          <w:i w:val="0"/>
          <w:sz w:val="25"/>
          <w:szCs w:val="25"/>
        </w:rPr>
        <w:t>Presi il cellulare e notai cosa molto strana che il numero che avevo segnato in rubrica era scomparso.</w:t>
      </w:r>
    </w:p>
    <w:p w:rsidR="0056201A" w:rsidRPr="003458F8" w:rsidRDefault="000D06B8" w:rsidP="00D243F9">
      <w:pPr>
        <w:spacing w:before="0" w:beforeAutospacing="0" w:after="0" w:afterAutospacing="0"/>
        <w:contextualSpacing/>
        <w:jc w:val="both"/>
        <w:rPr>
          <w:i w:val="0"/>
          <w:sz w:val="25"/>
          <w:szCs w:val="25"/>
        </w:rPr>
      </w:pPr>
      <w:r w:rsidRPr="003458F8">
        <w:rPr>
          <w:i w:val="0"/>
          <w:sz w:val="25"/>
          <w:szCs w:val="25"/>
        </w:rPr>
        <w:t>“Fortunatamente …”,</w:t>
      </w:r>
      <w:r w:rsidR="00F82B2E" w:rsidRPr="003458F8">
        <w:rPr>
          <w:i w:val="0"/>
          <w:sz w:val="25"/>
          <w:szCs w:val="25"/>
        </w:rPr>
        <w:t xml:space="preserve"> </w:t>
      </w:r>
      <w:r w:rsidRPr="003458F8">
        <w:rPr>
          <w:i w:val="0"/>
          <w:sz w:val="25"/>
          <w:szCs w:val="25"/>
        </w:rPr>
        <w:t xml:space="preserve">disse Charlie </w:t>
      </w:r>
    </w:p>
    <w:p w:rsidR="000D06B8" w:rsidRPr="003458F8" w:rsidRDefault="000D06B8" w:rsidP="00D243F9">
      <w:pPr>
        <w:spacing w:before="0" w:beforeAutospacing="0" w:after="0" w:afterAutospacing="0"/>
        <w:contextualSpacing/>
        <w:jc w:val="both"/>
        <w:rPr>
          <w:i w:val="0"/>
          <w:sz w:val="25"/>
          <w:szCs w:val="25"/>
        </w:rPr>
      </w:pPr>
      <w:r w:rsidRPr="003458F8">
        <w:rPr>
          <w:i w:val="0"/>
          <w:sz w:val="25"/>
          <w:szCs w:val="25"/>
        </w:rPr>
        <w:t>“Fortunatamente ho il suo numero di casa</w:t>
      </w:r>
      <w:r w:rsidR="0062416F">
        <w:rPr>
          <w:i w:val="0"/>
          <w:sz w:val="25"/>
          <w:szCs w:val="25"/>
        </w:rPr>
        <w:t>.”</w:t>
      </w:r>
    </w:p>
    <w:p w:rsidR="000D06B8" w:rsidRPr="003458F8" w:rsidRDefault="000D06B8" w:rsidP="00D243F9">
      <w:pPr>
        <w:spacing w:before="0" w:beforeAutospacing="0" w:after="0" w:afterAutospacing="0"/>
        <w:contextualSpacing/>
        <w:jc w:val="both"/>
        <w:rPr>
          <w:i w:val="0"/>
          <w:sz w:val="25"/>
          <w:szCs w:val="25"/>
        </w:rPr>
      </w:pPr>
      <w:r w:rsidRPr="003458F8">
        <w:rPr>
          <w:i w:val="0"/>
          <w:sz w:val="25"/>
          <w:szCs w:val="25"/>
        </w:rPr>
        <w:t>“Ma tu come …</w:t>
      </w:r>
      <w:r w:rsidR="00F82B2E" w:rsidRPr="003458F8">
        <w:rPr>
          <w:i w:val="0"/>
          <w:sz w:val="25"/>
          <w:szCs w:val="25"/>
        </w:rPr>
        <w:t xml:space="preserve"> </w:t>
      </w:r>
      <w:r w:rsidR="00B47DE5">
        <w:rPr>
          <w:i w:val="0"/>
          <w:sz w:val="25"/>
          <w:szCs w:val="25"/>
        </w:rPr>
        <w:t>?”</w:t>
      </w:r>
    </w:p>
    <w:p w:rsidR="00523A94" w:rsidRPr="003458F8" w:rsidRDefault="000D06B8" w:rsidP="00D243F9">
      <w:pPr>
        <w:spacing w:before="0" w:beforeAutospacing="0" w:after="0" w:afterAutospacing="0"/>
        <w:contextualSpacing/>
        <w:jc w:val="both"/>
        <w:rPr>
          <w:i w:val="0"/>
          <w:sz w:val="25"/>
          <w:szCs w:val="25"/>
        </w:rPr>
      </w:pPr>
      <w:r w:rsidRPr="003458F8">
        <w:rPr>
          <w:i w:val="0"/>
          <w:sz w:val="25"/>
          <w:szCs w:val="25"/>
        </w:rPr>
        <w:t>“Conoscevo suo padre, sai, questo post</w:t>
      </w:r>
      <w:r w:rsidR="00523A94" w:rsidRPr="003458F8">
        <w:rPr>
          <w:i w:val="0"/>
          <w:sz w:val="25"/>
          <w:szCs w:val="25"/>
        </w:rPr>
        <w:t xml:space="preserve">o è piccolo e quando volevi notizie sicure sul mare il vecchio </w:t>
      </w:r>
      <w:proofErr w:type="spellStart"/>
      <w:r w:rsidR="00523A94" w:rsidRPr="003458F8">
        <w:rPr>
          <w:i w:val="0"/>
          <w:sz w:val="25"/>
          <w:szCs w:val="25"/>
        </w:rPr>
        <w:t>Finney</w:t>
      </w:r>
      <w:proofErr w:type="spellEnd"/>
      <w:r w:rsidR="00523A94" w:rsidRPr="003458F8">
        <w:rPr>
          <w:i w:val="0"/>
          <w:sz w:val="25"/>
          <w:szCs w:val="25"/>
        </w:rPr>
        <w:t xml:space="preserve"> era il miglior </w:t>
      </w:r>
      <w:proofErr w:type="spellStart"/>
      <w:r w:rsidR="00523A94" w:rsidRPr="003458F8">
        <w:rPr>
          <w:i w:val="0"/>
          <w:sz w:val="25"/>
          <w:szCs w:val="25"/>
        </w:rPr>
        <w:t>metereologo</w:t>
      </w:r>
      <w:proofErr w:type="spellEnd"/>
      <w:r w:rsidR="00523A94" w:rsidRPr="003458F8">
        <w:rPr>
          <w:i w:val="0"/>
          <w:sz w:val="25"/>
          <w:szCs w:val="25"/>
        </w:rPr>
        <w:t xml:space="preserve"> in città.”</w:t>
      </w:r>
    </w:p>
    <w:p w:rsidR="000D06B8" w:rsidRPr="003458F8" w:rsidRDefault="00523A94" w:rsidP="00D243F9">
      <w:pPr>
        <w:spacing w:before="0" w:beforeAutospacing="0" w:after="0" w:afterAutospacing="0"/>
        <w:contextualSpacing/>
        <w:jc w:val="both"/>
        <w:rPr>
          <w:i w:val="0"/>
          <w:sz w:val="25"/>
          <w:szCs w:val="25"/>
        </w:rPr>
      </w:pPr>
      <w:r w:rsidRPr="003458F8">
        <w:rPr>
          <w:i w:val="0"/>
          <w:sz w:val="25"/>
          <w:szCs w:val="25"/>
        </w:rPr>
        <w:t xml:space="preserve">“Già, mi ricordo che </w:t>
      </w:r>
      <w:r w:rsidR="00932AD6" w:rsidRPr="003458F8">
        <w:rPr>
          <w:i w:val="0"/>
          <w:sz w:val="25"/>
          <w:szCs w:val="25"/>
        </w:rPr>
        <w:t>mio</w:t>
      </w:r>
      <w:r w:rsidRPr="003458F8">
        <w:rPr>
          <w:i w:val="0"/>
          <w:sz w:val="25"/>
          <w:szCs w:val="25"/>
        </w:rPr>
        <w:t xml:space="preserve"> padre non usciva prima di averlo sentito; le sue previsioni davano una certa sicurezza e</w:t>
      </w:r>
      <w:r w:rsidR="0056201A" w:rsidRPr="003458F8">
        <w:rPr>
          <w:i w:val="0"/>
          <w:sz w:val="25"/>
          <w:szCs w:val="25"/>
        </w:rPr>
        <w:t xml:space="preserve"> </w:t>
      </w:r>
      <w:r w:rsidRPr="003458F8">
        <w:rPr>
          <w:i w:val="0"/>
          <w:sz w:val="25"/>
          <w:szCs w:val="25"/>
        </w:rPr>
        <w:t>credo di non aver mai sentito dire che abbia sbagliato un colpo.”</w:t>
      </w:r>
    </w:p>
    <w:p w:rsidR="007C6CAB" w:rsidRPr="003458F8" w:rsidRDefault="00523A94" w:rsidP="00D243F9">
      <w:pPr>
        <w:spacing w:before="0" w:beforeAutospacing="0" w:after="0" w:afterAutospacing="0"/>
        <w:contextualSpacing/>
        <w:jc w:val="both"/>
        <w:rPr>
          <w:i w:val="0"/>
          <w:sz w:val="25"/>
          <w:szCs w:val="25"/>
        </w:rPr>
      </w:pPr>
      <w:r w:rsidRPr="003458F8">
        <w:rPr>
          <w:i w:val="0"/>
          <w:sz w:val="25"/>
          <w:szCs w:val="25"/>
        </w:rPr>
        <w:t xml:space="preserve">Provai a chiamare Mary </w:t>
      </w:r>
      <w:proofErr w:type="spellStart"/>
      <w:r w:rsidRPr="003458F8">
        <w:rPr>
          <w:i w:val="0"/>
          <w:sz w:val="25"/>
          <w:szCs w:val="25"/>
        </w:rPr>
        <w:t>Ann</w:t>
      </w:r>
      <w:proofErr w:type="spellEnd"/>
      <w:r w:rsidRPr="003458F8">
        <w:rPr>
          <w:i w:val="0"/>
          <w:sz w:val="25"/>
          <w:szCs w:val="25"/>
        </w:rPr>
        <w:t xml:space="preserve"> stavolta sul telefono di casa. La linea era libera e dopo parecchio scattò la sua segreteria telefonica. </w:t>
      </w:r>
    </w:p>
    <w:p w:rsidR="00523A94" w:rsidRPr="003458F8" w:rsidRDefault="00523A94" w:rsidP="00D243F9">
      <w:pPr>
        <w:spacing w:before="0" w:beforeAutospacing="0" w:after="0" w:afterAutospacing="0"/>
        <w:contextualSpacing/>
        <w:jc w:val="both"/>
        <w:rPr>
          <w:i w:val="0"/>
          <w:sz w:val="25"/>
          <w:szCs w:val="25"/>
        </w:rPr>
      </w:pPr>
      <w:r w:rsidRPr="003458F8">
        <w:rPr>
          <w:i w:val="0"/>
          <w:sz w:val="25"/>
          <w:szCs w:val="25"/>
        </w:rPr>
        <w:t>Pensai di lasciarle un messaggio per quanto la mia speranza di ritrovarla fosse vana. Non riuscivo a rendermi conto di quanto la situazione fosse spaventosa.</w:t>
      </w:r>
    </w:p>
    <w:p w:rsidR="009A249F" w:rsidRPr="003458F8" w:rsidRDefault="00523A94" w:rsidP="00D243F9">
      <w:pPr>
        <w:spacing w:before="0" w:beforeAutospacing="0" w:after="0" w:afterAutospacing="0"/>
        <w:contextualSpacing/>
        <w:jc w:val="both"/>
        <w:rPr>
          <w:i w:val="0"/>
          <w:sz w:val="25"/>
          <w:szCs w:val="25"/>
        </w:rPr>
      </w:pPr>
      <w:r w:rsidRPr="003458F8">
        <w:rPr>
          <w:i w:val="0"/>
          <w:sz w:val="25"/>
          <w:szCs w:val="25"/>
        </w:rPr>
        <w:t xml:space="preserve">Se fosse stato un </w:t>
      </w:r>
      <w:r w:rsidR="00F82B2E" w:rsidRPr="003458F8">
        <w:rPr>
          <w:i w:val="0"/>
          <w:sz w:val="25"/>
          <w:szCs w:val="25"/>
        </w:rPr>
        <w:t>sogno,</w:t>
      </w:r>
      <w:r w:rsidRPr="003458F8">
        <w:rPr>
          <w:i w:val="0"/>
          <w:sz w:val="25"/>
          <w:szCs w:val="25"/>
        </w:rPr>
        <w:t xml:space="preserve"> allora pregavo di svegliarmi anche dal peggior incubo a volte la gente si sveglia.</w:t>
      </w:r>
      <w:r w:rsidR="00532A43" w:rsidRPr="003458F8">
        <w:rPr>
          <w:i w:val="0"/>
          <w:sz w:val="25"/>
          <w:szCs w:val="25"/>
        </w:rPr>
        <w:t xml:space="preserve"> </w:t>
      </w:r>
      <w:r w:rsidR="009A249F" w:rsidRPr="003458F8">
        <w:rPr>
          <w:i w:val="0"/>
          <w:sz w:val="25"/>
          <w:szCs w:val="25"/>
        </w:rPr>
        <w:t xml:space="preserve">Charlie si stava asciugando la fronte impregnata di sudore, entrambi però guardavamo nella medesima direzione. </w:t>
      </w:r>
      <w:r w:rsidR="00532A43">
        <w:rPr>
          <w:i w:val="0"/>
          <w:sz w:val="25"/>
          <w:szCs w:val="25"/>
        </w:rPr>
        <w:t>I</w:t>
      </w:r>
      <w:r w:rsidR="009A249F" w:rsidRPr="003458F8">
        <w:rPr>
          <w:i w:val="0"/>
          <w:sz w:val="25"/>
          <w:szCs w:val="25"/>
        </w:rPr>
        <w:t xml:space="preserve"> nostri occhi erano fissi sul guanciale serenamente appoggiato sull’erba e sul cerchio d’acqua presumibilmente salata che lo circondava. </w:t>
      </w:r>
    </w:p>
    <w:p w:rsidR="009A249F" w:rsidRPr="003458F8" w:rsidRDefault="009A249F" w:rsidP="00D243F9">
      <w:pPr>
        <w:spacing w:before="0" w:beforeAutospacing="0" w:after="0" w:afterAutospacing="0"/>
        <w:contextualSpacing/>
        <w:jc w:val="both"/>
        <w:rPr>
          <w:i w:val="0"/>
          <w:sz w:val="25"/>
          <w:szCs w:val="25"/>
        </w:rPr>
      </w:pPr>
      <w:r w:rsidRPr="003458F8">
        <w:rPr>
          <w:i w:val="0"/>
          <w:sz w:val="25"/>
          <w:szCs w:val="25"/>
        </w:rPr>
        <w:t xml:space="preserve">“Fossi in te, dormirei da </w:t>
      </w:r>
      <w:r w:rsidR="00532A43">
        <w:rPr>
          <w:i w:val="0"/>
          <w:sz w:val="25"/>
          <w:szCs w:val="25"/>
        </w:rPr>
        <w:t>qualche altra parte stasera.”</w:t>
      </w:r>
      <w:r w:rsidRPr="003458F8">
        <w:rPr>
          <w:i w:val="0"/>
          <w:sz w:val="25"/>
          <w:szCs w:val="25"/>
        </w:rPr>
        <w:t xml:space="preserve"> Charlie mi espose la sua teoria in fatto di fantasmi di mare ed io stentavo a crederlo. Nel mio io sapevo che avrei dovuto dargli ascolto, </w:t>
      </w:r>
      <w:r w:rsidR="00F82B2E" w:rsidRPr="003458F8">
        <w:rPr>
          <w:i w:val="0"/>
          <w:sz w:val="25"/>
          <w:szCs w:val="25"/>
        </w:rPr>
        <w:lastRenderedPageBreak/>
        <w:t>quell’</w:t>
      </w:r>
      <w:r w:rsidRPr="003458F8">
        <w:rPr>
          <w:i w:val="0"/>
          <w:sz w:val="25"/>
          <w:szCs w:val="25"/>
        </w:rPr>
        <w:t xml:space="preserve">entità maligna, quella ombra che mi perseguitava poteva in qualsiasi momenti rivelarsi fatale anche per noi altri e non solo per Mary </w:t>
      </w:r>
      <w:proofErr w:type="spellStart"/>
      <w:r w:rsidRPr="003458F8">
        <w:rPr>
          <w:i w:val="0"/>
          <w:sz w:val="25"/>
          <w:szCs w:val="25"/>
        </w:rPr>
        <w:t>Ann</w:t>
      </w:r>
      <w:proofErr w:type="spellEnd"/>
      <w:r w:rsidRPr="003458F8">
        <w:rPr>
          <w:i w:val="0"/>
          <w:sz w:val="25"/>
          <w:szCs w:val="25"/>
        </w:rPr>
        <w:t>.</w:t>
      </w:r>
    </w:p>
    <w:p w:rsidR="009A249F" w:rsidRPr="003458F8" w:rsidRDefault="009A249F" w:rsidP="00D243F9">
      <w:pPr>
        <w:spacing w:before="0" w:beforeAutospacing="0" w:after="0" w:afterAutospacing="0"/>
        <w:contextualSpacing/>
        <w:jc w:val="both"/>
        <w:rPr>
          <w:i w:val="0"/>
          <w:sz w:val="25"/>
          <w:szCs w:val="25"/>
        </w:rPr>
      </w:pPr>
      <w:r w:rsidRPr="003458F8">
        <w:rPr>
          <w:i w:val="0"/>
          <w:sz w:val="25"/>
          <w:szCs w:val="25"/>
        </w:rPr>
        <w:t>“Andrò a dormire in un motel</w:t>
      </w:r>
      <w:r w:rsidR="0062416F">
        <w:rPr>
          <w:i w:val="0"/>
          <w:sz w:val="25"/>
          <w:szCs w:val="25"/>
        </w:rPr>
        <w:t>.”</w:t>
      </w:r>
    </w:p>
    <w:p w:rsidR="00C12549" w:rsidRPr="003458F8" w:rsidRDefault="00C12549" w:rsidP="00D243F9">
      <w:pPr>
        <w:spacing w:before="0" w:beforeAutospacing="0" w:after="0" w:afterAutospacing="0"/>
        <w:contextualSpacing/>
        <w:jc w:val="both"/>
        <w:rPr>
          <w:i w:val="0"/>
          <w:sz w:val="25"/>
          <w:szCs w:val="25"/>
        </w:rPr>
      </w:pPr>
      <w:r w:rsidRPr="003458F8">
        <w:rPr>
          <w:i w:val="0"/>
          <w:sz w:val="25"/>
          <w:szCs w:val="25"/>
        </w:rPr>
        <w:t xml:space="preserve">“Forse bisognerebbe credere </w:t>
      </w:r>
      <w:r w:rsidR="00481E99" w:rsidRPr="003458F8">
        <w:rPr>
          <w:i w:val="0"/>
          <w:sz w:val="25"/>
          <w:szCs w:val="25"/>
        </w:rPr>
        <w:t>anche</w:t>
      </w:r>
      <w:r w:rsidR="0056201A" w:rsidRPr="003458F8">
        <w:rPr>
          <w:i w:val="0"/>
          <w:sz w:val="25"/>
          <w:szCs w:val="25"/>
        </w:rPr>
        <w:t xml:space="preserve"> </w:t>
      </w:r>
      <w:r w:rsidR="00481E99" w:rsidRPr="003458F8">
        <w:rPr>
          <w:i w:val="0"/>
          <w:sz w:val="25"/>
          <w:szCs w:val="25"/>
        </w:rPr>
        <w:t>all’esistenza di qualcos’</w:t>
      </w:r>
      <w:r w:rsidRPr="003458F8">
        <w:rPr>
          <w:i w:val="0"/>
          <w:sz w:val="25"/>
          <w:szCs w:val="25"/>
        </w:rPr>
        <w:t>altro in questa vita</w:t>
      </w:r>
      <w:r w:rsidR="0062416F">
        <w:rPr>
          <w:i w:val="0"/>
          <w:sz w:val="25"/>
          <w:szCs w:val="25"/>
        </w:rPr>
        <w:t>.”</w:t>
      </w:r>
    </w:p>
    <w:p w:rsidR="00C12549" w:rsidRPr="003458F8" w:rsidRDefault="00C12549" w:rsidP="00D243F9">
      <w:pPr>
        <w:spacing w:before="0" w:beforeAutospacing="0" w:after="0" w:afterAutospacing="0"/>
        <w:contextualSpacing/>
        <w:jc w:val="both"/>
        <w:rPr>
          <w:i w:val="0"/>
          <w:sz w:val="25"/>
          <w:szCs w:val="25"/>
        </w:rPr>
      </w:pPr>
      <w:r w:rsidRPr="003458F8">
        <w:rPr>
          <w:i w:val="0"/>
          <w:sz w:val="25"/>
          <w:szCs w:val="25"/>
        </w:rPr>
        <w:t>“Alieni</w:t>
      </w:r>
      <w:r w:rsidR="00B47DE5">
        <w:rPr>
          <w:i w:val="0"/>
          <w:sz w:val="25"/>
          <w:szCs w:val="25"/>
        </w:rPr>
        <w:t>?”</w:t>
      </w:r>
    </w:p>
    <w:p w:rsidR="00C12549" w:rsidRPr="003458F8" w:rsidRDefault="00C12549" w:rsidP="00D243F9">
      <w:pPr>
        <w:spacing w:before="0" w:beforeAutospacing="0" w:after="0" w:afterAutospacing="0"/>
        <w:contextualSpacing/>
        <w:jc w:val="both"/>
        <w:rPr>
          <w:i w:val="0"/>
          <w:sz w:val="25"/>
          <w:szCs w:val="25"/>
        </w:rPr>
      </w:pPr>
      <w:r w:rsidRPr="003458F8">
        <w:rPr>
          <w:i w:val="0"/>
          <w:sz w:val="25"/>
          <w:szCs w:val="25"/>
        </w:rPr>
        <w:t>“Diciamo una dimensione di ritorno</w:t>
      </w:r>
      <w:r w:rsidR="0062416F">
        <w:rPr>
          <w:i w:val="0"/>
          <w:sz w:val="25"/>
          <w:szCs w:val="25"/>
        </w:rPr>
        <w:t>.”</w:t>
      </w:r>
    </w:p>
    <w:p w:rsidR="00C12549" w:rsidRPr="003458F8" w:rsidRDefault="00C12549" w:rsidP="00D243F9">
      <w:pPr>
        <w:spacing w:before="0" w:beforeAutospacing="0" w:after="0" w:afterAutospacing="0"/>
        <w:contextualSpacing/>
        <w:jc w:val="both"/>
        <w:rPr>
          <w:i w:val="0"/>
          <w:sz w:val="25"/>
          <w:szCs w:val="25"/>
        </w:rPr>
      </w:pPr>
      <w:r w:rsidRPr="003458F8">
        <w:rPr>
          <w:i w:val="0"/>
          <w:sz w:val="25"/>
          <w:szCs w:val="25"/>
        </w:rPr>
        <w:t>“Cosa? Che dimensione</w:t>
      </w:r>
      <w:r w:rsidR="00B47DE5">
        <w:rPr>
          <w:i w:val="0"/>
          <w:sz w:val="25"/>
          <w:szCs w:val="25"/>
        </w:rPr>
        <w:t>?”</w:t>
      </w:r>
    </w:p>
    <w:p w:rsidR="00C12549" w:rsidRPr="003458F8" w:rsidRDefault="00C12549" w:rsidP="00D243F9">
      <w:pPr>
        <w:spacing w:before="0" w:beforeAutospacing="0" w:after="0" w:afterAutospacing="0"/>
        <w:contextualSpacing/>
        <w:jc w:val="both"/>
        <w:rPr>
          <w:i w:val="0"/>
          <w:sz w:val="25"/>
          <w:szCs w:val="25"/>
        </w:rPr>
      </w:pPr>
      <w:r w:rsidRPr="003458F8">
        <w:rPr>
          <w:i w:val="0"/>
          <w:sz w:val="25"/>
          <w:szCs w:val="25"/>
        </w:rPr>
        <w:t>Aprimmo un paio di birre prima di parlarne.</w:t>
      </w:r>
    </w:p>
    <w:p w:rsidR="00C12549" w:rsidRPr="003458F8" w:rsidRDefault="00C12549" w:rsidP="00D243F9">
      <w:pPr>
        <w:spacing w:before="0" w:beforeAutospacing="0" w:after="0" w:afterAutospacing="0"/>
        <w:contextualSpacing/>
        <w:jc w:val="both"/>
        <w:rPr>
          <w:i w:val="0"/>
          <w:sz w:val="25"/>
          <w:szCs w:val="25"/>
        </w:rPr>
      </w:pPr>
      <w:r w:rsidRPr="003458F8">
        <w:rPr>
          <w:i w:val="0"/>
          <w:sz w:val="25"/>
          <w:szCs w:val="25"/>
        </w:rPr>
        <w:t>“</w:t>
      </w:r>
      <w:r w:rsidR="00A14914" w:rsidRPr="003458F8">
        <w:rPr>
          <w:i w:val="0"/>
          <w:sz w:val="25"/>
          <w:szCs w:val="25"/>
        </w:rPr>
        <w:t>Forse siamo noi gli alieni e forse c’è una porta la fuori in mezzo all’oceano che ci riporta a casa o comunque nel posto dove tutto è iniziato.”</w:t>
      </w:r>
    </w:p>
    <w:p w:rsidR="00A14914" w:rsidRPr="003458F8" w:rsidRDefault="00A14914" w:rsidP="00D243F9">
      <w:pPr>
        <w:spacing w:before="0" w:beforeAutospacing="0" w:after="0" w:afterAutospacing="0"/>
        <w:contextualSpacing/>
        <w:jc w:val="both"/>
        <w:rPr>
          <w:i w:val="0"/>
          <w:sz w:val="25"/>
          <w:szCs w:val="25"/>
        </w:rPr>
      </w:pPr>
      <w:r w:rsidRPr="003458F8">
        <w:rPr>
          <w:i w:val="0"/>
          <w:sz w:val="25"/>
          <w:szCs w:val="25"/>
        </w:rPr>
        <w:t>“Quindi non solo semplici sparizioni ma perfino porte dell’universo in mezzo alle acque</w:t>
      </w:r>
      <w:r w:rsidR="0062416F">
        <w:rPr>
          <w:i w:val="0"/>
          <w:sz w:val="25"/>
          <w:szCs w:val="25"/>
        </w:rPr>
        <w:t>.”</w:t>
      </w:r>
    </w:p>
    <w:p w:rsidR="00A14914" w:rsidRPr="003458F8" w:rsidRDefault="00A14914" w:rsidP="00D243F9">
      <w:pPr>
        <w:spacing w:before="0" w:beforeAutospacing="0" w:after="0" w:afterAutospacing="0"/>
        <w:contextualSpacing/>
        <w:jc w:val="both"/>
        <w:rPr>
          <w:i w:val="0"/>
          <w:sz w:val="25"/>
          <w:szCs w:val="25"/>
        </w:rPr>
      </w:pPr>
      <w:r w:rsidRPr="003458F8">
        <w:rPr>
          <w:i w:val="0"/>
          <w:sz w:val="25"/>
          <w:szCs w:val="25"/>
        </w:rPr>
        <w:t>“Ragiona Charlie, non si spigherebbe perché è coinvolta persino la CIA</w:t>
      </w:r>
      <w:r w:rsidR="0062416F">
        <w:rPr>
          <w:i w:val="0"/>
          <w:sz w:val="25"/>
          <w:szCs w:val="25"/>
        </w:rPr>
        <w:t>.”</w:t>
      </w:r>
    </w:p>
    <w:p w:rsidR="00A14914" w:rsidRPr="003458F8" w:rsidRDefault="00A14914" w:rsidP="00D243F9">
      <w:pPr>
        <w:spacing w:before="0" w:beforeAutospacing="0" w:after="0" w:afterAutospacing="0"/>
        <w:contextualSpacing/>
        <w:jc w:val="both"/>
        <w:rPr>
          <w:i w:val="0"/>
          <w:sz w:val="25"/>
          <w:szCs w:val="25"/>
        </w:rPr>
      </w:pPr>
      <w:r w:rsidRPr="003458F8">
        <w:rPr>
          <w:i w:val="0"/>
          <w:sz w:val="25"/>
          <w:szCs w:val="25"/>
        </w:rPr>
        <w:t>“Alieni e CIA. Beh, a pensarci bene sono due generi di bestie che si sposerebbero benissimo</w:t>
      </w:r>
      <w:r w:rsidR="0062416F">
        <w:rPr>
          <w:i w:val="0"/>
          <w:sz w:val="25"/>
          <w:szCs w:val="25"/>
        </w:rPr>
        <w:t>.”</w:t>
      </w:r>
    </w:p>
    <w:p w:rsidR="00A14914" w:rsidRPr="003458F8" w:rsidRDefault="00A14914" w:rsidP="00D243F9">
      <w:pPr>
        <w:spacing w:before="0" w:beforeAutospacing="0" w:after="0" w:afterAutospacing="0"/>
        <w:contextualSpacing/>
        <w:jc w:val="both"/>
        <w:rPr>
          <w:i w:val="0"/>
          <w:sz w:val="25"/>
          <w:szCs w:val="25"/>
        </w:rPr>
      </w:pPr>
      <w:r w:rsidRPr="003458F8">
        <w:rPr>
          <w:i w:val="0"/>
          <w:sz w:val="25"/>
          <w:szCs w:val="25"/>
        </w:rPr>
        <w:t>Il mio sorriso genuino riuscì a contagiare anche il mio suscettibile amico.</w:t>
      </w:r>
    </w:p>
    <w:p w:rsidR="00A14914" w:rsidRPr="003458F8" w:rsidRDefault="00A14914" w:rsidP="00D243F9">
      <w:pPr>
        <w:spacing w:before="0" w:beforeAutospacing="0" w:after="0" w:afterAutospacing="0"/>
        <w:contextualSpacing/>
        <w:jc w:val="both"/>
        <w:rPr>
          <w:i w:val="0"/>
          <w:sz w:val="25"/>
          <w:szCs w:val="25"/>
        </w:rPr>
      </w:pPr>
      <w:r w:rsidRPr="003458F8">
        <w:rPr>
          <w:i w:val="0"/>
          <w:sz w:val="25"/>
          <w:szCs w:val="25"/>
        </w:rPr>
        <w:t>“Vorrei che tutto questo fosse un gioco innocente dove gli scomparsi sono solo gente il cui tragico destino è legato a tragici eventi atmosferici o all’errore umano</w:t>
      </w:r>
      <w:r w:rsidR="0062416F">
        <w:rPr>
          <w:i w:val="0"/>
          <w:sz w:val="25"/>
          <w:szCs w:val="25"/>
        </w:rPr>
        <w:t>.”</w:t>
      </w:r>
    </w:p>
    <w:p w:rsidR="0023387B" w:rsidRPr="003458F8" w:rsidRDefault="0023387B" w:rsidP="0023387B">
      <w:pPr>
        <w:spacing w:before="0" w:beforeAutospacing="0" w:after="0" w:afterAutospacing="0"/>
        <w:contextualSpacing/>
        <w:jc w:val="both"/>
        <w:rPr>
          <w:i w:val="0"/>
          <w:sz w:val="25"/>
          <w:szCs w:val="25"/>
        </w:rPr>
      </w:pPr>
      <w:r w:rsidRPr="003458F8">
        <w:rPr>
          <w:i w:val="0"/>
          <w:sz w:val="25"/>
          <w:szCs w:val="25"/>
        </w:rPr>
        <w:t xml:space="preserve">Charlie volle sapere su cosa stavo indagando quando Mary </w:t>
      </w:r>
      <w:proofErr w:type="spellStart"/>
      <w:r w:rsidRPr="003458F8">
        <w:rPr>
          <w:i w:val="0"/>
          <w:sz w:val="25"/>
          <w:szCs w:val="25"/>
        </w:rPr>
        <w:t>Ann</w:t>
      </w:r>
      <w:proofErr w:type="spellEnd"/>
      <w:r w:rsidRPr="003458F8">
        <w:rPr>
          <w:i w:val="0"/>
          <w:sz w:val="25"/>
          <w:szCs w:val="25"/>
        </w:rPr>
        <w:t xml:space="preserve"> scomparve </w:t>
      </w:r>
      <w:r w:rsidR="000B2FEB" w:rsidRPr="003458F8">
        <w:rPr>
          <w:i w:val="0"/>
          <w:sz w:val="25"/>
          <w:szCs w:val="25"/>
        </w:rPr>
        <w:t>così,</w:t>
      </w:r>
      <w:r w:rsidRPr="003458F8">
        <w:rPr>
          <w:i w:val="0"/>
          <w:sz w:val="25"/>
          <w:szCs w:val="25"/>
        </w:rPr>
        <w:t xml:space="preserve"> gli mostrai le carte dell’</w:t>
      </w:r>
      <w:proofErr w:type="spellStart"/>
      <w:r w:rsidRPr="003458F8">
        <w:rPr>
          <w:i w:val="0"/>
          <w:sz w:val="25"/>
          <w:szCs w:val="25"/>
        </w:rPr>
        <w:t>Atlantis</w:t>
      </w:r>
      <w:proofErr w:type="spellEnd"/>
      <w:r w:rsidRPr="003458F8">
        <w:rPr>
          <w:i w:val="0"/>
          <w:sz w:val="25"/>
          <w:szCs w:val="25"/>
        </w:rPr>
        <w:t xml:space="preserve"> </w:t>
      </w:r>
      <w:r w:rsidR="00D00D72" w:rsidRPr="003458F8">
        <w:rPr>
          <w:i w:val="0"/>
          <w:sz w:val="25"/>
          <w:szCs w:val="25"/>
        </w:rPr>
        <w:t>e</w:t>
      </w:r>
      <w:r w:rsidR="00D52204">
        <w:rPr>
          <w:i w:val="0"/>
          <w:sz w:val="25"/>
          <w:szCs w:val="25"/>
        </w:rPr>
        <w:t xml:space="preserve"> </w:t>
      </w:r>
      <w:r w:rsidRPr="003458F8">
        <w:rPr>
          <w:i w:val="0"/>
          <w:sz w:val="25"/>
          <w:szCs w:val="25"/>
        </w:rPr>
        <w:t xml:space="preserve">del </w:t>
      </w:r>
      <w:proofErr w:type="spellStart"/>
      <w:r w:rsidRPr="003458F8">
        <w:rPr>
          <w:i w:val="0"/>
          <w:sz w:val="25"/>
          <w:szCs w:val="25"/>
        </w:rPr>
        <w:t>Kathrina</w:t>
      </w:r>
      <w:proofErr w:type="spellEnd"/>
      <w:r w:rsidRPr="003458F8">
        <w:rPr>
          <w:i w:val="0"/>
          <w:sz w:val="25"/>
          <w:szCs w:val="25"/>
        </w:rPr>
        <w:t xml:space="preserve"> </w:t>
      </w:r>
      <w:proofErr w:type="spellStart"/>
      <w:r w:rsidRPr="003458F8">
        <w:rPr>
          <w:i w:val="0"/>
          <w:sz w:val="25"/>
          <w:szCs w:val="25"/>
        </w:rPr>
        <w:t>Apothkaia</w:t>
      </w:r>
      <w:proofErr w:type="spellEnd"/>
      <w:r w:rsidRPr="003458F8">
        <w:rPr>
          <w:i w:val="0"/>
          <w:sz w:val="25"/>
          <w:szCs w:val="25"/>
        </w:rPr>
        <w:t>. In casa si sentiva un forte odore di mare e di alghe, odore che ci rese maggiormente pensierosi.</w:t>
      </w:r>
    </w:p>
    <w:p w:rsidR="0023387B" w:rsidRPr="003458F8" w:rsidRDefault="0023387B" w:rsidP="0023387B">
      <w:pPr>
        <w:spacing w:before="0" w:beforeAutospacing="0" w:after="0" w:afterAutospacing="0"/>
        <w:contextualSpacing/>
        <w:jc w:val="both"/>
        <w:rPr>
          <w:i w:val="0"/>
          <w:sz w:val="25"/>
          <w:szCs w:val="25"/>
        </w:rPr>
      </w:pPr>
      <w:r w:rsidRPr="003458F8">
        <w:rPr>
          <w:i w:val="0"/>
          <w:sz w:val="25"/>
          <w:szCs w:val="25"/>
        </w:rPr>
        <w:t>“Carica tutto sul furgone e vai. Questi fogli hanno dell’inspiegabile</w:t>
      </w:r>
      <w:r w:rsidR="00D00D72" w:rsidRPr="003458F8">
        <w:rPr>
          <w:i w:val="0"/>
          <w:sz w:val="25"/>
          <w:szCs w:val="25"/>
        </w:rPr>
        <w:t>,</w:t>
      </w:r>
      <w:r w:rsidRPr="003458F8">
        <w:rPr>
          <w:i w:val="0"/>
          <w:sz w:val="25"/>
          <w:szCs w:val="25"/>
        </w:rPr>
        <w:t xml:space="preserve"> ma </w:t>
      </w:r>
      <w:r w:rsidR="00D00D72" w:rsidRPr="003458F8">
        <w:rPr>
          <w:i w:val="0"/>
          <w:sz w:val="25"/>
          <w:szCs w:val="25"/>
        </w:rPr>
        <w:t xml:space="preserve">noi </w:t>
      </w:r>
      <w:r w:rsidRPr="003458F8">
        <w:rPr>
          <w:i w:val="0"/>
          <w:sz w:val="25"/>
          <w:szCs w:val="25"/>
        </w:rPr>
        <w:t xml:space="preserve">non temiamo l’inspiegabile vero </w:t>
      </w:r>
      <w:proofErr w:type="spellStart"/>
      <w:r w:rsidRPr="003458F8">
        <w:rPr>
          <w:i w:val="0"/>
          <w:sz w:val="25"/>
          <w:szCs w:val="25"/>
        </w:rPr>
        <w:t>Birdy</w:t>
      </w:r>
      <w:proofErr w:type="spellEnd"/>
      <w:r w:rsidR="00B47DE5">
        <w:rPr>
          <w:i w:val="0"/>
          <w:sz w:val="25"/>
          <w:szCs w:val="25"/>
        </w:rPr>
        <w:t>?”</w:t>
      </w:r>
    </w:p>
    <w:p w:rsidR="006520C6" w:rsidRPr="003458F8" w:rsidRDefault="0023387B" w:rsidP="0023387B">
      <w:pPr>
        <w:spacing w:before="0" w:beforeAutospacing="0" w:after="0" w:afterAutospacing="0"/>
        <w:contextualSpacing/>
        <w:jc w:val="both"/>
        <w:rPr>
          <w:i w:val="0"/>
          <w:sz w:val="25"/>
          <w:szCs w:val="25"/>
        </w:rPr>
      </w:pPr>
      <w:r w:rsidRPr="003458F8">
        <w:rPr>
          <w:i w:val="0"/>
          <w:sz w:val="25"/>
          <w:szCs w:val="25"/>
        </w:rPr>
        <w:t xml:space="preserve">Io ero il primo </w:t>
      </w:r>
      <w:r w:rsidR="00D00D72" w:rsidRPr="003458F8">
        <w:rPr>
          <w:i w:val="0"/>
          <w:sz w:val="25"/>
          <w:szCs w:val="25"/>
        </w:rPr>
        <w:t>a</w:t>
      </w:r>
      <w:r w:rsidRPr="003458F8">
        <w:rPr>
          <w:i w:val="0"/>
          <w:sz w:val="25"/>
          <w:szCs w:val="25"/>
        </w:rPr>
        <w:t xml:space="preserve"> esserne convinto. Quei documenti ci stavano in qualche maniera condizionando l’esistenza.</w:t>
      </w:r>
      <w:r w:rsidR="006520C6" w:rsidRPr="003458F8">
        <w:rPr>
          <w:i w:val="0"/>
          <w:sz w:val="25"/>
          <w:szCs w:val="25"/>
        </w:rPr>
        <w:t xml:space="preserve"> Non era un’aberrazione studiarli quanto rendersi conto della</w:t>
      </w:r>
      <w:r w:rsidR="009C6FBF" w:rsidRPr="003458F8">
        <w:rPr>
          <w:i w:val="0"/>
          <w:sz w:val="25"/>
          <w:szCs w:val="25"/>
        </w:rPr>
        <w:t xml:space="preserve"> grandezza di quei fenomeni palesi ma ignorati dalla totalità del genere umano.</w:t>
      </w:r>
    </w:p>
    <w:p w:rsidR="009C6FBF" w:rsidRPr="003458F8" w:rsidRDefault="009C6FBF" w:rsidP="0023387B">
      <w:pPr>
        <w:spacing w:before="0" w:beforeAutospacing="0" w:after="0" w:afterAutospacing="0"/>
        <w:contextualSpacing/>
        <w:jc w:val="both"/>
        <w:rPr>
          <w:i w:val="0"/>
          <w:sz w:val="25"/>
          <w:szCs w:val="25"/>
        </w:rPr>
      </w:pPr>
      <w:r w:rsidRPr="003458F8">
        <w:rPr>
          <w:i w:val="0"/>
          <w:sz w:val="25"/>
          <w:szCs w:val="25"/>
        </w:rPr>
        <w:t>Prima di lasciarlo andare gli mostrai un altro pacco che avevo preso dal fondo del secondo cartone.</w:t>
      </w:r>
    </w:p>
    <w:p w:rsidR="006631A2" w:rsidRPr="003458F8" w:rsidRDefault="009C6FBF" w:rsidP="0023387B">
      <w:pPr>
        <w:spacing w:before="0" w:beforeAutospacing="0" w:after="0" w:afterAutospacing="0"/>
        <w:contextualSpacing/>
        <w:jc w:val="both"/>
        <w:rPr>
          <w:i w:val="0"/>
          <w:sz w:val="25"/>
          <w:szCs w:val="25"/>
        </w:rPr>
      </w:pPr>
      <w:r w:rsidRPr="003458F8">
        <w:rPr>
          <w:i w:val="0"/>
          <w:sz w:val="25"/>
          <w:szCs w:val="25"/>
        </w:rPr>
        <w:t xml:space="preserve">“Guarda! Leggi! Questo non capita solo nell’Atlantico, guarda questa mappa, vedi il cerchio sotto l’isola di Mah Uri, un centinaio di sparizioni di grosse imbarcazioni </w:t>
      </w:r>
      <w:r w:rsidR="0056201A" w:rsidRPr="003458F8">
        <w:rPr>
          <w:i w:val="0"/>
          <w:sz w:val="25"/>
          <w:szCs w:val="25"/>
        </w:rPr>
        <w:t>cominciando dai</w:t>
      </w:r>
      <w:r w:rsidRPr="003458F8">
        <w:rPr>
          <w:i w:val="0"/>
          <w:sz w:val="25"/>
          <w:szCs w:val="25"/>
        </w:rPr>
        <w:t xml:space="preserve"> primi galeoni spagnoli fino alle grosse petroliere e solo in quell</w:t>
      </w:r>
      <w:r w:rsidR="00D00D72" w:rsidRPr="003458F8">
        <w:rPr>
          <w:i w:val="0"/>
          <w:sz w:val="25"/>
          <w:szCs w:val="25"/>
        </w:rPr>
        <w:t>a piccola baia; Charlie ti parlò</w:t>
      </w:r>
      <w:r w:rsidRPr="003458F8">
        <w:rPr>
          <w:i w:val="0"/>
          <w:sz w:val="25"/>
          <w:szCs w:val="25"/>
        </w:rPr>
        <w:t xml:space="preserve"> di soli duecento miglia quadrate</w:t>
      </w:r>
      <w:r w:rsidR="006631A2" w:rsidRPr="003458F8">
        <w:rPr>
          <w:i w:val="0"/>
          <w:sz w:val="25"/>
          <w:szCs w:val="25"/>
        </w:rPr>
        <w:t xml:space="preserve">. Leggi! Ci sono testimonianze dei locali e persino di un superstite che sembra sia morto </w:t>
      </w:r>
      <w:r w:rsidR="00D00D72" w:rsidRPr="003458F8">
        <w:rPr>
          <w:i w:val="0"/>
          <w:sz w:val="25"/>
          <w:szCs w:val="25"/>
        </w:rPr>
        <w:t>poco,</w:t>
      </w:r>
      <w:r w:rsidR="006631A2" w:rsidRPr="003458F8">
        <w:rPr>
          <w:i w:val="0"/>
          <w:sz w:val="25"/>
          <w:szCs w:val="25"/>
        </w:rPr>
        <w:t xml:space="preserve"> dopo </w:t>
      </w:r>
      <w:r w:rsidR="00D00D72" w:rsidRPr="003458F8">
        <w:rPr>
          <w:i w:val="0"/>
          <w:sz w:val="25"/>
          <w:szCs w:val="25"/>
        </w:rPr>
        <w:t xml:space="preserve">e </w:t>
      </w:r>
      <w:r w:rsidR="006631A2" w:rsidRPr="003458F8">
        <w:rPr>
          <w:i w:val="0"/>
          <w:sz w:val="25"/>
          <w:szCs w:val="25"/>
        </w:rPr>
        <w:t xml:space="preserve">dicono </w:t>
      </w:r>
      <w:r w:rsidR="00D00D72" w:rsidRPr="003458F8">
        <w:rPr>
          <w:i w:val="0"/>
          <w:sz w:val="25"/>
          <w:szCs w:val="25"/>
        </w:rPr>
        <w:t>d’</w:t>
      </w:r>
      <w:r w:rsidR="006631A2" w:rsidRPr="003458F8">
        <w:rPr>
          <w:i w:val="0"/>
          <w:sz w:val="25"/>
          <w:szCs w:val="25"/>
        </w:rPr>
        <w:t xml:space="preserve">infarto o paura. Penso che queste cose non siano semplici fogli per uno scrittore in cerca di racconti o superstizioni, penso siano delle vere e proprie indagini che </w:t>
      </w:r>
      <w:r w:rsidR="00D00D72" w:rsidRPr="003458F8">
        <w:rPr>
          <w:i w:val="0"/>
          <w:sz w:val="25"/>
          <w:szCs w:val="25"/>
        </w:rPr>
        <w:t>a</w:t>
      </w:r>
      <w:r w:rsidR="006631A2" w:rsidRPr="003458F8">
        <w:rPr>
          <w:i w:val="0"/>
          <w:sz w:val="25"/>
          <w:szCs w:val="25"/>
        </w:rPr>
        <w:t xml:space="preserve"> un certo punto hanno trovato un ostacolo maggiore davanti</w:t>
      </w:r>
      <w:r w:rsidR="0062416F">
        <w:rPr>
          <w:i w:val="0"/>
          <w:sz w:val="25"/>
          <w:szCs w:val="25"/>
        </w:rPr>
        <w:t>.”</w:t>
      </w:r>
    </w:p>
    <w:p w:rsidR="009C6FBF" w:rsidRPr="003458F8" w:rsidRDefault="006631A2" w:rsidP="0023387B">
      <w:pPr>
        <w:spacing w:before="0" w:beforeAutospacing="0" w:after="0" w:afterAutospacing="0"/>
        <w:contextualSpacing/>
        <w:jc w:val="both"/>
        <w:rPr>
          <w:i w:val="0"/>
          <w:sz w:val="25"/>
          <w:szCs w:val="25"/>
        </w:rPr>
      </w:pPr>
      <w:r w:rsidRPr="003458F8">
        <w:rPr>
          <w:i w:val="0"/>
          <w:sz w:val="25"/>
          <w:szCs w:val="25"/>
        </w:rPr>
        <w:t>“Tipo? Chi osa ostacolare la CIA</w:t>
      </w:r>
      <w:r w:rsidR="00B47DE5">
        <w:rPr>
          <w:i w:val="0"/>
          <w:sz w:val="25"/>
          <w:szCs w:val="25"/>
        </w:rPr>
        <w:t>?”</w:t>
      </w:r>
    </w:p>
    <w:p w:rsidR="006631A2" w:rsidRPr="003458F8" w:rsidRDefault="006631A2" w:rsidP="0023387B">
      <w:pPr>
        <w:spacing w:before="0" w:beforeAutospacing="0" w:after="0" w:afterAutospacing="0"/>
        <w:contextualSpacing/>
        <w:jc w:val="both"/>
        <w:rPr>
          <w:i w:val="0"/>
          <w:sz w:val="25"/>
          <w:szCs w:val="25"/>
        </w:rPr>
      </w:pPr>
      <w:r w:rsidRPr="003458F8">
        <w:rPr>
          <w:i w:val="0"/>
          <w:sz w:val="25"/>
          <w:szCs w:val="25"/>
        </w:rPr>
        <w:t>“Qualcuno più forte della CIA</w:t>
      </w:r>
      <w:r w:rsidR="0062416F">
        <w:rPr>
          <w:i w:val="0"/>
          <w:sz w:val="25"/>
          <w:szCs w:val="25"/>
        </w:rPr>
        <w:t>.”</w:t>
      </w:r>
    </w:p>
    <w:p w:rsidR="006631A2" w:rsidRPr="003458F8" w:rsidRDefault="006631A2" w:rsidP="0023387B">
      <w:pPr>
        <w:spacing w:before="0" w:beforeAutospacing="0" w:after="0" w:afterAutospacing="0"/>
        <w:contextualSpacing/>
        <w:jc w:val="both"/>
        <w:rPr>
          <w:i w:val="0"/>
          <w:sz w:val="25"/>
          <w:szCs w:val="25"/>
        </w:rPr>
      </w:pPr>
      <w:r w:rsidRPr="003458F8">
        <w:rPr>
          <w:i w:val="0"/>
          <w:sz w:val="25"/>
          <w:szCs w:val="25"/>
        </w:rPr>
        <w:t>“Chi</w:t>
      </w:r>
      <w:r w:rsidR="00B47DE5">
        <w:rPr>
          <w:i w:val="0"/>
          <w:sz w:val="25"/>
          <w:szCs w:val="25"/>
        </w:rPr>
        <w:t>?”</w:t>
      </w:r>
    </w:p>
    <w:p w:rsidR="006631A2" w:rsidRPr="003458F8" w:rsidRDefault="006631A2" w:rsidP="0023387B">
      <w:pPr>
        <w:spacing w:before="0" w:beforeAutospacing="0" w:after="0" w:afterAutospacing="0"/>
        <w:contextualSpacing/>
        <w:jc w:val="both"/>
        <w:rPr>
          <w:i w:val="0"/>
          <w:sz w:val="25"/>
          <w:szCs w:val="25"/>
        </w:rPr>
      </w:pPr>
      <w:r w:rsidRPr="003458F8">
        <w:rPr>
          <w:i w:val="0"/>
          <w:sz w:val="25"/>
          <w:szCs w:val="25"/>
        </w:rPr>
        <w:t xml:space="preserve">“L’esercito. Credo che ci sia lo zampino dell’esercito. Molte di queste operazioni sono sopportate dallo stato maggiore della marina, altre dai marines </w:t>
      </w:r>
      <w:r w:rsidR="00D00D72" w:rsidRPr="003458F8">
        <w:rPr>
          <w:i w:val="0"/>
          <w:sz w:val="25"/>
          <w:szCs w:val="25"/>
        </w:rPr>
        <w:t>e</w:t>
      </w:r>
      <w:r w:rsidRPr="003458F8">
        <w:rPr>
          <w:i w:val="0"/>
          <w:sz w:val="25"/>
          <w:szCs w:val="25"/>
        </w:rPr>
        <w:t xml:space="preserve"> altre ancora dall’aviazione. Credo si siano </w:t>
      </w:r>
      <w:r w:rsidR="005D72DB" w:rsidRPr="003458F8">
        <w:rPr>
          <w:i w:val="0"/>
          <w:sz w:val="25"/>
          <w:szCs w:val="25"/>
        </w:rPr>
        <w:t>bilanciate</w:t>
      </w:r>
      <w:r w:rsidRPr="003458F8">
        <w:rPr>
          <w:i w:val="0"/>
          <w:sz w:val="25"/>
          <w:szCs w:val="25"/>
        </w:rPr>
        <w:t xml:space="preserve"> tra loro le informazioni in modo da aver il controllo totale sul campo d’investigazione. Alcuni delle scomparse</w:t>
      </w:r>
      <w:r w:rsidR="005D72DB" w:rsidRPr="003458F8">
        <w:rPr>
          <w:i w:val="0"/>
          <w:sz w:val="25"/>
          <w:szCs w:val="25"/>
        </w:rPr>
        <w:t>,</w:t>
      </w:r>
      <w:r w:rsidRPr="003458F8">
        <w:rPr>
          <w:i w:val="0"/>
          <w:sz w:val="25"/>
          <w:szCs w:val="25"/>
        </w:rPr>
        <w:t xml:space="preserve"> sono avvenute in pieno giorno; gente svanita dagli ospedali e non credo siano a</w:t>
      </w:r>
      <w:r w:rsidR="00C00900" w:rsidRPr="003458F8">
        <w:rPr>
          <w:i w:val="0"/>
          <w:sz w:val="25"/>
          <w:szCs w:val="25"/>
        </w:rPr>
        <w:t>tterrate delle astronavi aliene,</w:t>
      </w:r>
      <w:r w:rsidR="007C74A1" w:rsidRPr="003458F8">
        <w:rPr>
          <w:i w:val="0"/>
          <w:sz w:val="25"/>
          <w:szCs w:val="25"/>
        </w:rPr>
        <w:t xml:space="preserve"> è più probabile siano arrivate le guardie dello stato maggiore a prelevare “la gente scomoda</w:t>
      </w:r>
      <w:r w:rsidR="00270C6D">
        <w:rPr>
          <w:i w:val="0"/>
          <w:sz w:val="25"/>
          <w:szCs w:val="25"/>
        </w:rPr>
        <w:t>.</w:t>
      </w:r>
      <w:r w:rsidR="006E6BAB" w:rsidRPr="003458F8">
        <w:rPr>
          <w:i w:val="0"/>
          <w:sz w:val="25"/>
          <w:szCs w:val="25"/>
        </w:rPr>
        <w:t>”</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xml:space="preserve">, brucia tutto, l’esercito è </w:t>
      </w:r>
      <w:r w:rsidR="0056201A" w:rsidRPr="003458F8">
        <w:rPr>
          <w:i w:val="0"/>
          <w:sz w:val="25"/>
          <w:szCs w:val="25"/>
        </w:rPr>
        <w:t>peggiore</w:t>
      </w:r>
      <w:r w:rsidRPr="003458F8">
        <w:rPr>
          <w:i w:val="0"/>
          <w:sz w:val="25"/>
          <w:szCs w:val="25"/>
        </w:rPr>
        <w:t xml:space="preserve"> della CIA e peggio degli alieni</w:t>
      </w:r>
      <w:r w:rsidR="0062416F">
        <w:rPr>
          <w:i w:val="0"/>
          <w:sz w:val="25"/>
          <w:szCs w:val="25"/>
        </w:rPr>
        <w:t>.”</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t>“Già</w:t>
      </w:r>
      <w:r w:rsidR="00F172AD" w:rsidRPr="003458F8">
        <w:rPr>
          <w:i w:val="0"/>
          <w:sz w:val="25"/>
          <w:szCs w:val="25"/>
        </w:rPr>
        <w:t xml:space="preserve">! </w:t>
      </w:r>
      <w:r w:rsidRPr="003458F8">
        <w:rPr>
          <w:i w:val="0"/>
          <w:sz w:val="25"/>
          <w:szCs w:val="25"/>
        </w:rPr>
        <w:t xml:space="preserve">Penso che andrò per stanotte in un motel e poi domani ci </w:t>
      </w:r>
      <w:r w:rsidR="00F172AD" w:rsidRPr="003458F8">
        <w:rPr>
          <w:i w:val="0"/>
          <w:sz w:val="25"/>
          <w:szCs w:val="25"/>
        </w:rPr>
        <w:t>penseremo</w:t>
      </w:r>
      <w:r w:rsidRPr="003458F8">
        <w:rPr>
          <w:i w:val="0"/>
          <w:sz w:val="25"/>
          <w:szCs w:val="25"/>
        </w:rPr>
        <w:t xml:space="preserve">. Vorrei solo capire se quello che mi è successo con Mary </w:t>
      </w:r>
      <w:proofErr w:type="spellStart"/>
      <w:r w:rsidRPr="003458F8">
        <w:rPr>
          <w:i w:val="0"/>
          <w:sz w:val="25"/>
          <w:szCs w:val="25"/>
        </w:rPr>
        <w:t>Ann</w:t>
      </w:r>
      <w:proofErr w:type="spellEnd"/>
      <w:r w:rsidRPr="003458F8">
        <w:rPr>
          <w:i w:val="0"/>
          <w:sz w:val="25"/>
          <w:szCs w:val="25"/>
        </w:rPr>
        <w:t xml:space="preserve"> è vero o solo un’altra allucinazione</w:t>
      </w:r>
      <w:r w:rsidR="0062416F">
        <w:rPr>
          <w:i w:val="0"/>
          <w:sz w:val="25"/>
          <w:szCs w:val="25"/>
        </w:rPr>
        <w:t>.”</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t>“Se entro</w:t>
      </w:r>
      <w:r w:rsidR="00F172AD" w:rsidRPr="003458F8">
        <w:rPr>
          <w:i w:val="0"/>
          <w:sz w:val="25"/>
          <w:szCs w:val="25"/>
        </w:rPr>
        <w:t xml:space="preserve"> domani non ti chiamerà</w:t>
      </w:r>
      <w:r w:rsidRPr="003458F8">
        <w:rPr>
          <w:i w:val="0"/>
          <w:sz w:val="25"/>
          <w:szCs w:val="25"/>
        </w:rPr>
        <w:t>, vai tu da lei</w:t>
      </w:r>
      <w:r w:rsidR="0062416F">
        <w:rPr>
          <w:i w:val="0"/>
          <w:sz w:val="25"/>
          <w:szCs w:val="25"/>
        </w:rPr>
        <w:t>.”</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t>“E se andassi adesso</w:t>
      </w:r>
      <w:r w:rsidR="00B47DE5">
        <w:rPr>
          <w:i w:val="0"/>
          <w:sz w:val="25"/>
          <w:szCs w:val="25"/>
        </w:rPr>
        <w:t>?”</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t>“Prova tanto non devi andare al motel</w:t>
      </w:r>
      <w:r w:rsidR="00B47DE5">
        <w:rPr>
          <w:i w:val="0"/>
          <w:sz w:val="25"/>
          <w:szCs w:val="25"/>
        </w:rPr>
        <w:t>?”</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t>“Dio Charlie e se fosse scomparsa a causa mia</w:t>
      </w:r>
      <w:r w:rsidR="00B47DE5">
        <w:rPr>
          <w:i w:val="0"/>
          <w:sz w:val="25"/>
          <w:szCs w:val="25"/>
        </w:rPr>
        <w:t>?”</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lastRenderedPageBreak/>
        <w:t>“Sei un uomo intelligente non una casalinga in cerca di cartomanti.”</w:t>
      </w:r>
    </w:p>
    <w:p w:rsidR="00E953C6" w:rsidRPr="003458F8" w:rsidRDefault="00E953C6" w:rsidP="0023387B">
      <w:pPr>
        <w:spacing w:before="0" w:beforeAutospacing="0" w:after="0" w:afterAutospacing="0"/>
        <w:contextualSpacing/>
        <w:jc w:val="both"/>
        <w:rPr>
          <w:i w:val="0"/>
          <w:sz w:val="25"/>
          <w:szCs w:val="25"/>
        </w:rPr>
      </w:pPr>
      <w:r w:rsidRPr="003458F8">
        <w:rPr>
          <w:i w:val="0"/>
          <w:sz w:val="25"/>
          <w:szCs w:val="25"/>
        </w:rPr>
        <w:t>“</w:t>
      </w:r>
      <w:r w:rsidR="00A355CB" w:rsidRPr="003458F8">
        <w:rPr>
          <w:i w:val="0"/>
          <w:sz w:val="25"/>
          <w:szCs w:val="25"/>
        </w:rPr>
        <w:t>A volte la razionalità è un muro davanti ad una verità molto più grande.”</w:t>
      </w:r>
    </w:p>
    <w:p w:rsidR="009A249F" w:rsidRPr="003458F8" w:rsidRDefault="00A01A13" w:rsidP="00D243F9">
      <w:pPr>
        <w:spacing w:before="0" w:beforeAutospacing="0" w:after="0" w:afterAutospacing="0"/>
        <w:contextualSpacing/>
        <w:jc w:val="both"/>
        <w:rPr>
          <w:i w:val="0"/>
          <w:sz w:val="25"/>
          <w:szCs w:val="25"/>
        </w:rPr>
      </w:pPr>
      <w:r w:rsidRPr="003458F8">
        <w:rPr>
          <w:i w:val="0"/>
          <w:sz w:val="25"/>
          <w:szCs w:val="25"/>
        </w:rPr>
        <w:t xml:space="preserve">Charlie mi chiese di pensare ancora e di decidermi a bruciare tutto il contenuto dei cartoni. </w:t>
      </w:r>
      <w:r w:rsidR="00C2226C" w:rsidRPr="003458F8">
        <w:rPr>
          <w:i w:val="0"/>
          <w:sz w:val="25"/>
          <w:szCs w:val="25"/>
        </w:rPr>
        <w:t xml:space="preserve">Gli risposi che avrei pensato alle reali conseguenze di quelle indagini e </w:t>
      </w:r>
      <w:r w:rsidR="001378C8" w:rsidRPr="003458F8">
        <w:rPr>
          <w:i w:val="0"/>
          <w:sz w:val="25"/>
          <w:szCs w:val="25"/>
        </w:rPr>
        <w:t>prima di andarsene mi fece promettere</w:t>
      </w:r>
      <w:r w:rsidR="00FC0D2D" w:rsidRPr="003458F8">
        <w:rPr>
          <w:i w:val="0"/>
          <w:sz w:val="25"/>
          <w:szCs w:val="25"/>
        </w:rPr>
        <w:t xml:space="preserve"> </w:t>
      </w:r>
      <w:r w:rsidR="001378C8" w:rsidRPr="003458F8">
        <w:rPr>
          <w:i w:val="0"/>
          <w:sz w:val="25"/>
          <w:szCs w:val="25"/>
        </w:rPr>
        <w:t xml:space="preserve">di chiamarlo una volta girata la chiave nella serratura della camera. Sarebbe passato </w:t>
      </w:r>
      <w:r w:rsidR="00C2226C" w:rsidRPr="003458F8">
        <w:rPr>
          <w:i w:val="0"/>
          <w:sz w:val="25"/>
          <w:szCs w:val="25"/>
        </w:rPr>
        <w:t xml:space="preserve">in serata </w:t>
      </w:r>
      <w:r w:rsidR="001378C8" w:rsidRPr="003458F8">
        <w:rPr>
          <w:i w:val="0"/>
          <w:sz w:val="25"/>
          <w:szCs w:val="25"/>
        </w:rPr>
        <w:t>a bere una birra ma io sapevo che lo faceva per vedermi al sicuro.</w:t>
      </w:r>
    </w:p>
    <w:p w:rsidR="008D1F21" w:rsidRPr="003458F8" w:rsidRDefault="001378C8" w:rsidP="00D243F9">
      <w:pPr>
        <w:spacing w:before="0" w:beforeAutospacing="0" w:after="0" w:afterAutospacing="0"/>
        <w:contextualSpacing/>
        <w:jc w:val="both"/>
        <w:rPr>
          <w:i w:val="0"/>
          <w:sz w:val="25"/>
          <w:szCs w:val="25"/>
        </w:rPr>
      </w:pPr>
      <w:r w:rsidRPr="003458F8">
        <w:rPr>
          <w:i w:val="0"/>
          <w:sz w:val="25"/>
          <w:szCs w:val="25"/>
        </w:rPr>
        <w:t>Rimasi da solo con il mio letto alzato contro la siepe, col materasso appoggiato al muro di casa e con quel dannato cuscino che come un alieno ostentava l’irrazionalità del cerchio d’acqua che lo circondava.</w:t>
      </w:r>
    </w:p>
    <w:p w:rsidR="003E5940" w:rsidRPr="003458F8" w:rsidRDefault="006F3A3F" w:rsidP="00270C6D">
      <w:pPr>
        <w:spacing w:before="0" w:beforeAutospacing="0" w:after="0" w:afterAutospacing="0"/>
        <w:ind w:firstLine="708"/>
        <w:contextualSpacing/>
        <w:jc w:val="both"/>
        <w:rPr>
          <w:rFonts w:eastAsia="Microsoft YaHei"/>
          <w:i w:val="0"/>
          <w:sz w:val="25"/>
          <w:szCs w:val="25"/>
        </w:rPr>
      </w:pPr>
      <w:r w:rsidRPr="003458F8">
        <w:rPr>
          <w:i w:val="0"/>
          <w:sz w:val="25"/>
          <w:szCs w:val="25"/>
        </w:rPr>
        <w:t>Impacchettai quattro cose in un vecchio borsone da viaggio, raccolsi dalla cucina i croccantini e la scatola dei biscotti di Cassius, poi</w:t>
      </w:r>
      <w:r w:rsidR="00F172AD" w:rsidRPr="003458F8">
        <w:rPr>
          <w:i w:val="0"/>
          <w:sz w:val="25"/>
          <w:szCs w:val="25"/>
        </w:rPr>
        <w:t xml:space="preserve"> </w:t>
      </w:r>
      <w:r w:rsidRPr="003458F8">
        <w:rPr>
          <w:i w:val="0"/>
          <w:sz w:val="25"/>
          <w:szCs w:val="25"/>
        </w:rPr>
        <w:t>scrissi un breve biglietto per B</w:t>
      </w:r>
      <w:r w:rsidRPr="003458F8">
        <w:rPr>
          <w:rFonts w:eastAsia="Microsoft YaHei"/>
          <w:i w:val="0"/>
          <w:sz w:val="25"/>
          <w:szCs w:val="25"/>
        </w:rPr>
        <w:t>illy</w:t>
      </w:r>
      <w:r w:rsidRPr="003458F8">
        <w:rPr>
          <w:rFonts w:eastAsia="Microsoft YaHei"/>
          <w:b/>
          <w:i w:val="0"/>
          <w:sz w:val="25"/>
          <w:szCs w:val="25"/>
        </w:rPr>
        <w:t xml:space="preserve"> </w:t>
      </w:r>
      <w:r w:rsidRPr="003458F8">
        <w:rPr>
          <w:rFonts w:eastAsia="Microsoft YaHei"/>
          <w:i w:val="0"/>
          <w:sz w:val="25"/>
          <w:szCs w:val="25"/>
        </w:rPr>
        <w:t>che aveva le sue chiavi per portare fuori il cucciolone.</w:t>
      </w:r>
    </w:p>
    <w:p w:rsidR="00ED07C5" w:rsidRPr="003458F8" w:rsidRDefault="006F3A3F" w:rsidP="006F3A3F">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Avevo premura di andare a trovare Mary </w:t>
      </w:r>
      <w:proofErr w:type="spellStart"/>
      <w:r w:rsidRPr="003458F8">
        <w:rPr>
          <w:rFonts w:eastAsia="Microsoft YaHei"/>
          <w:i w:val="0"/>
          <w:sz w:val="25"/>
          <w:szCs w:val="25"/>
        </w:rPr>
        <w:t>Ann</w:t>
      </w:r>
      <w:proofErr w:type="spellEnd"/>
      <w:r w:rsidRPr="003458F8">
        <w:rPr>
          <w:rFonts w:eastAsia="Microsoft YaHei"/>
          <w:i w:val="0"/>
          <w:sz w:val="25"/>
          <w:szCs w:val="25"/>
        </w:rPr>
        <w:t xml:space="preserve">. Dovevo capire perché non rispondeva al telefono e soprattutto vederla. Cercai di evitare il più possibile la </w:t>
      </w:r>
      <w:r w:rsidR="00F172AD" w:rsidRPr="003458F8">
        <w:rPr>
          <w:rFonts w:eastAsia="Microsoft YaHei"/>
          <w:i w:val="0"/>
          <w:sz w:val="25"/>
          <w:szCs w:val="25"/>
        </w:rPr>
        <w:t>stanza da letto</w:t>
      </w:r>
      <w:r w:rsidRPr="003458F8">
        <w:rPr>
          <w:rFonts w:eastAsia="Microsoft YaHei"/>
          <w:i w:val="0"/>
          <w:sz w:val="25"/>
          <w:szCs w:val="25"/>
        </w:rPr>
        <w:t xml:space="preserve"> e le cose che buttai fuori incluso il cuscino. </w:t>
      </w:r>
    </w:p>
    <w:p w:rsidR="006F3A3F" w:rsidRPr="003458F8" w:rsidRDefault="006F3A3F" w:rsidP="006F3A3F">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Mi limitai a buttare le cose necessarie in macchina senza dare il tempo alla ragione di verificare il cerchio d’acqua nel giardino.</w:t>
      </w:r>
    </w:p>
    <w:p w:rsidR="006F3A3F" w:rsidRPr="003458F8" w:rsidRDefault="006F3A3F" w:rsidP="006F3A3F">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Volevo credere che tutto quello che avevo vissuto fino </w:t>
      </w:r>
      <w:r w:rsidR="00F172AD" w:rsidRPr="003458F8">
        <w:rPr>
          <w:rFonts w:eastAsia="Microsoft YaHei"/>
          <w:i w:val="0"/>
          <w:sz w:val="25"/>
          <w:szCs w:val="25"/>
        </w:rPr>
        <w:t>allora</w:t>
      </w:r>
      <w:r w:rsidRPr="003458F8">
        <w:rPr>
          <w:rFonts w:eastAsia="Microsoft YaHei"/>
          <w:i w:val="0"/>
          <w:sz w:val="25"/>
          <w:szCs w:val="25"/>
        </w:rPr>
        <w:t xml:space="preserve"> fosse un’allucinazione e non </w:t>
      </w:r>
      <w:r w:rsidR="009B2B2F" w:rsidRPr="003458F8">
        <w:rPr>
          <w:rFonts w:eastAsia="Microsoft YaHei"/>
          <w:i w:val="0"/>
          <w:sz w:val="25"/>
          <w:szCs w:val="25"/>
        </w:rPr>
        <w:t>m’</w:t>
      </w:r>
      <w:r w:rsidRPr="003458F8">
        <w:rPr>
          <w:rFonts w:eastAsia="Microsoft YaHei"/>
          <w:i w:val="0"/>
          <w:sz w:val="25"/>
          <w:szCs w:val="25"/>
        </w:rPr>
        <w:t>interessava minimamente capire cosa si fosse in quale sorta di guaio mi fossi messo.</w:t>
      </w:r>
    </w:p>
    <w:p w:rsidR="00ED07C5" w:rsidRPr="003458F8" w:rsidRDefault="00FC0D2D" w:rsidP="006F3A3F">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Com’</w:t>
      </w:r>
      <w:r w:rsidR="00B602FE" w:rsidRPr="003458F8">
        <w:rPr>
          <w:rFonts w:eastAsia="Microsoft YaHei"/>
          <w:i w:val="0"/>
          <w:sz w:val="25"/>
          <w:szCs w:val="25"/>
        </w:rPr>
        <w:t>era da aspettarsi,</w:t>
      </w:r>
      <w:r w:rsidR="00EF0AD8" w:rsidRPr="003458F8">
        <w:rPr>
          <w:rFonts w:eastAsia="Microsoft YaHei"/>
          <w:i w:val="0"/>
          <w:sz w:val="25"/>
          <w:szCs w:val="25"/>
        </w:rPr>
        <w:t xml:space="preserve"> Mary </w:t>
      </w:r>
      <w:proofErr w:type="spellStart"/>
      <w:r w:rsidR="00EF0AD8" w:rsidRPr="003458F8">
        <w:rPr>
          <w:rFonts w:eastAsia="Microsoft YaHei"/>
          <w:i w:val="0"/>
          <w:sz w:val="25"/>
          <w:szCs w:val="25"/>
        </w:rPr>
        <w:t>Ann</w:t>
      </w:r>
      <w:proofErr w:type="spellEnd"/>
      <w:r w:rsidR="00EF0AD8" w:rsidRPr="003458F8">
        <w:rPr>
          <w:rFonts w:eastAsia="Microsoft YaHei"/>
          <w:i w:val="0"/>
          <w:sz w:val="25"/>
          <w:szCs w:val="25"/>
        </w:rPr>
        <w:t xml:space="preserve"> non sembrava essere in casa. </w:t>
      </w:r>
      <w:r w:rsidR="00B602FE" w:rsidRPr="003458F8">
        <w:rPr>
          <w:rFonts w:eastAsia="Microsoft YaHei"/>
          <w:i w:val="0"/>
          <w:sz w:val="25"/>
          <w:szCs w:val="25"/>
        </w:rPr>
        <w:t xml:space="preserve">Mi sedetti </w:t>
      </w:r>
      <w:r w:rsidR="00EF0AD8" w:rsidRPr="003458F8">
        <w:rPr>
          <w:rFonts w:eastAsia="Microsoft YaHei"/>
          <w:i w:val="0"/>
          <w:sz w:val="25"/>
          <w:szCs w:val="25"/>
        </w:rPr>
        <w:t>per un paio d’ore sulle scale</w:t>
      </w:r>
      <w:r w:rsidR="00B602FE" w:rsidRPr="003458F8">
        <w:rPr>
          <w:rFonts w:eastAsia="Microsoft YaHei"/>
          <w:i w:val="0"/>
          <w:sz w:val="25"/>
          <w:szCs w:val="25"/>
        </w:rPr>
        <w:t xml:space="preserve"> del patio di casa</w:t>
      </w:r>
      <w:r w:rsidRPr="003458F8">
        <w:rPr>
          <w:rFonts w:eastAsia="Microsoft YaHei"/>
          <w:i w:val="0"/>
          <w:sz w:val="25"/>
          <w:szCs w:val="25"/>
        </w:rPr>
        <w:t xml:space="preserve"> </w:t>
      </w:r>
      <w:r w:rsidR="00EF0AD8" w:rsidRPr="003458F8">
        <w:rPr>
          <w:rFonts w:eastAsia="Microsoft YaHei"/>
          <w:i w:val="0"/>
          <w:sz w:val="25"/>
          <w:szCs w:val="25"/>
        </w:rPr>
        <w:t>finché una sua vicina di casa</w:t>
      </w:r>
      <w:r w:rsidR="005559F0" w:rsidRPr="003458F8">
        <w:rPr>
          <w:rFonts w:eastAsia="Microsoft YaHei"/>
          <w:i w:val="0"/>
          <w:sz w:val="25"/>
          <w:szCs w:val="25"/>
        </w:rPr>
        <w:t xml:space="preserve">, dopo aver fatto una corsa di una decina di metri per vedermi meglio e mi guardò </w:t>
      </w:r>
      <w:r w:rsidR="00EC5084" w:rsidRPr="003458F8">
        <w:rPr>
          <w:rFonts w:eastAsia="Microsoft YaHei"/>
          <w:i w:val="0"/>
          <w:sz w:val="25"/>
          <w:szCs w:val="25"/>
        </w:rPr>
        <w:t>con i</w:t>
      </w:r>
      <w:r w:rsidR="00EF0AD8" w:rsidRPr="003458F8">
        <w:rPr>
          <w:rFonts w:eastAsia="Microsoft YaHei"/>
          <w:i w:val="0"/>
          <w:sz w:val="25"/>
          <w:szCs w:val="25"/>
        </w:rPr>
        <w:t xml:space="preserve"> occhi cattivi come se fossi uno spacciat</w:t>
      </w:r>
      <w:r w:rsidR="005559F0" w:rsidRPr="003458F8">
        <w:rPr>
          <w:rFonts w:eastAsia="Microsoft YaHei"/>
          <w:i w:val="0"/>
          <w:sz w:val="25"/>
          <w:szCs w:val="25"/>
        </w:rPr>
        <w:t>ore in attesa della sua vittima o peggio un ladro di bambini.</w:t>
      </w:r>
      <w:r w:rsidR="00EF0AD8" w:rsidRPr="003458F8">
        <w:rPr>
          <w:rFonts w:eastAsia="Microsoft YaHei"/>
          <w:i w:val="0"/>
          <w:sz w:val="25"/>
          <w:szCs w:val="25"/>
        </w:rPr>
        <w:t xml:space="preserve"> </w:t>
      </w:r>
    </w:p>
    <w:p w:rsidR="00EF0AD8" w:rsidRPr="003458F8" w:rsidRDefault="00EF0AD8" w:rsidP="006F3A3F">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Osai un breve saluto ma nemmeno questo addomesticò il ringhio di quella che a prima impressione sembrava una divoratrice di telenovela</w:t>
      </w:r>
      <w:r w:rsidR="00591190" w:rsidRPr="003458F8">
        <w:rPr>
          <w:rFonts w:eastAsia="Microsoft YaHei"/>
          <w:i w:val="0"/>
          <w:sz w:val="25"/>
          <w:szCs w:val="25"/>
        </w:rPr>
        <w:t xml:space="preserve"> mentre dall’auto Cassius mi osservava </w:t>
      </w:r>
      <w:r w:rsidR="00FC0D2D" w:rsidRPr="003458F8">
        <w:rPr>
          <w:rFonts w:eastAsia="Microsoft YaHei"/>
          <w:i w:val="0"/>
          <w:sz w:val="25"/>
          <w:szCs w:val="25"/>
        </w:rPr>
        <w:t>con i</w:t>
      </w:r>
      <w:r w:rsidR="00591190" w:rsidRPr="003458F8">
        <w:rPr>
          <w:rFonts w:eastAsia="Microsoft YaHei"/>
          <w:i w:val="0"/>
          <w:sz w:val="25"/>
          <w:szCs w:val="25"/>
        </w:rPr>
        <w:t xml:space="preserve"> suoi grandi occhi.</w:t>
      </w:r>
    </w:p>
    <w:p w:rsidR="00591190" w:rsidRPr="003458F8" w:rsidRDefault="00591190" w:rsidP="006F3A3F">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Non potevo addormentarmi in quel posto così lasciai un messaggio nella sua casella postale con scritto Chiamami per favore! </w:t>
      </w:r>
      <w:proofErr w:type="spellStart"/>
      <w:r w:rsidRPr="003458F8">
        <w:rPr>
          <w:rFonts w:eastAsia="Microsoft YaHei"/>
          <w:i w:val="0"/>
          <w:sz w:val="25"/>
          <w:szCs w:val="25"/>
        </w:rPr>
        <w:t>Armet</w:t>
      </w:r>
      <w:proofErr w:type="spellEnd"/>
      <w:r w:rsidRPr="003458F8">
        <w:rPr>
          <w:rFonts w:eastAsia="Microsoft YaHei"/>
          <w:i w:val="0"/>
          <w:sz w:val="25"/>
          <w:szCs w:val="25"/>
        </w:rPr>
        <w:t>.</w:t>
      </w:r>
    </w:p>
    <w:p w:rsidR="003E5940" w:rsidRPr="003458F8" w:rsidRDefault="00A707DD" w:rsidP="000F453C">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           </w:t>
      </w:r>
      <w:r w:rsidR="000F453C" w:rsidRPr="003458F8">
        <w:rPr>
          <w:rFonts w:eastAsia="Microsoft YaHei"/>
          <w:i w:val="0"/>
          <w:sz w:val="25"/>
          <w:szCs w:val="25"/>
        </w:rPr>
        <w:t>Era il periodo della pesca annuale al … e tutti i motel della zona erano pieni di pescatori e turisti</w:t>
      </w:r>
      <w:r w:rsidR="00BD272C" w:rsidRPr="003458F8">
        <w:rPr>
          <w:rFonts w:eastAsia="Microsoft YaHei"/>
          <w:i w:val="0"/>
          <w:sz w:val="25"/>
          <w:szCs w:val="25"/>
        </w:rPr>
        <w:t>,</w:t>
      </w:r>
      <w:r w:rsidR="000F453C" w:rsidRPr="003458F8">
        <w:rPr>
          <w:rFonts w:eastAsia="Microsoft YaHei"/>
          <w:i w:val="0"/>
          <w:sz w:val="25"/>
          <w:szCs w:val="25"/>
        </w:rPr>
        <w:t xml:space="preserve"> così trovai una camera a dieci miglia fuori città in un posto sul </w:t>
      </w:r>
      <w:r w:rsidR="00EC5084" w:rsidRPr="003458F8">
        <w:rPr>
          <w:rFonts w:eastAsia="Microsoft YaHei"/>
          <w:i w:val="0"/>
          <w:sz w:val="25"/>
          <w:szCs w:val="25"/>
        </w:rPr>
        <w:t>mare, dove</w:t>
      </w:r>
      <w:r w:rsidR="000F453C" w:rsidRPr="003458F8">
        <w:rPr>
          <w:rFonts w:eastAsia="Microsoft YaHei"/>
          <w:i w:val="0"/>
          <w:sz w:val="25"/>
          <w:szCs w:val="25"/>
        </w:rPr>
        <w:t xml:space="preserve"> l’odore della frittura di pesce superava qualsiasi altro odore. L’unico convinto del posto fu Cassius le cui narici godevano.</w:t>
      </w:r>
    </w:p>
    <w:p w:rsidR="00A707DD" w:rsidRPr="003458F8" w:rsidRDefault="00A707DD" w:rsidP="000F453C">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La camera puzzava a fumo </w:t>
      </w:r>
      <w:r w:rsidR="00FC0D2D" w:rsidRPr="003458F8">
        <w:rPr>
          <w:rFonts w:eastAsia="Microsoft YaHei"/>
          <w:i w:val="0"/>
          <w:sz w:val="25"/>
          <w:szCs w:val="25"/>
        </w:rPr>
        <w:t>e</w:t>
      </w:r>
      <w:r w:rsidRPr="003458F8">
        <w:rPr>
          <w:rFonts w:eastAsia="Microsoft YaHei"/>
          <w:i w:val="0"/>
          <w:sz w:val="25"/>
          <w:szCs w:val="25"/>
        </w:rPr>
        <w:t xml:space="preserve"> altre cose la cui natura avevo poca voglia di scoprire, mi chiusi dentro dopo aver portato il borsone con i miei fogli e le ciotole del cane. Cassius era abbastanza nervoso e gli feci una cuccia con un mio maglio</w:t>
      </w:r>
      <w:r w:rsidR="000B0BB4" w:rsidRPr="003458F8">
        <w:rPr>
          <w:rFonts w:eastAsia="Microsoft YaHei"/>
          <w:i w:val="0"/>
          <w:sz w:val="25"/>
          <w:szCs w:val="25"/>
        </w:rPr>
        <w:t>ne</w:t>
      </w:r>
      <w:r w:rsidRPr="003458F8">
        <w:rPr>
          <w:rFonts w:eastAsia="Microsoft YaHei"/>
          <w:i w:val="0"/>
          <w:sz w:val="25"/>
          <w:szCs w:val="25"/>
        </w:rPr>
        <w:t xml:space="preserve"> per tranquillizzarlo.</w:t>
      </w:r>
    </w:p>
    <w:p w:rsidR="00ED07C5" w:rsidRPr="003458F8" w:rsidRDefault="00C94AD9"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Mi buttai sopra il letto per guardare il soffitto e pensare in santa pace agli ultimi avvenimenti. </w:t>
      </w:r>
    </w:p>
    <w:p w:rsidR="007C6CAB" w:rsidRPr="003458F8" w:rsidRDefault="00C94AD9"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Analizzai con progressione ogni fatto accaduto partendo dalla sparizione di Conrad all’avvistamento del suo fantasma e poi alle due scatole con tutte le informazioni dentro che potevano benissimo essere delle bugie. </w:t>
      </w:r>
    </w:p>
    <w:p w:rsidR="003E5940" w:rsidRPr="003458F8" w:rsidRDefault="00C94AD9"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La cosa che non mi lasciava perplesso era quella costante consapevolezza di una presenza estranea che si avvertiva in casa nell’ultimo periodo.</w:t>
      </w:r>
    </w:p>
    <w:p w:rsidR="00C94AD9" w:rsidRPr="003458F8" w:rsidRDefault="00C94AD9"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Forse qualcuno mi spiava, anzi forse mi spiava chi mi aveva fatto recapitare le informazioni ora in mio possesso.</w:t>
      </w:r>
    </w:p>
    <w:p w:rsidR="00C94AD9" w:rsidRPr="003458F8" w:rsidRDefault="00120650"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A</w:t>
      </w:r>
      <w:r w:rsidR="00C94AD9" w:rsidRPr="003458F8">
        <w:rPr>
          <w:rFonts w:eastAsia="Microsoft YaHei"/>
          <w:i w:val="0"/>
          <w:sz w:val="25"/>
          <w:szCs w:val="25"/>
        </w:rPr>
        <w:t xml:space="preserve"> un tratto, tutti i miei pensieri si concentrarono sulla notte d’amore con Mary, come sembrava distante quella notte e intensa, paurosamente intensa. </w:t>
      </w:r>
    </w:p>
    <w:p w:rsidR="00C94AD9" w:rsidRPr="003458F8" w:rsidRDefault="00C94AD9"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Avevo persino il dubbio d’aver fatto l’amore con un alieno, lo stesso magari che continuava a perseguitarmi, lo stesso che cercava di rompermi il naso per farmi avere un bozzo nero a forma di cerchio.</w:t>
      </w:r>
    </w:p>
    <w:p w:rsidR="00ED07C5" w:rsidRPr="003458F8" w:rsidRDefault="00815E3E"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lastRenderedPageBreak/>
        <w:t xml:space="preserve">Come scrittore in quel periodo non sarei stato capace nemmeno di redigere il menu di un ristorante. Mi sentivo ancora spossato come se la dormita della sera prima fosse stata un altro dei miraggi che continuavano a perseguitarmi. </w:t>
      </w:r>
    </w:p>
    <w:p w:rsidR="00C94AD9" w:rsidRPr="003458F8" w:rsidRDefault="00815E3E"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Mandai un messaggio dal cellulare a Charlie con la speranza che non gli accadesse nulla di male a causa mia. Ero diventato superstizioso in meno di dieci giorni e questo non era per niente un buon segno. </w:t>
      </w:r>
    </w:p>
    <w:p w:rsidR="00ED07C5" w:rsidRPr="003458F8" w:rsidRDefault="00815E3E"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Chiusi gli occhi cercando di addormentarmi; in qualche modo volevo curare quella pesantezza di testa che mi obbligava a soccombere davanti alle cose più assurde ed impensabili. </w:t>
      </w:r>
    </w:p>
    <w:p w:rsidR="00815E3E" w:rsidRPr="003458F8" w:rsidRDefault="00815E3E"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Il mio pensiero si ridiresse ad </w:t>
      </w:r>
      <w:proofErr w:type="spellStart"/>
      <w:r w:rsidRPr="003458F8">
        <w:rPr>
          <w:rFonts w:eastAsia="Microsoft YaHei"/>
          <w:i w:val="0"/>
          <w:sz w:val="25"/>
          <w:szCs w:val="25"/>
        </w:rPr>
        <w:t>Ann</w:t>
      </w:r>
      <w:proofErr w:type="spellEnd"/>
      <w:r w:rsidRPr="003458F8">
        <w:rPr>
          <w:rFonts w:eastAsia="Microsoft YaHei"/>
          <w:i w:val="0"/>
          <w:sz w:val="25"/>
          <w:szCs w:val="25"/>
        </w:rPr>
        <w:t xml:space="preserve"> che morivo dalla voglia di sapere dove poteva essere e con chi.</w:t>
      </w:r>
      <w:r w:rsidR="0040681B" w:rsidRPr="003458F8">
        <w:rPr>
          <w:rFonts w:eastAsia="Microsoft YaHei"/>
          <w:i w:val="0"/>
          <w:sz w:val="25"/>
          <w:szCs w:val="25"/>
        </w:rPr>
        <w:t xml:space="preserve"> </w:t>
      </w:r>
      <w:r w:rsidR="009A2448" w:rsidRPr="003458F8">
        <w:rPr>
          <w:rFonts w:eastAsia="Microsoft YaHei"/>
          <w:i w:val="0"/>
          <w:sz w:val="25"/>
          <w:szCs w:val="25"/>
        </w:rPr>
        <w:t xml:space="preserve">Il suo potere avrebbe potuto decifrare col suo potere alcune delle cose per me inspiegabili che cretino, non l’avevo capita all’inizio, non l’avevo considerata allora </w:t>
      </w:r>
      <w:r w:rsidR="009B2B2F" w:rsidRPr="003458F8">
        <w:rPr>
          <w:rFonts w:eastAsia="Microsoft YaHei"/>
          <w:i w:val="0"/>
          <w:sz w:val="25"/>
          <w:szCs w:val="25"/>
        </w:rPr>
        <w:t>e</w:t>
      </w:r>
      <w:r w:rsidR="009A2448" w:rsidRPr="003458F8">
        <w:rPr>
          <w:rFonts w:eastAsia="Microsoft YaHei"/>
          <w:i w:val="0"/>
          <w:sz w:val="25"/>
          <w:szCs w:val="25"/>
        </w:rPr>
        <w:t xml:space="preserve"> adesso …</w:t>
      </w:r>
    </w:p>
    <w:p w:rsidR="009A2448" w:rsidRPr="003458F8" w:rsidRDefault="009A2448" w:rsidP="00270C6D">
      <w:pPr>
        <w:spacing w:before="0" w:beforeAutospacing="0" w:after="0" w:afterAutospacing="0"/>
        <w:ind w:firstLine="708"/>
        <w:contextualSpacing/>
        <w:jc w:val="both"/>
        <w:rPr>
          <w:rFonts w:eastAsia="Microsoft YaHei"/>
          <w:i w:val="0"/>
          <w:sz w:val="25"/>
          <w:szCs w:val="25"/>
        </w:rPr>
      </w:pPr>
      <w:r w:rsidRPr="003458F8">
        <w:rPr>
          <w:rFonts w:eastAsia="Microsoft YaHei"/>
          <w:i w:val="0"/>
          <w:sz w:val="25"/>
          <w:szCs w:val="25"/>
        </w:rPr>
        <w:t>Lasciai che la notte mi portasse come si dice, buon consiglio e abbandonai l’idea di dovermi difendere dagli spettri o dalle loro maledizioni in una modesta camera di motel abbastanza fuori città, in un luogo sperduto da essere considerato a larghe maniche l’ombra del culo del mondo dove solo le coppie di amanti si sarebbero arresi a soggiornarci.</w:t>
      </w:r>
    </w:p>
    <w:p w:rsidR="0040681B" w:rsidRPr="003458F8" w:rsidRDefault="0040681B"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Solo i gabbiani liberi dalle catene della terraferma e dal fuso orario facevano sentire lo strillo della loro voce come una rassicurante sirena. </w:t>
      </w:r>
    </w:p>
    <w:p w:rsidR="0040681B" w:rsidRPr="003458F8" w:rsidRDefault="0040681B"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Sulla strada anche il traffico cittadino era diminuito solo ogni tanto un grosso camion transitava spezzando l’aria della notte come un gigantesco essere capace di illuminarsi da solo la via verso il nulla. </w:t>
      </w:r>
    </w:p>
    <w:p w:rsidR="00D63D24" w:rsidRPr="003458F8" w:rsidRDefault="0040681B"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Si può dire che da parecchio </w:t>
      </w:r>
      <w:r w:rsidR="00D63D24" w:rsidRPr="003458F8">
        <w:rPr>
          <w:rFonts w:eastAsia="Microsoft YaHei"/>
          <w:i w:val="0"/>
          <w:sz w:val="25"/>
          <w:szCs w:val="25"/>
        </w:rPr>
        <w:t xml:space="preserve">non facevo più gite </w:t>
      </w:r>
      <w:r w:rsidR="00FC0D2D" w:rsidRPr="003458F8">
        <w:rPr>
          <w:rFonts w:eastAsia="Microsoft YaHei"/>
          <w:i w:val="0"/>
          <w:sz w:val="25"/>
          <w:szCs w:val="25"/>
        </w:rPr>
        <w:t>fuori di casa</w:t>
      </w:r>
      <w:r w:rsidR="00D63D24" w:rsidRPr="003458F8">
        <w:rPr>
          <w:rFonts w:eastAsia="Microsoft YaHei"/>
          <w:i w:val="0"/>
          <w:sz w:val="25"/>
          <w:szCs w:val="25"/>
        </w:rPr>
        <w:t xml:space="preserve">. Mi mancava tutto: il bagno, la cucina, la vecchia moka e persino la faccia di Billy che aveva l’abilità di farmi ingranare la quarta quando criticava i miei manoscritti. Stavo dormendo </w:t>
      </w:r>
      <w:r w:rsidR="00FC0D2D" w:rsidRPr="003458F8">
        <w:rPr>
          <w:rFonts w:eastAsia="Microsoft YaHei"/>
          <w:i w:val="0"/>
          <w:sz w:val="25"/>
          <w:szCs w:val="25"/>
        </w:rPr>
        <w:t>fuori di casa</w:t>
      </w:r>
      <w:r w:rsidR="009F4DED" w:rsidRPr="003458F8">
        <w:rPr>
          <w:rFonts w:eastAsia="Microsoft YaHei"/>
          <w:i w:val="0"/>
          <w:sz w:val="25"/>
          <w:szCs w:val="25"/>
        </w:rPr>
        <w:t xml:space="preserve"> </w:t>
      </w:r>
      <w:r w:rsidR="00D63D24" w:rsidRPr="003458F8">
        <w:rPr>
          <w:rFonts w:eastAsia="Microsoft YaHei"/>
          <w:i w:val="0"/>
          <w:sz w:val="25"/>
          <w:szCs w:val="25"/>
        </w:rPr>
        <w:t xml:space="preserve">e mi domandai </w:t>
      </w:r>
      <w:r w:rsidR="00270C6D">
        <w:rPr>
          <w:rFonts w:eastAsia="Microsoft YaHei"/>
          <w:i w:val="0"/>
          <w:sz w:val="25"/>
          <w:szCs w:val="25"/>
        </w:rPr>
        <w:t xml:space="preserve">- </w:t>
      </w:r>
      <w:r w:rsidR="00270C6D" w:rsidRPr="00270C6D">
        <w:rPr>
          <w:rFonts w:eastAsia="Microsoft YaHei"/>
          <w:sz w:val="25"/>
          <w:szCs w:val="25"/>
        </w:rPr>
        <w:t>“</w:t>
      </w:r>
      <w:r w:rsidR="00D63D24" w:rsidRPr="00270C6D">
        <w:rPr>
          <w:rFonts w:eastAsia="Microsoft YaHei"/>
          <w:sz w:val="25"/>
          <w:szCs w:val="25"/>
        </w:rPr>
        <w:t>perché</w:t>
      </w:r>
      <w:r w:rsidR="009F4DED" w:rsidRPr="00270C6D">
        <w:rPr>
          <w:rFonts w:eastAsia="Microsoft YaHei"/>
          <w:sz w:val="25"/>
          <w:szCs w:val="25"/>
        </w:rPr>
        <w:t xml:space="preserve"> lo facevo</w:t>
      </w:r>
      <w:r w:rsidR="00D63D24" w:rsidRPr="00270C6D">
        <w:rPr>
          <w:rFonts w:eastAsia="Microsoft YaHei"/>
          <w:sz w:val="25"/>
          <w:szCs w:val="25"/>
        </w:rPr>
        <w:t>?</w:t>
      </w:r>
      <w:r w:rsidR="00270C6D" w:rsidRPr="00270C6D">
        <w:rPr>
          <w:rFonts w:eastAsia="Microsoft YaHei"/>
          <w:sz w:val="25"/>
          <w:szCs w:val="25"/>
        </w:rPr>
        <w:t>”</w:t>
      </w:r>
    </w:p>
    <w:p w:rsidR="009F4DED" w:rsidRPr="003458F8" w:rsidRDefault="009F4DED"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Nessun uomo che si poteva dichiarare sano di mente avrebbe dovuto abdicare davanti ad una sciocca superstizione. Avrei dovuto ripetermi all’infinito come un registratore rotto, </w:t>
      </w:r>
      <w:r w:rsidR="00270C6D" w:rsidRPr="00270C6D">
        <w:rPr>
          <w:rFonts w:eastAsia="Microsoft YaHei"/>
          <w:sz w:val="25"/>
          <w:szCs w:val="25"/>
        </w:rPr>
        <w:t xml:space="preserve">“… </w:t>
      </w:r>
      <w:proofErr w:type="spellStart"/>
      <w:r w:rsidRPr="00270C6D">
        <w:rPr>
          <w:rFonts w:eastAsia="Microsoft YaHei"/>
          <w:sz w:val="25"/>
          <w:szCs w:val="25"/>
        </w:rPr>
        <w:t>Armet</w:t>
      </w:r>
      <w:proofErr w:type="spellEnd"/>
      <w:r w:rsidRPr="00270C6D">
        <w:rPr>
          <w:rFonts w:eastAsia="Microsoft YaHei"/>
          <w:sz w:val="25"/>
          <w:szCs w:val="25"/>
        </w:rPr>
        <w:t xml:space="preserve"> i fantasmi non esistono!</w:t>
      </w:r>
      <w:r w:rsidR="00270C6D" w:rsidRPr="00270C6D">
        <w:rPr>
          <w:rFonts w:eastAsia="Microsoft YaHei"/>
          <w:sz w:val="25"/>
          <w:szCs w:val="25"/>
        </w:rPr>
        <w:t xml:space="preserve"> ...”</w:t>
      </w:r>
      <w:r w:rsidRPr="003458F8">
        <w:rPr>
          <w:rFonts w:eastAsia="Microsoft YaHei"/>
          <w:i w:val="0"/>
          <w:sz w:val="25"/>
          <w:szCs w:val="25"/>
        </w:rPr>
        <w:t>, ma questo giochino poteva funzionare con uno che non conosceva abbastanza se stesso.</w:t>
      </w:r>
    </w:p>
    <w:p w:rsidR="009F4DED" w:rsidRPr="003458F8" w:rsidRDefault="009F4DED"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Il mio ego aveva razionalizzato quasi tutto tranne le </w:t>
      </w:r>
      <w:r w:rsidR="00FC0D2D" w:rsidRPr="003458F8">
        <w:rPr>
          <w:rFonts w:eastAsia="Microsoft YaHei"/>
          <w:i w:val="0"/>
          <w:sz w:val="25"/>
          <w:szCs w:val="25"/>
        </w:rPr>
        <w:t>bizzarrie</w:t>
      </w:r>
      <w:r w:rsidRPr="003458F8">
        <w:rPr>
          <w:rFonts w:eastAsia="Microsoft YaHei"/>
          <w:i w:val="0"/>
          <w:sz w:val="25"/>
          <w:szCs w:val="25"/>
        </w:rPr>
        <w:t xml:space="preserve"> e per le stranezze serviva qualcosa in più del semplice ragionamento.</w:t>
      </w:r>
    </w:p>
    <w:p w:rsidR="00AF37DC" w:rsidRPr="003458F8" w:rsidRDefault="009F4DED"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Avrei dovuto mandare al diavolo tutte le congestioni diaboliche del fato e farmi un quadro della situazione senza il prevaricamento del intuito, avrei dovuto ma non l’avrei fatto perché l’intuito captava dei messaggi che alla ragione non erano pervenuti.</w:t>
      </w:r>
      <w:r w:rsidR="00AF37DC" w:rsidRPr="003458F8">
        <w:rPr>
          <w:rFonts w:eastAsia="Microsoft YaHei"/>
          <w:i w:val="0"/>
          <w:sz w:val="25"/>
          <w:szCs w:val="25"/>
        </w:rPr>
        <w:t xml:space="preserve"> I mostri dell’immaginazione? Oh, ne so qualcosa sui mostri dell’immaginazione, le chimere che battono l’asfalto del nostro spirito sporcandolo del loro bagaglio grottesco di pensieri. Non si possono contare gli uomini caduti in depressione, alcolizzati o persino suicidi che hanno pagato con la rovina l’influenza di queste ombre maledette.</w:t>
      </w:r>
    </w:p>
    <w:p w:rsidR="00AF37DC" w:rsidRPr="003458F8" w:rsidRDefault="00502AA8"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Non</w:t>
      </w:r>
      <w:r w:rsidR="009B2B2F" w:rsidRPr="003458F8">
        <w:rPr>
          <w:rFonts w:eastAsia="Microsoft YaHei"/>
          <w:i w:val="0"/>
          <w:sz w:val="25"/>
          <w:szCs w:val="25"/>
        </w:rPr>
        <w:t xml:space="preserve"> </w:t>
      </w:r>
      <w:r w:rsidRPr="003458F8">
        <w:rPr>
          <w:rFonts w:eastAsia="Microsoft YaHei"/>
          <w:i w:val="0"/>
          <w:sz w:val="25"/>
          <w:szCs w:val="25"/>
        </w:rPr>
        <w:t>c’è</w:t>
      </w:r>
      <w:r w:rsidR="009B2B2F" w:rsidRPr="003458F8">
        <w:rPr>
          <w:rFonts w:eastAsia="Microsoft YaHei"/>
          <w:i w:val="0"/>
          <w:sz w:val="25"/>
          <w:szCs w:val="25"/>
        </w:rPr>
        <w:t xml:space="preserve"> </w:t>
      </w:r>
      <w:r w:rsidRPr="003458F8">
        <w:rPr>
          <w:rFonts w:eastAsia="Microsoft YaHei"/>
          <w:i w:val="0"/>
          <w:sz w:val="25"/>
          <w:szCs w:val="25"/>
        </w:rPr>
        <w:t>peggior mostro di se stessi. La parte oscura della nostra anima, il rovescio della medaglia, quella parte che nessuno vede ma che l’inconscio ascolta soprattutto di notte.</w:t>
      </w:r>
    </w:p>
    <w:p w:rsidR="00D63D24" w:rsidRPr="003458F8" w:rsidRDefault="00502AA8"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Ci sono uomini che hanno provato a curarsi con </w:t>
      </w:r>
      <w:proofErr w:type="spellStart"/>
      <w:r w:rsidRPr="003458F8">
        <w:rPr>
          <w:rFonts w:eastAsia="Microsoft YaHei"/>
          <w:i w:val="0"/>
          <w:sz w:val="25"/>
          <w:szCs w:val="25"/>
        </w:rPr>
        <w:t>i’intervento</w:t>
      </w:r>
      <w:proofErr w:type="spellEnd"/>
      <w:r w:rsidRPr="003458F8">
        <w:rPr>
          <w:rFonts w:eastAsia="Microsoft YaHei"/>
          <w:i w:val="0"/>
          <w:sz w:val="25"/>
          <w:szCs w:val="25"/>
        </w:rPr>
        <w:t xml:space="preserve"> degli stregoni, altri con quello della medicina e dei farmaci, per i mostri della mente nemmeno la luce accecante del sole è qualcosa da temere perché loro girano in pieno giorno impossessati dell’anima e dello spirito delle proprie vittime.</w:t>
      </w:r>
    </w:p>
    <w:p w:rsidR="00502AA8" w:rsidRPr="003458F8" w:rsidRDefault="00502AA8" w:rsidP="00C94AD9">
      <w:pPr>
        <w:spacing w:before="0" w:beforeAutospacing="0" w:after="0" w:afterAutospacing="0"/>
        <w:contextualSpacing/>
        <w:jc w:val="both"/>
        <w:rPr>
          <w:rFonts w:eastAsia="Microsoft YaHei"/>
          <w:i w:val="0"/>
          <w:sz w:val="25"/>
          <w:szCs w:val="25"/>
        </w:rPr>
      </w:pPr>
      <w:r w:rsidRPr="003458F8">
        <w:rPr>
          <w:rFonts w:eastAsia="Microsoft YaHei"/>
          <w:i w:val="0"/>
          <w:sz w:val="25"/>
          <w:szCs w:val="25"/>
        </w:rPr>
        <w:t xml:space="preserve">Chiunque cercherebbe salvezza fuggendo ma non si può fuggire da se stessi, il nostro io è </w:t>
      </w:r>
      <w:r w:rsidR="009B2B2F" w:rsidRPr="003458F8">
        <w:rPr>
          <w:rFonts w:eastAsia="Microsoft YaHei"/>
          <w:i w:val="0"/>
          <w:sz w:val="25"/>
          <w:szCs w:val="25"/>
        </w:rPr>
        <w:t>lì</w:t>
      </w:r>
      <w:r w:rsidRPr="003458F8">
        <w:rPr>
          <w:rFonts w:eastAsia="Microsoft YaHei"/>
          <w:i w:val="0"/>
          <w:sz w:val="25"/>
          <w:szCs w:val="25"/>
        </w:rPr>
        <w:t xml:space="preserve"> davanti a noi ed è con lui che dobbiamo fare i conti.</w:t>
      </w:r>
    </w:p>
    <w:p w:rsidR="002C3AD6" w:rsidRPr="003458F8" w:rsidRDefault="002C3AD6" w:rsidP="00716BBE">
      <w:pPr>
        <w:spacing w:before="0" w:beforeAutospacing="0" w:after="0" w:afterAutospacing="0"/>
        <w:contextualSpacing/>
        <w:rPr>
          <w:rFonts w:eastAsia="Microsoft YaHei"/>
          <w:b/>
          <w:i w:val="0"/>
          <w:sz w:val="25"/>
          <w:szCs w:val="25"/>
        </w:rPr>
      </w:pPr>
    </w:p>
    <w:p w:rsidR="00BC38BA" w:rsidRPr="003458F8" w:rsidRDefault="00BC38BA" w:rsidP="00716BBE">
      <w:pPr>
        <w:spacing w:before="0" w:beforeAutospacing="0" w:after="0" w:afterAutospacing="0"/>
        <w:contextualSpacing/>
        <w:rPr>
          <w:rFonts w:eastAsia="Microsoft YaHei"/>
          <w:b/>
          <w:i w:val="0"/>
          <w:sz w:val="25"/>
          <w:szCs w:val="25"/>
        </w:rPr>
      </w:pPr>
    </w:p>
    <w:p w:rsidR="002503AA" w:rsidRPr="003458F8" w:rsidRDefault="002503AA" w:rsidP="00716BBE">
      <w:pPr>
        <w:spacing w:before="0" w:beforeAutospacing="0" w:after="0" w:afterAutospacing="0"/>
        <w:contextualSpacing/>
        <w:rPr>
          <w:rFonts w:eastAsia="Microsoft YaHei"/>
          <w:b/>
          <w:i w:val="0"/>
          <w:sz w:val="25"/>
          <w:szCs w:val="25"/>
        </w:rPr>
      </w:pPr>
    </w:p>
    <w:p w:rsidR="002503AA" w:rsidRPr="003458F8" w:rsidRDefault="002503AA" w:rsidP="00716BBE">
      <w:pPr>
        <w:spacing w:before="0" w:beforeAutospacing="0" w:after="0" w:afterAutospacing="0"/>
        <w:contextualSpacing/>
        <w:rPr>
          <w:rFonts w:eastAsia="Microsoft YaHei"/>
          <w:b/>
          <w:i w:val="0"/>
          <w:sz w:val="25"/>
          <w:szCs w:val="25"/>
        </w:rPr>
      </w:pPr>
    </w:p>
    <w:p w:rsidR="002503AA" w:rsidRPr="003458F8" w:rsidRDefault="002503AA" w:rsidP="00716BBE">
      <w:pPr>
        <w:spacing w:before="0" w:beforeAutospacing="0" w:after="0" w:afterAutospacing="0"/>
        <w:contextualSpacing/>
        <w:rPr>
          <w:rFonts w:eastAsia="Microsoft YaHei"/>
          <w:b/>
          <w:i w:val="0"/>
          <w:sz w:val="25"/>
          <w:szCs w:val="25"/>
        </w:rPr>
      </w:pPr>
    </w:p>
    <w:p w:rsidR="002503AA" w:rsidRPr="003458F8" w:rsidRDefault="002503AA" w:rsidP="00716BBE">
      <w:pPr>
        <w:spacing w:before="0" w:beforeAutospacing="0" w:after="0" w:afterAutospacing="0"/>
        <w:contextualSpacing/>
        <w:rPr>
          <w:rFonts w:eastAsia="Microsoft YaHei"/>
          <w:b/>
          <w:i w:val="0"/>
          <w:sz w:val="25"/>
          <w:szCs w:val="25"/>
        </w:rPr>
      </w:pPr>
    </w:p>
    <w:p w:rsidR="002503AA" w:rsidRPr="003458F8" w:rsidRDefault="002503AA" w:rsidP="00716BBE">
      <w:pPr>
        <w:spacing w:before="0" w:beforeAutospacing="0" w:after="0" w:afterAutospacing="0"/>
        <w:contextualSpacing/>
        <w:rPr>
          <w:rFonts w:eastAsia="Microsoft YaHei"/>
          <w:b/>
          <w:i w:val="0"/>
          <w:sz w:val="25"/>
          <w:szCs w:val="25"/>
        </w:rPr>
      </w:pPr>
    </w:p>
    <w:p w:rsidR="002503AA" w:rsidRPr="003458F8" w:rsidRDefault="002503AA" w:rsidP="00716BBE">
      <w:pPr>
        <w:spacing w:before="0" w:beforeAutospacing="0" w:after="0" w:afterAutospacing="0"/>
        <w:contextualSpacing/>
        <w:rPr>
          <w:rFonts w:eastAsia="Microsoft YaHei"/>
          <w:b/>
          <w:i w:val="0"/>
          <w:sz w:val="25"/>
          <w:szCs w:val="25"/>
        </w:rPr>
      </w:pPr>
    </w:p>
    <w:p w:rsidR="001923F8" w:rsidRPr="003458F8" w:rsidRDefault="001923F8" w:rsidP="00716BBE">
      <w:pPr>
        <w:spacing w:before="0" w:beforeAutospacing="0" w:after="0" w:afterAutospacing="0"/>
        <w:contextualSpacing/>
        <w:rPr>
          <w:rFonts w:eastAsia="Microsoft YaHei"/>
          <w:b/>
          <w:i w:val="0"/>
          <w:sz w:val="25"/>
          <w:szCs w:val="25"/>
        </w:rPr>
      </w:pPr>
    </w:p>
    <w:p w:rsidR="001923F8" w:rsidRPr="003458F8" w:rsidRDefault="001923F8" w:rsidP="00716BBE">
      <w:pPr>
        <w:spacing w:before="0" w:beforeAutospacing="0" w:after="0" w:afterAutospacing="0"/>
        <w:contextualSpacing/>
        <w:rPr>
          <w:rFonts w:eastAsia="Microsoft YaHei"/>
          <w:b/>
          <w:i w:val="0"/>
          <w:sz w:val="25"/>
          <w:szCs w:val="25"/>
        </w:rPr>
      </w:pPr>
    </w:p>
    <w:p w:rsidR="001923F8" w:rsidRPr="003458F8" w:rsidRDefault="001923F8" w:rsidP="00716BBE">
      <w:pPr>
        <w:spacing w:before="0" w:beforeAutospacing="0" w:after="0" w:afterAutospacing="0"/>
        <w:contextualSpacing/>
        <w:rPr>
          <w:rFonts w:eastAsia="Microsoft YaHei"/>
          <w:b/>
          <w:i w:val="0"/>
          <w:sz w:val="25"/>
          <w:szCs w:val="25"/>
        </w:rPr>
      </w:pPr>
    </w:p>
    <w:p w:rsidR="001923F8" w:rsidRPr="003458F8" w:rsidRDefault="001923F8" w:rsidP="00716BBE">
      <w:pPr>
        <w:spacing w:before="0" w:beforeAutospacing="0" w:after="0" w:afterAutospacing="0"/>
        <w:contextualSpacing/>
        <w:rPr>
          <w:rFonts w:eastAsia="Microsoft YaHei"/>
          <w:b/>
          <w:i w:val="0"/>
          <w:sz w:val="25"/>
          <w:szCs w:val="25"/>
        </w:rPr>
      </w:pPr>
    </w:p>
    <w:p w:rsidR="001923F8" w:rsidRPr="003458F8" w:rsidRDefault="001923F8" w:rsidP="00716BBE">
      <w:pPr>
        <w:spacing w:before="0" w:beforeAutospacing="0" w:after="0" w:afterAutospacing="0"/>
        <w:contextualSpacing/>
        <w:rPr>
          <w:rFonts w:eastAsia="Microsoft YaHei"/>
          <w:b/>
          <w:i w:val="0"/>
          <w:sz w:val="25"/>
          <w:szCs w:val="25"/>
        </w:rPr>
      </w:pPr>
    </w:p>
    <w:p w:rsidR="001923F8" w:rsidRPr="003458F8" w:rsidRDefault="001923F8" w:rsidP="00716BBE">
      <w:pPr>
        <w:spacing w:before="0" w:beforeAutospacing="0" w:after="0" w:afterAutospacing="0"/>
        <w:contextualSpacing/>
        <w:rPr>
          <w:rFonts w:eastAsia="Microsoft YaHei"/>
          <w:b/>
          <w:i w:val="0"/>
          <w:sz w:val="25"/>
          <w:szCs w:val="25"/>
        </w:rPr>
      </w:pPr>
    </w:p>
    <w:p w:rsidR="001923F8" w:rsidRDefault="001923F8" w:rsidP="00716BBE">
      <w:pPr>
        <w:spacing w:before="0" w:beforeAutospacing="0" w:after="0" w:afterAutospacing="0"/>
        <w:contextualSpacing/>
        <w:rPr>
          <w:rFonts w:eastAsia="Microsoft YaHei"/>
          <w:b/>
          <w:i w:val="0"/>
          <w:sz w:val="25"/>
          <w:szCs w:val="25"/>
        </w:rPr>
      </w:pPr>
    </w:p>
    <w:p w:rsidR="004008F5" w:rsidRDefault="004008F5" w:rsidP="00716BBE">
      <w:pPr>
        <w:spacing w:before="0" w:beforeAutospacing="0" w:after="0" w:afterAutospacing="0"/>
        <w:contextualSpacing/>
        <w:rPr>
          <w:rFonts w:eastAsia="Microsoft YaHei"/>
          <w:b/>
          <w:i w:val="0"/>
          <w:sz w:val="25"/>
          <w:szCs w:val="25"/>
        </w:rPr>
      </w:pPr>
    </w:p>
    <w:p w:rsidR="00EC5084" w:rsidRDefault="00EC5084" w:rsidP="00716BBE">
      <w:pPr>
        <w:spacing w:before="0" w:beforeAutospacing="0" w:after="0" w:afterAutospacing="0"/>
        <w:contextualSpacing/>
        <w:rPr>
          <w:rFonts w:eastAsia="Microsoft YaHei"/>
          <w:b/>
          <w:i w:val="0"/>
          <w:sz w:val="25"/>
          <w:szCs w:val="25"/>
        </w:rPr>
      </w:pPr>
    </w:p>
    <w:p w:rsidR="004008F5" w:rsidRDefault="004008F5" w:rsidP="00716BBE">
      <w:pPr>
        <w:spacing w:before="0" w:beforeAutospacing="0" w:after="0" w:afterAutospacing="0"/>
        <w:contextualSpacing/>
        <w:rPr>
          <w:rFonts w:eastAsia="Microsoft YaHei"/>
          <w:b/>
          <w:i w:val="0"/>
          <w:sz w:val="25"/>
          <w:szCs w:val="25"/>
        </w:rPr>
      </w:pPr>
    </w:p>
    <w:p w:rsidR="004008F5" w:rsidRDefault="004008F5" w:rsidP="00716BBE">
      <w:pPr>
        <w:spacing w:before="0" w:beforeAutospacing="0" w:after="0" w:afterAutospacing="0"/>
        <w:contextualSpacing/>
        <w:rPr>
          <w:rFonts w:eastAsia="Microsoft YaHei"/>
          <w:b/>
          <w:i w:val="0"/>
          <w:sz w:val="25"/>
          <w:szCs w:val="25"/>
        </w:rPr>
      </w:pPr>
    </w:p>
    <w:p w:rsidR="004008F5" w:rsidRDefault="004008F5" w:rsidP="00716BBE">
      <w:pPr>
        <w:spacing w:before="0" w:beforeAutospacing="0" w:after="0" w:afterAutospacing="0"/>
        <w:contextualSpacing/>
        <w:rPr>
          <w:rFonts w:eastAsia="Microsoft YaHei"/>
          <w:b/>
          <w:i w:val="0"/>
          <w:sz w:val="25"/>
          <w:szCs w:val="25"/>
        </w:rPr>
      </w:pPr>
    </w:p>
    <w:p w:rsidR="004008F5" w:rsidRDefault="004008F5" w:rsidP="00716BBE">
      <w:pPr>
        <w:spacing w:before="0" w:beforeAutospacing="0" w:after="0" w:afterAutospacing="0"/>
        <w:contextualSpacing/>
        <w:rPr>
          <w:rFonts w:eastAsia="Microsoft YaHei"/>
          <w:b/>
          <w:i w:val="0"/>
          <w:sz w:val="25"/>
          <w:szCs w:val="25"/>
        </w:rPr>
      </w:pPr>
    </w:p>
    <w:p w:rsidR="00022211" w:rsidRDefault="00022211" w:rsidP="00716BBE">
      <w:pPr>
        <w:spacing w:before="0" w:beforeAutospacing="0" w:after="0" w:afterAutospacing="0"/>
        <w:contextualSpacing/>
        <w:rPr>
          <w:rFonts w:eastAsia="Microsoft YaHei"/>
          <w:b/>
          <w:i w:val="0"/>
          <w:sz w:val="25"/>
          <w:szCs w:val="25"/>
        </w:rPr>
      </w:pPr>
    </w:p>
    <w:p w:rsidR="00022211" w:rsidRDefault="00022211" w:rsidP="00716BBE">
      <w:pPr>
        <w:spacing w:before="0" w:beforeAutospacing="0" w:after="0" w:afterAutospacing="0"/>
        <w:contextualSpacing/>
        <w:rPr>
          <w:rFonts w:eastAsia="Microsoft YaHei"/>
          <w:b/>
          <w:i w:val="0"/>
          <w:sz w:val="25"/>
          <w:szCs w:val="25"/>
        </w:rPr>
      </w:pPr>
    </w:p>
    <w:p w:rsidR="00022211" w:rsidRDefault="00022211" w:rsidP="00716BBE">
      <w:pPr>
        <w:spacing w:before="0" w:beforeAutospacing="0" w:after="0" w:afterAutospacing="0"/>
        <w:contextualSpacing/>
        <w:rPr>
          <w:rFonts w:eastAsia="Microsoft YaHei"/>
          <w:b/>
          <w:i w:val="0"/>
          <w:sz w:val="25"/>
          <w:szCs w:val="25"/>
        </w:rPr>
      </w:pPr>
    </w:p>
    <w:p w:rsidR="00022211" w:rsidRDefault="00022211" w:rsidP="00716BBE">
      <w:pPr>
        <w:spacing w:before="0" w:beforeAutospacing="0" w:after="0" w:afterAutospacing="0"/>
        <w:contextualSpacing/>
        <w:rPr>
          <w:rFonts w:eastAsia="Microsoft YaHei"/>
          <w:b/>
          <w:i w:val="0"/>
          <w:sz w:val="25"/>
          <w:szCs w:val="25"/>
        </w:rPr>
      </w:pPr>
    </w:p>
    <w:p w:rsidR="00022211" w:rsidRDefault="00022211" w:rsidP="00716BBE">
      <w:pPr>
        <w:spacing w:before="0" w:beforeAutospacing="0" w:after="0" w:afterAutospacing="0"/>
        <w:contextualSpacing/>
        <w:rPr>
          <w:rFonts w:eastAsia="Microsoft YaHei"/>
          <w:b/>
          <w:i w:val="0"/>
          <w:sz w:val="25"/>
          <w:szCs w:val="25"/>
        </w:rPr>
      </w:pPr>
    </w:p>
    <w:p w:rsidR="00022211" w:rsidRDefault="00022211" w:rsidP="00716BBE">
      <w:pPr>
        <w:spacing w:before="0" w:beforeAutospacing="0" w:after="0" w:afterAutospacing="0"/>
        <w:contextualSpacing/>
        <w:rPr>
          <w:rFonts w:eastAsia="Microsoft YaHei"/>
          <w:b/>
          <w:i w:val="0"/>
          <w:sz w:val="25"/>
          <w:szCs w:val="25"/>
        </w:rPr>
      </w:pPr>
    </w:p>
    <w:p w:rsidR="004008F5" w:rsidRDefault="004008F5" w:rsidP="00716BBE">
      <w:pPr>
        <w:spacing w:before="0" w:beforeAutospacing="0" w:after="0" w:afterAutospacing="0"/>
        <w:contextualSpacing/>
        <w:rPr>
          <w:rFonts w:eastAsia="Microsoft YaHei"/>
          <w:b/>
          <w:i w:val="0"/>
          <w:sz w:val="25"/>
          <w:szCs w:val="25"/>
        </w:rPr>
      </w:pPr>
    </w:p>
    <w:p w:rsidR="004008F5" w:rsidRPr="003458F8" w:rsidRDefault="004008F5" w:rsidP="00716BBE">
      <w:pPr>
        <w:spacing w:before="0" w:beforeAutospacing="0" w:after="0" w:afterAutospacing="0"/>
        <w:contextualSpacing/>
        <w:rPr>
          <w:rFonts w:eastAsia="Microsoft YaHei"/>
          <w:b/>
          <w:i w:val="0"/>
          <w:sz w:val="25"/>
          <w:szCs w:val="25"/>
        </w:rPr>
      </w:pPr>
    </w:p>
    <w:p w:rsidR="001923F8" w:rsidRPr="003458F8" w:rsidRDefault="001923F8" w:rsidP="00716BBE">
      <w:pPr>
        <w:spacing w:before="0" w:beforeAutospacing="0" w:after="0" w:afterAutospacing="0"/>
        <w:contextualSpacing/>
        <w:rPr>
          <w:rFonts w:eastAsia="Microsoft YaHei"/>
          <w:b/>
          <w:i w:val="0"/>
          <w:sz w:val="25"/>
          <w:szCs w:val="25"/>
        </w:rPr>
      </w:pPr>
    </w:p>
    <w:p w:rsidR="009F4DED" w:rsidRPr="003458F8" w:rsidRDefault="003158B7" w:rsidP="00716BBE">
      <w:pPr>
        <w:spacing w:before="0" w:beforeAutospacing="0" w:after="0" w:afterAutospacing="0"/>
        <w:contextualSpacing/>
        <w:rPr>
          <w:rFonts w:eastAsia="Microsoft YaHei"/>
          <w:b/>
          <w:i w:val="0"/>
          <w:sz w:val="25"/>
          <w:szCs w:val="25"/>
        </w:rPr>
      </w:pPr>
      <w:r w:rsidRPr="003458F8">
        <w:rPr>
          <w:rFonts w:eastAsia="Microsoft YaHei"/>
          <w:b/>
          <w:i w:val="0"/>
          <w:sz w:val="25"/>
          <w:szCs w:val="25"/>
        </w:rPr>
        <w:t>4</w:t>
      </w:r>
    </w:p>
    <w:p w:rsidR="009F4DED" w:rsidRPr="003458F8" w:rsidRDefault="009F4DED" w:rsidP="00716BBE">
      <w:pPr>
        <w:spacing w:before="0" w:beforeAutospacing="0" w:after="0" w:afterAutospacing="0"/>
        <w:contextualSpacing/>
        <w:rPr>
          <w:rFonts w:eastAsia="Microsoft YaHei"/>
          <w:i w:val="0"/>
          <w:sz w:val="25"/>
          <w:szCs w:val="25"/>
        </w:rPr>
      </w:pPr>
    </w:p>
    <w:p w:rsidR="00345511" w:rsidRPr="00270C6D" w:rsidRDefault="00345511" w:rsidP="00716BBE">
      <w:pPr>
        <w:spacing w:before="0" w:beforeAutospacing="0" w:after="0" w:afterAutospacing="0"/>
        <w:contextualSpacing/>
        <w:rPr>
          <w:rFonts w:eastAsia="Microsoft YaHei"/>
          <w:sz w:val="28"/>
          <w:szCs w:val="28"/>
        </w:rPr>
      </w:pPr>
      <w:r w:rsidRPr="00270C6D">
        <w:rPr>
          <w:rFonts w:eastAsia="Microsoft YaHei"/>
          <w:sz w:val="28"/>
          <w:szCs w:val="28"/>
        </w:rPr>
        <w:t>L’</w:t>
      </w:r>
      <w:proofErr w:type="spellStart"/>
      <w:r w:rsidRPr="00270C6D">
        <w:rPr>
          <w:rFonts w:eastAsia="Microsoft YaHei"/>
          <w:sz w:val="28"/>
          <w:szCs w:val="28"/>
        </w:rPr>
        <w:t>Atlantis</w:t>
      </w:r>
      <w:proofErr w:type="spellEnd"/>
    </w:p>
    <w:p w:rsidR="00D101E9" w:rsidRPr="003458F8" w:rsidRDefault="00D101E9" w:rsidP="00716BBE">
      <w:pPr>
        <w:spacing w:before="0" w:beforeAutospacing="0" w:after="0" w:afterAutospacing="0"/>
        <w:contextualSpacing/>
        <w:rPr>
          <w:rFonts w:eastAsia="Microsoft YaHei"/>
          <w:i w:val="0"/>
          <w:sz w:val="25"/>
          <w:szCs w:val="25"/>
        </w:rPr>
      </w:pPr>
    </w:p>
    <w:p w:rsidR="009951CD" w:rsidRPr="003458F8" w:rsidRDefault="009951CD" w:rsidP="00716BBE">
      <w:pPr>
        <w:spacing w:before="0" w:beforeAutospacing="0" w:after="0" w:afterAutospacing="0"/>
        <w:contextualSpacing/>
        <w:rPr>
          <w:rFonts w:eastAsia="Microsoft YaHei"/>
          <w:i w:val="0"/>
          <w:sz w:val="25"/>
          <w:szCs w:val="25"/>
        </w:rPr>
      </w:pPr>
    </w:p>
    <w:p w:rsidR="00546071" w:rsidRPr="003458F8" w:rsidRDefault="00546071" w:rsidP="00AF4FDE">
      <w:pPr>
        <w:spacing w:before="0" w:beforeAutospacing="0" w:after="0" w:afterAutospacing="0"/>
        <w:contextualSpacing/>
        <w:jc w:val="both"/>
        <w:rPr>
          <w:sz w:val="25"/>
          <w:szCs w:val="25"/>
        </w:rPr>
      </w:pPr>
    </w:p>
    <w:p w:rsidR="00387EBD" w:rsidRPr="003458F8" w:rsidRDefault="00387EBD" w:rsidP="00AF4FDE">
      <w:pPr>
        <w:spacing w:before="0" w:beforeAutospacing="0" w:after="0" w:afterAutospacing="0"/>
        <w:contextualSpacing/>
        <w:jc w:val="both"/>
        <w:rPr>
          <w:i w:val="0"/>
          <w:sz w:val="25"/>
          <w:szCs w:val="25"/>
        </w:rPr>
      </w:pPr>
      <w:r w:rsidRPr="003458F8">
        <w:rPr>
          <w:i w:val="0"/>
          <w:sz w:val="25"/>
          <w:szCs w:val="25"/>
        </w:rPr>
        <w:t xml:space="preserve">Quando mi svegliai </w:t>
      </w:r>
      <w:r w:rsidR="00FC0D2D" w:rsidRPr="003458F8">
        <w:rPr>
          <w:i w:val="0"/>
          <w:sz w:val="25"/>
          <w:szCs w:val="25"/>
        </w:rPr>
        <w:t>Cassius,</w:t>
      </w:r>
      <w:r w:rsidRPr="003458F8">
        <w:rPr>
          <w:i w:val="0"/>
          <w:sz w:val="25"/>
          <w:szCs w:val="25"/>
        </w:rPr>
        <w:t xml:space="preserve"> grattava con la sua grossa zampa la finta coperta di cotone a grossi fiori blu e rosa. I miei occhi impastati cercavano qualche angolo famigliare poi ricordai di essermi fermato nel motel più disgustoso della zona. Il mio cellulare stava sul comodino e provai a</w:t>
      </w:r>
      <w:r w:rsidR="00FC0D2D" w:rsidRPr="003458F8">
        <w:rPr>
          <w:i w:val="0"/>
          <w:sz w:val="25"/>
          <w:szCs w:val="25"/>
        </w:rPr>
        <w:t xml:space="preserve"> </w:t>
      </w:r>
      <w:r w:rsidRPr="003458F8">
        <w:rPr>
          <w:i w:val="0"/>
          <w:sz w:val="25"/>
          <w:szCs w:val="25"/>
        </w:rPr>
        <w:t xml:space="preserve">leggerne l’ora, 9 a.m. sicuramente c’era </w:t>
      </w:r>
      <w:r w:rsidR="00476F28" w:rsidRPr="003458F8">
        <w:rPr>
          <w:i w:val="0"/>
          <w:sz w:val="25"/>
          <w:szCs w:val="25"/>
        </w:rPr>
        <w:t>un’</w:t>
      </w:r>
      <w:r w:rsidRPr="003458F8">
        <w:rPr>
          <w:i w:val="0"/>
          <w:sz w:val="25"/>
          <w:szCs w:val="25"/>
        </w:rPr>
        <w:t xml:space="preserve">urgenza pipì </w:t>
      </w:r>
      <w:r w:rsidR="00476F28" w:rsidRPr="003458F8">
        <w:rPr>
          <w:i w:val="0"/>
          <w:sz w:val="25"/>
          <w:szCs w:val="25"/>
        </w:rPr>
        <w:t>cui</w:t>
      </w:r>
      <w:r w:rsidRPr="003458F8">
        <w:rPr>
          <w:i w:val="0"/>
          <w:sz w:val="25"/>
          <w:szCs w:val="25"/>
        </w:rPr>
        <w:t xml:space="preserve"> bisognava </w:t>
      </w:r>
      <w:r w:rsidR="0004200B" w:rsidRPr="003458F8">
        <w:rPr>
          <w:i w:val="0"/>
          <w:sz w:val="25"/>
          <w:szCs w:val="25"/>
        </w:rPr>
        <w:t>dare retta.</w:t>
      </w:r>
    </w:p>
    <w:p w:rsidR="00ED07C5" w:rsidRPr="003458F8" w:rsidRDefault="0004200B" w:rsidP="00AF4FDE">
      <w:pPr>
        <w:spacing w:before="0" w:beforeAutospacing="0" w:after="0" w:afterAutospacing="0"/>
        <w:contextualSpacing/>
        <w:jc w:val="both"/>
        <w:rPr>
          <w:i w:val="0"/>
          <w:sz w:val="25"/>
          <w:szCs w:val="25"/>
        </w:rPr>
      </w:pPr>
      <w:r w:rsidRPr="003458F8">
        <w:rPr>
          <w:i w:val="0"/>
          <w:sz w:val="25"/>
          <w:szCs w:val="25"/>
        </w:rPr>
        <w:t xml:space="preserve">Andai in bagno a svuotare la vescica che aveva iniziato a </w:t>
      </w:r>
      <w:r w:rsidR="00FC0D2D" w:rsidRPr="003458F8">
        <w:rPr>
          <w:i w:val="0"/>
          <w:sz w:val="25"/>
          <w:szCs w:val="25"/>
        </w:rPr>
        <w:t>parlarmi,</w:t>
      </w:r>
      <w:r w:rsidRPr="003458F8">
        <w:rPr>
          <w:i w:val="0"/>
          <w:sz w:val="25"/>
          <w:szCs w:val="25"/>
        </w:rPr>
        <w:t xml:space="preserve"> tanto era dolente</w:t>
      </w:r>
      <w:r w:rsidR="00476F28" w:rsidRPr="003458F8">
        <w:rPr>
          <w:i w:val="0"/>
          <w:sz w:val="25"/>
          <w:szCs w:val="25"/>
        </w:rPr>
        <w:t>,</w:t>
      </w:r>
      <w:r w:rsidRPr="003458F8">
        <w:rPr>
          <w:i w:val="0"/>
          <w:sz w:val="25"/>
          <w:szCs w:val="25"/>
        </w:rPr>
        <w:t xml:space="preserve"> e </w:t>
      </w:r>
      <w:r w:rsidR="00476F28" w:rsidRPr="003458F8">
        <w:rPr>
          <w:i w:val="0"/>
          <w:sz w:val="25"/>
          <w:szCs w:val="25"/>
        </w:rPr>
        <w:t>poi mi guardai</w:t>
      </w:r>
      <w:r w:rsidR="009B2B2F" w:rsidRPr="003458F8">
        <w:rPr>
          <w:i w:val="0"/>
          <w:sz w:val="25"/>
          <w:szCs w:val="25"/>
        </w:rPr>
        <w:t xml:space="preserve"> </w:t>
      </w:r>
      <w:r w:rsidRPr="003458F8">
        <w:rPr>
          <w:i w:val="0"/>
          <w:sz w:val="25"/>
          <w:szCs w:val="25"/>
        </w:rPr>
        <w:t xml:space="preserve">allo specchio. Sembravo un mostro in fase di metamorfosi. Le occhiaie, la barba lunga </w:t>
      </w:r>
      <w:r w:rsidR="00476F28" w:rsidRPr="003458F8">
        <w:rPr>
          <w:i w:val="0"/>
          <w:sz w:val="25"/>
          <w:szCs w:val="25"/>
        </w:rPr>
        <w:t>e</w:t>
      </w:r>
      <w:r w:rsidRPr="003458F8">
        <w:rPr>
          <w:i w:val="0"/>
          <w:sz w:val="25"/>
          <w:szCs w:val="25"/>
        </w:rPr>
        <w:t xml:space="preserve"> il livido che ora era più nero che mai.</w:t>
      </w:r>
      <w:r w:rsidR="00F90A81" w:rsidRPr="003458F8">
        <w:rPr>
          <w:i w:val="0"/>
          <w:sz w:val="25"/>
          <w:szCs w:val="25"/>
        </w:rPr>
        <w:t xml:space="preserve"> </w:t>
      </w:r>
    </w:p>
    <w:p w:rsidR="00F90A81" w:rsidRPr="003458F8" w:rsidRDefault="00F90A81" w:rsidP="00AF4FDE">
      <w:pPr>
        <w:spacing w:before="0" w:beforeAutospacing="0" w:after="0" w:afterAutospacing="0"/>
        <w:contextualSpacing/>
        <w:jc w:val="both"/>
        <w:rPr>
          <w:i w:val="0"/>
          <w:sz w:val="25"/>
          <w:szCs w:val="25"/>
        </w:rPr>
      </w:pPr>
      <w:r w:rsidRPr="003458F8">
        <w:rPr>
          <w:i w:val="0"/>
          <w:sz w:val="25"/>
          <w:szCs w:val="25"/>
        </w:rPr>
        <w:t>Mi sentivo ancora molto stanco nonostante la lunga dormita e mi domandai mentre mi buttavo in faccia copiose quantità di acqua fredda, perché Charlie non fosse arrivato per bere la famosa birra.</w:t>
      </w:r>
    </w:p>
    <w:p w:rsidR="00ED07C5" w:rsidRPr="003458F8" w:rsidRDefault="00F90A81" w:rsidP="00AF4FDE">
      <w:pPr>
        <w:spacing w:before="0" w:beforeAutospacing="0" w:after="0" w:afterAutospacing="0"/>
        <w:contextualSpacing/>
        <w:jc w:val="both"/>
        <w:rPr>
          <w:i w:val="0"/>
          <w:sz w:val="25"/>
          <w:szCs w:val="25"/>
        </w:rPr>
      </w:pPr>
      <w:r w:rsidRPr="003458F8">
        <w:rPr>
          <w:i w:val="0"/>
          <w:sz w:val="25"/>
          <w:szCs w:val="25"/>
        </w:rPr>
        <w:t xml:space="preserve">Stavo uscendo dal bagno, spinto dalla volontà di cambiarmi maglietta e portare fuori il povero Cassius che vivi il borsone dei documenti aperto. </w:t>
      </w:r>
    </w:p>
    <w:p w:rsidR="0004200B" w:rsidRPr="003458F8" w:rsidRDefault="00F90A81" w:rsidP="00AF4FDE">
      <w:pPr>
        <w:spacing w:before="0" w:beforeAutospacing="0" w:after="0" w:afterAutospacing="0"/>
        <w:contextualSpacing/>
        <w:jc w:val="both"/>
        <w:rPr>
          <w:i w:val="0"/>
          <w:sz w:val="25"/>
          <w:szCs w:val="25"/>
        </w:rPr>
      </w:pPr>
      <w:r w:rsidRPr="003458F8">
        <w:rPr>
          <w:i w:val="0"/>
          <w:sz w:val="25"/>
          <w:szCs w:val="25"/>
        </w:rPr>
        <w:t>Lasciai cadere l’asciugamano per vedere se per caso non erano stati presi da qualcuno da un qualcuno che mi sollecitava di bruciarli.</w:t>
      </w:r>
    </w:p>
    <w:p w:rsidR="00ED07C5" w:rsidRPr="003458F8" w:rsidRDefault="00F90A81" w:rsidP="00AF4FDE">
      <w:pPr>
        <w:spacing w:before="0" w:beforeAutospacing="0" w:after="0" w:afterAutospacing="0"/>
        <w:contextualSpacing/>
        <w:jc w:val="both"/>
        <w:rPr>
          <w:i w:val="0"/>
          <w:sz w:val="25"/>
          <w:szCs w:val="25"/>
        </w:rPr>
      </w:pPr>
      <w:r w:rsidRPr="003458F8">
        <w:rPr>
          <w:i w:val="0"/>
          <w:sz w:val="25"/>
          <w:szCs w:val="25"/>
        </w:rPr>
        <w:t xml:space="preserve">La mia mente stava iniziando una guerra contro se stessa. Non volevo iniziare a dubitare di tutto e di tutti anche se la situazione sembrava diventare molto confusa. </w:t>
      </w:r>
    </w:p>
    <w:p w:rsidR="00F90A81" w:rsidRPr="003458F8" w:rsidRDefault="00F90A81" w:rsidP="00AF4FDE">
      <w:pPr>
        <w:spacing w:before="0" w:beforeAutospacing="0" w:after="0" w:afterAutospacing="0"/>
        <w:contextualSpacing/>
        <w:jc w:val="both"/>
        <w:rPr>
          <w:i w:val="0"/>
          <w:sz w:val="25"/>
          <w:szCs w:val="25"/>
        </w:rPr>
      </w:pPr>
      <w:r w:rsidRPr="003458F8">
        <w:rPr>
          <w:i w:val="0"/>
          <w:sz w:val="25"/>
          <w:szCs w:val="25"/>
        </w:rPr>
        <w:lastRenderedPageBreak/>
        <w:t xml:space="preserve">Lo stomaco brontolava ricordandomi che non mangiavo credo da circa quarant’otto ore, dovevo ridare la giusta priorità al cibo. Sbrigai </w:t>
      </w:r>
      <w:r w:rsidR="00120650" w:rsidRPr="003458F8">
        <w:rPr>
          <w:i w:val="0"/>
          <w:sz w:val="25"/>
          <w:szCs w:val="25"/>
        </w:rPr>
        <w:t>le</w:t>
      </w:r>
      <w:r w:rsidRPr="003458F8">
        <w:rPr>
          <w:i w:val="0"/>
          <w:sz w:val="25"/>
          <w:szCs w:val="25"/>
        </w:rPr>
        <w:t xml:space="preserve"> prime faccende </w:t>
      </w:r>
      <w:r w:rsidR="003D096C" w:rsidRPr="003458F8">
        <w:rPr>
          <w:i w:val="0"/>
          <w:sz w:val="25"/>
          <w:szCs w:val="25"/>
        </w:rPr>
        <w:t>d’</w:t>
      </w:r>
      <w:r w:rsidRPr="003458F8">
        <w:rPr>
          <w:i w:val="0"/>
          <w:sz w:val="25"/>
          <w:szCs w:val="25"/>
        </w:rPr>
        <w:t xml:space="preserve">igiene di Cassius, gli lasciai le ciotole piene d’acqua e di croccantini i Bau Bon Bob, i suoi preferiti poi usci col borsone dei documenti in spalla </w:t>
      </w:r>
      <w:r w:rsidR="00C41D7D" w:rsidRPr="003458F8">
        <w:rPr>
          <w:i w:val="0"/>
          <w:sz w:val="25"/>
          <w:szCs w:val="25"/>
        </w:rPr>
        <w:t xml:space="preserve">per trovare prima Mary </w:t>
      </w:r>
      <w:proofErr w:type="spellStart"/>
      <w:r w:rsidR="00C41D7D" w:rsidRPr="003458F8">
        <w:rPr>
          <w:i w:val="0"/>
          <w:sz w:val="25"/>
          <w:szCs w:val="25"/>
        </w:rPr>
        <w:t>Ann</w:t>
      </w:r>
      <w:proofErr w:type="spellEnd"/>
      <w:r w:rsidR="00C41D7D" w:rsidRPr="003458F8">
        <w:rPr>
          <w:i w:val="0"/>
          <w:sz w:val="25"/>
          <w:szCs w:val="25"/>
        </w:rPr>
        <w:t xml:space="preserve"> poi Charlie.</w:t>
      </w:r>
    </w:p>
    <w:p w:rsidR="00C41D7D" w:rsidRPr="003458F8" w:rsidRDefault="00C41D7D" w:rsidP="00AF4FDE">
      <w:pPr>
        <w:spacing w:before="0" w:beforeAutospacing="0" w:after="0" w:afterAutospacing="0"/>
        <w:contextualSpacing/>
        <w:jc w:val="both"/>
        <w:rPr>
          <w:i w:val="0"/>
          <w:sz w:val="25"/>
          <w:szCs w:val="25"/>
        </w:rPr>
      </w:pPr>
      <w:r w:rsidRPr="003458F8">
        <w:rPr>
          <w:i w:val="0"/>
          <w:sz w:val="25"/>
          <w:szCs w:val="25"/>
        </w:rPr>
        <w:t xml:space="preserve">Sulla strada mi bastarono </w:t>
      </w:r>
      <w:r w:rsidR="003D096C" w:rsidRPr="003458F8">
        <w:rPr>
          <w:i w:val="0"/>
          <w:sz w:val="25"/>
          <w:szCs w:val="25"/>
        </w:rPr>
        <w:t>quel</w:t>
      </w:r>
      <w:r w:rsidRPr="003458F8">
        <w:rPr>
          <w:i w:val="0"/>
          <w:sz w:val="25"/>
          <w:szCs w:val="25"/>
        </w:rPr>
        <w:t>le due uova</w:t>
      </w:r>
      <w:r w:rsidR="003D096C" w:rsidRPr="003458F8">
        <w:rPr>
          <w:i w:val="0"/>
          <w:sz w:val="25"/>
          <w:szCs w:val="25"/>
        </w:rPr>
        <w:t>,</w:t>
      </w:r>
      <w:r w:rsidRPr="003458F8">
        <w:rPr>
          <w:i w:val="0"/>
          <w:sz w:val="25"/>
          <w:szCs w:val="25"/>
        </w:rPr>
        <w:t xml:space="preserve"> fritte che </w:t>
      </w:r>
      <w:r w:rsidR="000B2890" w:rsidRPr="003458F8">
        <w:rPr>
          <w:i w:val="0"/>
          <w:sz w:val="25"/>
          <w:szCs w:val="25"/>
        </w:rPr>
        <w:t xml:space="preserve">ancora </w:t>
      </w:r>
      <w:r w:rsidRPr="003458F8">
        <w:rPr>
          <w:i w:val="0"/>
          <w:sz w:val="25"/>
          <w:szCs w:val="25"/>
        </w:rPr>
        <w:t>galleggiavano disgustosamente nel mio stomaco, ci vollero più di tre tazze di caffè amaro per ammazzarle e il mio umore non era cambiato.</w:t>
      </w:r>
    </w:p>
    <w:p w:rsidR="00C41D7D" w:rsidRPr="003458F8" w:rsidRDefault="00C41D7D" w:rsidP="00AF4FDE">
      <w:pPr>
        <w:spacing w:before="0" w:beforeAutospacing="0" w:after="0" w:afterAutospacing="0"/>
        <w:contextualSpacing/>
        <w:jc w:val="both"/>
        <w:rPr>
          <w:i w:val="0"/>
          <w:sz w:val="25"/>
          <w:szCs w:val="25"/>
        </w:rPr>
      </w:pPr>
      <w:r w:rsidRPr="003458F8">
        <w:rPr>
          <w:i w:val="0"/>
          <w:sz w:val="25"/>
          <w:szCs w:val="25"/>
        </w:rPr>
        <w:t xml:space="preserve">La casa di Mary </w:t>
      </w:r>
      <w:proofErr w:type="spellStart"/>
      <w:r w:rsidRPr="003458F8">
        <w:rPr>
          <w:i w:val="0"/>
          <w:sz w:val="25"/>
          <w:szCs w:val="25"/>
        </w:rPr>
        <w:t>Ann</w:t>
      </w:r>
      <w:proofErr w:type="spellEnd"/>
      <w:r w:rsidRPr="003458F8">
        <w:rPr>
          <w:i w:val="0"/>
          <w:sz w:val="25"/>
          <w:szCs w:val="25"/>
        </w:rPr>
        <w:t xml:space="preserve"> sembrava abbandonata, suonai, guardai oltre le tendine colorate delle finestre ma nulla. Quel giorno non si fece vedere nemmeno la sua vicina antipatica </w:t>
      </w:r>
      <w:r w:rsidR="000B2890" w:rsidRPr="003458F8">
        <w:rPr>
          <w:i w:val="0"/>
          <w:sz w:val="25"/>
          <w:szCs w:val="25"/>
        </w:rPr>
        <w:t>cui</w:t>
      </w:r>
      <w:r w:rsidRPr="003458F8">
        <w:rPr>
          <w:i w:val="0"/>
          <w:sz w:val="25"/>
          <w:szCs w:val="25"/>
        </w:rPr>
        <w:t xml:space="preserve"> avrei voluto chiedere qualche informazione, tipo da quanto tempo non vedeva Mary </w:t>
      </w:r>
      <w:proofErr w:type="spellStart"/>
      <w:r w:rsidRPr="003458F8">
        <w:rPr>
          <w:i w:val="0"/>
          <w:sz w:val="25"/>
          <w:szCs w:val="25"/>
        </w:rPr>
        <w:t>Ann</w:t>
      </w:r>
      <w:proofErr w:type="spellEnd"/>
      <w:r w:rsidRPr="003458F8">
        <w:rPr>
          <w:i w:val="0"/>
          <w:sz w:val="25"/>
          <w:szCs w:val="25"/>
        </w:rPr>
        <w:t xml:space="preserve"> e se qualcun altro fosse passato a trovarla.</w:t>
      </w:r>
    </w:p>
    <w:p w:rsidR="00C41D7D" w:rsidRPr="003458F8" w:rsidRDefault="00C41D7D" w:rsidP="00AF4FDE">
      <w:pPr>
        <w:spacing w:before="0" w:beforeAutospacing="0" w:after="0" w:afterAutospacing="0"/>
        <w:contextualSpacing/>
        <w:jc w:val="both"/>
        <w:rPr>
          <w:i w:val="0"/>
          <w:sz w:val="25"/>
          <w:szCs w:val="25"/>
        </w:rPr>
      </w:pPr>
      <w:r w:rsidRPr="003458F8">
        <w:rPr>
          <w:i w:val="0"/>
          <w:sz w:val="25"/>
          <w:szCs w:val="25"/>
        </w:rPr>
        <w:t>C’era qualcosa nell’aria o in me che mi faceva sentire a disagio o peggio ancora, mi terrorizzava. Ero spaventato al punto di non volere più ritornare a casa, a vedere il letto appeso al giardino come un crocefisso a rovescio.</w:t>
      </w:r>
    </w:p>
    <w:p w:rsidR="00F90A81" w:rsidRPr="003458F8" w:rsidRDefault="004E0221" w:rsidP="00AF4FDE">
      <w:pPr>
        <w:spacing w:before="0" w:beforeAutospacing="0" w:after="0" w:afterAutospacing="0"/>
        <w:contextualSpacing/>
        <w:jc w:val="both"/>
        <w:rPr>
          <w:i w:val="0"/>
          <w:sz w:val="25"/>
          <w:szCs w:val="25"/>
        </w:rPr>
      </w:pPr>
      <w:r w:rsidRPr="003458F8">
        <w:rPr>
          <w:i w:val="0"/>
          <w:sz w:val="25"/>
          <w:szCs w:val="25"/>
        </w:rPr>
        <w:t>La vibrazione del cellulare mi riportò alla realtà, era Billy che probabilmente non aveva letto il mio messaggio.</w:t>
      </w:r>
    </w:p>
    <w:p w:rsidR="004E0221" w:rsidRPr="00887A54" w:rsidRDefault="004E0221" w:rsidP="00AF4FDE">
      <w:pPr>
        <w:spacing w:before="0" w:beforeAutospacing="0" w:after="0" w:afterAutospacing="0"/>
        <w:contextualSpacing/>
        <w:jc w:val="both"/>
        <w:rPr>
          <w:sz w:val="25"/>
          <w:szCs w:val="25"/>
        </w:rPr>
      </w:pPr>
      <w:r w:rsidRPr="00887A54">
        <w:rPr>
          <w:sz w:val="25"/>
          <w:szCs w:val="25"/>
        </w:rPr>
        <w:t>“Ciao Billy, Cassius è con me,</w:t>
      </w:r>
      <w:r w:rsidR="00274F04" w:rsidRPr="00887A54">
        <w:rPr>
          <w:sz w:val="25"/>
          <w:szCs w:val="25"/>
        </w:rPr>
        <w:t xml:space="preserve"> noi</w:t>
      </w:r>
      <w:r w:rsidRPr="00887A54">
        <w:rPr>
          <w:sz w:val="25"/>
          <w:szCs w:val="25"/>
        </w:rPr>
        <w:t xml:space="preserve"> siamo fuori città</w:t>
      </w:r>
      <w:r w:rsidR="0062416F" w:rsidRPr="00887A54">
        <w:rPr>
          <w:sz w:val="25"/>
          <w:szCs w:val="25"/>
        </w:rPr>
        <w:t>.”</w:t>
      </w:r>
    </w:p>
    <w:p w:rsidR="00F90A81" w:rsidRPr="003458F8" w:rsidRDefault="004E0221"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w:t>
      </w:r>
      <w:proofErr w:type="spellEnd"/>
      <w:r w:rsidRPr="003458F8">
        <w:rPr>
          <w:i w:val="0"/>
          <w:sz w:val="25"/>
          <w:szCs w:val="25"/>
        </w:rPr>
        <w:t xml:space="preserve"> ciao, ho letto il messaggio ma guarda che qui c’è il finimondo</w:t>
      </w:r>
      <w:r w:rsidR="0062416F">
        <w:rPr>
          <w:i w:val="0"/>
          <w:sz w:val="25"/>
          <w:szCs w:val="25"/>
        </w:rPr>
        <w:t>.”</w:t>
      </w:r>
    </w:p>
    <w:p w:rsidR="004E0221" w:rsidRPr="003458F8" w:rsidRDefault="004E0221" w:rsidP="00AF4FDE">
      <w:pPr>
        <w:spacing w:before="0" w:beforeAutospacing="0" w:after="0" w:afterAutospacing="0"/>
        <w:contextualSpacing/>
        <w:jc w:val="both"/>
        <w:rPr>
          <w:i w:val="0"/>
          <w:sz w:val="25"/>
          <w:szCs w:val="25"/>
        </w:rPr>
      </w:pPr>
      <w:r w:rsidRPr="003458F8">
        <w:rPr>
          <w:i w:val="0"/>
          <w:sz w:val="25"/>
          <w:szCs w:val="25"/>
        </w:rPr>
        <w:t>“In città? Cosa mai potrebbe succedere nel nostro mortorio</w:t>
      </w:r>
      <w:r w:rsidR="00B47DE5">
        <w:rPr>
          <w:i w:val="0"/>
          <w:sz w:val="25"/>
          <w:szCs w:val="25"/>
        </w:rPr>
        <w:t>?”</w:t>
      </w:r>
    </w:p>
    <w:p w:rsidR="004E0221" w:rsidRPr="003458F8" w:rsidRDefault="004E0221" w:rsidP="00AF4FDE">
      <w:pPr>
        <w:spacing w:before="0" w:beforeAutospacing="0" w:after="0" w:afterAutospacing="0"/>
        <w:contextualSpacing/>
        <w:jc w:val="both"/>
        <w:rPr>
          <w:i w:val="0"/>
          <w:sz w:val="25"/>
          <w:szCs w:val="25"/>
        </w:rPr>
      </w:pPr>
      <w:r w:rsidRPr="003458F8">
        <w:rPr>
          <w:i w:val="0"/>
          <w:sz w:val="25"/>
          <w:szCs w:val="25"/>
        </w:rPr>
        <w:t>“A casa tua è tutto per aria! Sarebbe il caso che tu rientrassi.”, disse lui molto amareggiato.</w:t>
      </w:r>
    </w:p>
    <w:p w:rsidR="007C6CAB" w:rsidRPr="003458F8" w:rsidRDefault="004E0221" w:rsidP="00AF4FDE">
      <w:pPr>
        <w:spacing w:before="0" w:beforeAutospacing="0" w:after="0" w:afterAutospacing="0"/>
        <w:contextualSpacing/>
        <w:jc w:val="both"/>
        <w:rPr>
          <w:i w:val="0"/>
          <w:sz w:val="25"/>
          <w:szCs w:val="25"/>
        </w:rPr>
      </w:pPr>
      <w:r w:rsidRPr="003458F8">
        <w:rPr>
          <w:i w:val="0"/>
          <w:sz w:val="25"/>
          <w:szCs w:val="25"/>
        </w:rPr>
        <w:t xml:space="preserve">Tornai al motel a caricare Cassius e le poche cose che avevo portato con me. </w:t>
      </w:r>
    </w:p>
    <w:p w:rsidR="00C22117" w:rsidRPr="003458F8" w:rsidRDefault="004E0221" w:rsidP="00AF4FDE">
      <w:pPr>
        <w:spacing w:before="0" w:beforeAutospacing="0" w:after="0" w:afterAutospacing="0"/>
        <w:contextualSpacing/>
        <w:jc w:val="both"/>
        <w:rPr>
          <w:i w:val="0"/>
          <w:sz w:val="25"/>
          <w:szCs w:val="25"/>
        </w:rPr>
      </w:pPr>
      <w:r w:rsidRPr="003458F8">
        <w:rPr>
          <w:i w:val="0"/>
          <w:sz w:val="25"/>
          <w:szCs w:val="25"/>
        </w:rPr>
        <w:t>Il cane aveva capito che si tornava a casa e fu</w:t>
      </w:r>
      <w:r w:rsidR="00C72AA6" w:rsidRPr="003458F8">
        <w:rPr>
          <w:i w:val="0"/>
          <w:sz w:val="25"/>
          <w:szCs w:val="25"/>
        </w:rPr>
        <w:t xml:space="preserve"> </w:t>
      </w:r>
      <w:r w:rsidRPr="003458F8">
        <w:rPr>
          <w:i w:val="0"/>
          <w:sz w:val="25"/>
          <w:szCs w:val="25"/>
        </w:rPr>
        <w:t>più collaborativo che mai.</w:t>
      </w:r>
      <w:r w:rsidR="00C22117" w:rsidRPr="003458F8">
        <w:rPr>
          <w:i w:val="0"/>
          <w:sz w:val="25"/>
          <w:szCs w:val="25"/>
        </w:rPr>
        <w:t xml:space="preserve"> Le cose più care che avevo stavano davanti con me sul sedile del passeggero. Il viaggio fu breve e nervoso. Non ricordavo di aver mai guidato con tanta impazienza e velocità.</w:t>
      </w:r>
    </w:p>
    <w:p w:rsidR="004E0221" w:rsidRPr="003458F8" w:rsidRDefault="00C22117" w:rsidP="00AF4FDE">
      <w:pPr>
        <w:spacing w:before="0" w:beforeAutospacing="0" w:after="0" w:afterAutospacing="0"/>
        <w:contextualSpacing/>
        <w:jc w:val="both"/>
        <w:rPr>
          <w:i w:val="0"/>
          <w:sz w:val="25"/>
          <w:szCs w:val="25"/>
        </w:rPr>
      </w:pPr>
      <w:r w:rsidRPr="003458F8">
        <w:rPr>
          <w:i w:val="0"/>
          <w:sz w:val="25"/>
          <w:szCs w:val="25"/>
        </w:rPr>
        <w:t>Billy aveva detto il vero, casa mia era un disastro; i vetri delle finestre erano andati tutti in frantumi mentre letto, materasso e cuscino</w:t>
      </w:r>
      <w:r w:rsidR="002105F8" w:rsidRPr="003458F8">
        <w:rPr>
          <w:i w:val="0"/>
          <w:sz w:val="25"/>
          <w:szCs w:val="25"/>
        </w:rPr>
        <w:t>,</w:t>
      </w:r>
      <w:r w:rsidRPr="003458F8">
        <w:rPr>
          <w:i w:val="0"/>
          <w:sz w:val="25"/>
          <w:szCs w:val="25"/>
        </w:rPr>
        <w:t xml:space="preserve"> sembravano essere stati bruciati, l’unica buona novità era la totale assenza del cerchio d’acqua.</w:t>
      </w:r>
    </w:p>
    <w:p w:rsidR="00255A26" w:rsidRPr="003458F8" w:rsidRDefault="00C22117" w:rsidP="00AF4FDE">
      <w:pPr>
        <w:spacing w:before="0" w:beforeAutospacing="0" w:after="0" w:afterAutospacing="0"/>
        <w:contextualSpacing/>
        <w:jc w:val="both"/>
        <w:rPr>
          <w:i w:val="0"/>
          <w:sz w:val="25"/>
          <w:szCs w:val="25"/>
        </w:rPr>
      </w:pPr>
      <w:r w:rsidRPr="003458F8">
        <w:rPr>
          <w:i w:val="0"/>
          <w:sz w:val="25"/>
          <w:szCs w:val="25"/>
        </w:rPr>
        <w:t xml:space="preserve">Polizia, pompieri, Billy e vicinato erano tutti </w:t>
      </w:r>
      <w:r w:rsidR="009B2B2F" w:rsidRPr="003458F8">
        <w:rPr>
          <w:i w:val="0"/>
          <w:sz w:val="25"/>
          <w:szCs w:val="25"/>
        </w:rPr>
        <w:t>lì</w:t>
      </w:r>
      <w:r w:rsidRPr="003458F8">
        <w:rPr>
          <w:i w:val="0"/>
          <w:sz w:val="25"/>
          <w:szCs w:val="25"/>
        </w:rPr>
        <w:t xml:space="preserve"> davanti alla mia casa</w:t>
      </w:r>
      <w:r w:rsidR="009B2B2F" w:rsidRPr="003458F8">
        <w:rPr>
          <w:i w:val="0"/>
          <w:sz w:val="25"/>
          <w:szCs w:val="25"/>
        </w:rPr>
        <w:t>,</w:t>
      </w:r>
      <w:r w:rsidRPr="003458F8">
        <w:rPr>
          <w:i w:val="0"/>
          <w:sz w:val="25"/>
          <w:szCs w:val="25"/>
        </w:rPr>
        <w:t xml:space="preserve"> come se </w:t>
      </w:r>
      <w:r w:rsidR="009B2B2F" w:rsidRPr="003458F8">
        <w:rPr>
          <w:i w:val="0"/>
          <w:sz w:val="25"/>
          <w:szCs w:val="25"/>
        </w:rPr>
        <w:t>partecipassero al</w:t>
      </w:r>
      <w:r w:rsidR="002A7401" w:rsidRPr="003458F8">
        <w:rPr>
          <w:i w:val="0"/>
          <w:sz w:val="25"/>
          <w:szCs w:val="25"/>
        </w:rPr>
        <w:t xml:space="preserve"> casting per un film d’azione.</w:t>
      </w:r>
      <w:r w:rsidR="007C6CAB" w:rsidRPr="003458F8">
        <w:rPr>
          <w:i w:val="0"/>
          <w:sz w:val="25"/>
          <w:szCs w:val="25"/>
        </w:rPr>
        <w:t xml:space="preserve"> </w:t>
      </w:r>
    </w:p>
    <w:p w:rsidR="00255A26" w:rsidRPr="003458F8" w:rsidRDefault="007C6CAB" w:rsidP="00AF4FDE">
      <w:pPr>
        <w:spacing w:before="0" w:beforeAutospacing="0" w:after="0" w:afterAutospacing="0"/>
        <w:contextualSpacing/>
        <w:jc w:val="both"/>
        <w:rPr>
          <w:i w:val="0"/>
          <w:sz w:val="25"/>
          <w:szCs w:val="25"/>
        </w:rPr>
      </w:pPr>
      <w:r w:rsidRPr="003458F8">
        <w:rPr>
          <w:i w:val="0"/>
          <w:sz w:val="25"/>
          <w:szCs w:val="25"/>
        </w:rPr>
        <w:t xml:space="preserve">Guardavo come uno spettatore impotente, tutta quella gente che circolava indisturbata sul mio prato, stuprando l’intimità della mia dimora </w:t>
      </w:r>
      <w:r w:rsidR="009B2B2F" w:rsidRPr="003458F8">
        <w:rPr>
          <w:i w:val="0"/>
          <w:sz w:val="25"/>
          <w:szCs w:val="25"/>
        </w:rPr>
        <w:t>con i</w:t>
      </w:r>
      <w:r w:rsidRPr="003458F8">
        <w:rPr>
          <w:i w:val="0"/>
          <w:sz w:val="25"/>
          <w:szCs w:val="25"/>
        </w:rPr>
        <w:t xml:space="preserve"> loro passi </w:t>
      </w:r>
      <w:r w:rsidR="00265C5E" w:rsidRPr="003458F8">
        <w:rPr>
          <w:i w:val="0"/>
          <w:sz w:val="25"/>
          <w:szCs w:val="25"/>
        </w:rPr>
        <w:t>e</w:t>
      </w:r>
      <w:r w:rsidRPr="003458F8">
        <w:rPr>
          <w:i w:val="0"/>
          <w:sz w:val="25"/>
          <w:szCs w:val="25"/>
        </w:rPr>
        <w:t xml:space="preserve"> i loro occhi curiosi. Stavo per avanzare verso il capitano della polizia che stava coordinando i lavori quando i miei passi si fecero pesanti e si fermarono </w:t>
      </w:r>
      <w:r w:rsidR="002105F8" w:rsidRPr="003458F8">
        <w:rPr>
          <w:i w:val="0"/>
          <w:sz w:val="25"/>
          <w:szCs w:val="25"/>
        </w:rPr>
        <w:t>a</w:t>
      </w:r>
      <w:r w:rsidRPr="003458F8">
        <w:rPr>
          <w:i w:val="0"/>
          <w:sz w:val="25"/>
          <w:szCs w:val="25"/>
        </w:rPr>
        <w:t xml:space="preserve"> un paio di metri dall’auto della polizia. </w:t>
      </w:r>
    </w:p>
    <w:p w:rsidR="00C22117" w:rsidRPr="003458F8" w:rsidRDefault="007C6CAB" w:rsidP="00AF4FDE">
      <w:pPr>
        <w:spacing w:before="0" w:beforeAutospacing="0" w:after="0" w:afterAutospacing="0"/>
        <w:contextualSpacing/>
        <w:jc w:val="both"/>
        <w:rPr>
          <w:i w:val="0"/>
          <w:sz w:val="25"/>
          <w:szCs w:val="25"/>
        </w:rPr>
      </w:pPr>
      <w:r w:rsidRPr="003458F8">
        <w:rPr>
          <w:i w:val="0"/>
          <w:sz w:val="25"/>
          <w:szCs w:val="25"/>
        </w:rPr>
        <w:t>Avevo in testa tantissimi dubbi che in qualche modo mi frenavano.</w:t>
      </w:r>
      <w:r w:rsidR="00BD2F2A" w:rsidRPr="003458F8">
        <w:rPr>
          <w:i w:val="0"/>
          <w:sz w:val="25"/>
          <w:szCs w:val="25"/>
        </w:rPr>
        <w:t xml:space="preserve"> Se mi fossi avvicinato, se avessi dovuto raccontare qualcosa, avrei dovuto</w:t>
      </w:r>
      <w:r w:rsidR="002105F8" w:rsidRPr="003458F8">
        <w:rPr>
          <w:i w:val="0"/>
          <w:sz w:val="25"/>
          <w:szCs w:val="25"/>
        </w:rPr>
        <w:t xml:space="preserve"> </w:t>
      </w:r>
      <w:r w:rsidR="00BD2F2A" w:rsidRPr="003458F8">
        <w:rPr>
          <w:i w:val="0"/>
          <w:sz w:val="25"/>
          <w:szCs w:val="25"/>
        </w:rPr>
        <w:t xml:space="preserve">parlare di Mary </w:t>
      </w:r>
      <w:proofErr w:type="spellStart"/>
      <w:r w:rsidR="00BD2F2A" w:rsidRPr="003458F8">
        <w:rPr>
          <w:i w:val="0"/>
          <w:sz w:val="25"/>
          <w:szCs w:val="25"/>
        </w:rPr>
        <w:t>Ann</w:t>
      </w:r>
      <w:proofErr w:type="spellEnd"/>
      <w:r w:rsidR="00BD2F2A" w:rsidRPr="003458F8">
        <w:rPr>
          <w:i w:val="0"/>
          <w:sz w:val="25"/>
          <w:szCs w:val="25"/>
        </w:rPr>
        <w:t xml:space="preserve"> o di quei fogli sulla sparizione della gente che sembravano maledetti.</w:t>
      </w:r>
    </w:p>
    <w:p w:rsidR="002A7401" w:rsidRPr="003458F8" w:rsidRDefault="002A7401" w:rsidP="00AF4FDE">
      <w:pPr>
        <w:spacing w:before="0" w:beforeAutospacing="0" w:after="0" w:afterAutospacing="0"/>
        <w:contextualSpacing/>
        <w:jc w:val="both"/>
        <w:rPr>
          <w:i w:val="0"/>
          <w:sz w:val="25"/>
          <w:szCs w:val="25"/>
        </w:rPr>
      </w:pPr>
      <w:r w:rsidRPr="003458F8">
        <w:rPr>
          <w:i w:val="0"/>
          <w:sz w:val="25"/>
          <w:szCs w:val="25"/>
        </w:rPr>
        <w:t>Decisi di non arrivare, non ero pronto per alcuna intervista</w:t>
      </w:r>
      <w:r w:rsidR="005C2ECB">
        <w:rPr>
          <w:i w:val="0"/>
          <w:sz w:val="25"/>
          <w:szCs w:val="25"/>
        </w:rPr>
        <w:t>.</w:t>
      </w:r>
      <w:r w:rsidRPr="003458F8">
        <w:rPr>
          <w:i w:val="0"/>
          <w:sz w:val="25"/>
          <w:szCs w:val="25"/>
        </w:rPr>
        <w:t xml:space="preserve"> Cassius sembrava deplorare la mia scelta, il ragazzo voleva tornare alla sua cuccia ed io non lo biasimavo.</w:t>
      </w:r>
    </w:p>
    <w:p w:rsidR="00F90A81" w:rsidRPr="003458F8" w:rsidRDefault="002A7401" w:rsidP="00AF4FDE">
      <w:pPr>
        <w:spacing w:before="0" w:beforeAutospacing="0" w:after="0" w:afterAutospacing="0"/>
        <w:contextualSpacing/>
        <w:jc w:val="both"/>
        <w:rPr>
          <w:i w:val="0"/>
          <w:sz w:val="25"/>
          <w:szCs w:val="25"/>
        </w:rPr>
      </w:pPr>
      <w:r w:rsidRPr="003458F8">
        <w:rPr>
          <w:i w:val="0"/>
          <w:sz w:val="25"/>
          <w:szCs w:val="25"/>
        </w:rPr>
        <w:t xml:space="preserve">Chiamai Charlie ma non mi rispose nessuno al numero di cellulare così provai al numero di </w:t>
      </w:r>
      <w:r w:rsidR="002105F8" w:rsidRPr="003458F8">
        <w:rPr>
          <w:i w:val="0"/>
          <w:sz w:val="25"/>
          <w:szCs w:val="25"/>
        </w:rPr>
        <w:t>casa, dove</w:t>
      </w:r>
      <w:r w:rsidRPr="003458F8">
        <w:rPr>
          <w:i w:val="0"/>
          <w:sz w:val="25"/>
          <w:szCs w:val="25"/>
        </w:rPr>
        <w:t xml:space="preserve"> la moglie a denti stretti mi rispose che non aveva sue notizie da quasi due giorni e precisamente da quando </w:t>
      </w:r>
      <w:r w:rsidR="002105F8" w:rsidRPr="003458F8">
        <w:rPr>
          <w:i w:val="0"/>
          <w:sz w:val="25"/>
          <w:szCs w:val="25"/>
        </w:rPr>
        <w:t>c’</w:t>
      </w:r>
      <w:r w:rsidRPr="003458F8">
        <w:rPr>
          <w:i w:val="0"/>
          <w:sz w:val="25"/>
          <w:szCs w:val="25"/>
        </w:rPr>
        <w:t xml:space="preserve">eravamo lasciati. </w:t>
      </w:r>
    </w:p>
    <w:p w:rsidR="002A7401" w:rsidRPr="003458F8" w:rsidRDefault="002A7401" w:rsidP="00AF4FDE">
      <w:pPr>
        <w:spacing w:before="0" w:beforeAutospacing="0" w:after="0" w:afterAutospacing="0"/>
        <w:contextualSpacing/>
        <w:jc w:val="both"/>
        <w:rPr>
          <w:i w:val="0"/>
          <w:sz w:val="25"/>
          <w:szCs w:val="25"/>
        </w:rPr>
      </w:pPr>
      <w:r w:rsidRPr="003458F8">
        <w:rPr>
          <w:i w:val="0"/>
          <w:sz w:val="25"/>
          <w:szCs w:val="25"/>
        </w:rPr>
        <w:t xml:space="preserve">Gli mandai un messaggio, copiando quello che avevo spedito a Mary </w:t>
      </w:r>
      <w:proofErr w:type="spellStart"/>
      <w:r w:rsidRPr="003458F8">
        <w:rPr>
          <w:i w:val="0"/>
          <w:sz w:val="25"/>
          <w:szCs w:val="25"/>
        </w:rPr>
        <w:t>Ann</w:t>
      </w:r>
      <w:proofErr w:type="spellEnd"/>
      <w:r w:rsidRPr="003458F8">
        <w:rPr>
          <w:i w:val="0"/>
          <w:sz w:val="25"/>
          <w:szCs w:val="25"/>
        </w:rPr>
        <w:t xml:space="preserve">, </w:t>
      </w:r>
      <w:r w:rsidR="005C2ECB">
        <w:rPr>
          <w:i w:val="0"/>
          <w:sz w:val="25"/>
          <w:szCs w:val="25"/>
        </w:rPr>
        <w:t xml:space="preserve">- </w:t>
      </w:r>
      <w:r w:rsidRPr="005C2ECB">
        <w:rPr>
          <w:sz w:val="25"/>
          <w:szCs w:val="25"/>
        </w:rPr>
        <w:t xml:space="preserve">“Contattami subito, è urgente! </w:t>
      </w:r>
      <w:proofErr w:type="spellStart"/>
      <w:r w:rsidRPr="005C2ECB">
        <w:rPr>
          <w:sz w:val="25"/>
          <w:szCs w:val="25"/>
        </w:rPr>
        <w:t>Armet</w:t>
      </w:r>
      <w:proofErr w:type="spellEnd"/>
      <w:r w:rsidRPr="005C2ECB">
        <w:rPr>
          <w:sz w:val="25"/>
          <w:szCs w:val="25"/>
        </w:rPr>
        <w:t>.”</w:t>
      </w:r>
      <w:r w:rsidRPr="003458F8">
        <w:rPr>
          <w:i w:val="0"/>
          <w:sz w:val="25"/>
          <w:szCs w:val="25"/>
        </w:rPr>
        <w:t xml:space="preserve"> </w:t>
      </w:r>
      <w:r w:rsidR="005C2ECB">
        <w:rPr>
          <w:i w:val="0"/>
          <w:sz w:val="25"/>
          <w:szCs w:val="25"/>
        </w:rPr>
        <w:t xml:space="preserve">- </w:t>
      </w:r>
      <w:r w:rsidRPr="003458F8">
        <w:rPr>
          <w:i w:val="0"/>
          <w:sz w:val="25"/>
          <w:szCs w:val="25"/>
        </w:rPr>
        <w:t xml:space="preserve">ma il mio settimo senso mi diceva che Charlie era nello stesso posto di Mary </w:t>
      </w:r>
      <w:proofErr w:type="spellStart"/>
      <w:r w:rsidRPr="003458F8">
        <w:rPr>
          <w:i w:val="0"/>
          <w:sz w:val="25"/>
          <w:szCs w:val="25"/>
        </w:rPr>
        <w:t>Ann</w:t>
      </w:r>
      <w:proofErr w:type="spellEnd"/>
      <w:r w:rsidRPr="003458F8">
        <w:rPr>
          <w:i w:val="0"/>
          <w:sz w:val="25"/>
          <w:szCs w:val="25"/>
        </w:rPr>
        <w:t>.</w:t>
      </w:r>
    </w:p>
    <w:p w:rsidR="002A7401" w:rsidRPr="003458F8" w:rsidRDefault="002A7401" w:rsidP="00AF4FDE">
      <w:pPr>
        <w:spacing w:before="0" w:beforeAutospacing="0" w:after="0" w:afterAutospacing="0"/>
        <w:contextualSpacing/>
        <w:jc w:val="both"/>
        <w:rPr>
          <w:i w:val="0"/>
          <w:sz w:val="25"/>
          <w:szCs w:val="25"/>
        </w:rPr>
      </w:pPr>
      <w:r w:rsidRPr="003458F8">
        <w:rPr>
          <w:i w:val="0"/>
          <w:sz w:val="25"/>
          <w:szCs w:val="25"/>
        </w:rPr>
        <w:t>Tornai al vecchio motel che nel frattempo aveva noleggiato tutte le camere. Mi ricordai di un pescatore che noleggiava la sua barca ai tipi da scrivania come me. Sembrò felice di quella mia improvvisata, quell’anno aveva subito tre interventi chirurgici e aveva troppo bisogno di soldi per rifiutarsi.</w:t>
      </w:r>
    </w:p>
    <w:p w:rsidR="002A7401" w:rsidRPr="003458F8" w:rsidRDefault="00265C5E" w:rsidP="00AF4FDE">
      <w:pPr>
        <w:spacing w:before="0" w:beforeAutospacing="0" w:after="0" w:afterAutospacing="0"/>
        <w:contextualSpacing/>
        <w:jc w:val="both"/>
        <w:rPr>
          <w:i w:val="0"/>
          <w:sz w:val="25"/>
          <w:szCs w:val="25"/>
        </w:rPr>
      </w:pPr>
      <w:r w:rsidRPr="003458F8">
        <w:rPr>
          <w:i w:val="0"/>
          <w:sz w:val="25"/>
          <w:szCs w:val="25"/>
        </w:rPr>
        <w:lastRenderedPageBreak/>
        <w:t>“T</w:t>
      </w:r>
      <w:r w:rsidR="002A7401" w:rsidRPr="003458F8">
        <w:rPr>
          <w:i w:val="0"/>
          <w:sz w:val="25"/>
          <w:szCs w:val="25"/>
        </w:rPr>
        <w:t xml:space="preserve">enga </w:t>
      </w:r>
      <w:r w:rsidRPr="003458F8">
        <w:rPr>
          <w:i w:val="0"/>
          <w:sz w:val="25"/>
          <w:szCs w:val="25"/>
        </w:rPr>
        <w:t xml:space="preserve">la barca </w:t>
      </w:r>
      <w:r w:rsidR="002A7401" w:rsidRPr="003458F8">
        <w:rPr>
          <w:i w:val="0"/>
          <w:sz w:val="25"/>
          <w:szCs w:val="25"/>
        </w:rPr>
        <w:t xml:space="preserve">per tutto il tempo che vuole dottore, sa io quest’anno non credo che parteciperò alla pesca annuale …, quest’anno siamo a terra con l’ancora rotta ma lei </w:t>
      </w:r>
      <w:r w:rsidRPr="003458F8">
        <w:rPr>
          <w:i w:val="0"/>
          <w:sz w:val="25"/>
          <w:szCs w:val="25"/>
        </w:rPr>
        <w:t>faccia come se fosse a casa sua. U</w:t>
      </w:r>
      <w:r w:rsidR="002A7401" w:rsidRPr="003458F8">
        <w:rPr>
          <w:i w:val="0"/>
          <w:sz w:val="25"/>
          <w:szCs w:val="25"/>
        </w:rPr>
        <w:t xml:space="preserve">n giorno, una settimana, un mese, la </w:t>
      </w:r>
      <w:r w:rsidRPr="003458F8">
        <w:rPr>
          <w:i w:val="0"/>
          <w:sz w:val="25"/>
          <w:szCs w:val="25"/>
        </w:rPr>
        <w:t>tenga,</w:t>
      </w:r>
      <w:r w:rsidR="002A7401" w:rsidRPr="003458F8">
        <w:rPr>
          <w:i w:val="0"/>
          <w:sz w:val="25"/>
          <w:szCs w:val="25"/>
        </w:rPr>
        <w:t xml:space="preserve"> quanto vuole e vedrà che la mia </w:t>
      </w:r>
      <w:proofErr w:type="spellStart"/>
      <w:r w:rsidR="002A7401" w:rsidRPr="003458F8">
        <w:rPr>
          <w:i w:val="0"/>
          <w:sz w:val="25"/>
          <w:szCs w:val="25"/>
        </w:rPr>
        <w:t>Millie</w:t>
      </w:r>
      <w:proofErr w:type="spellEnd"/>
      <w:r w:rsidR="002A7401" w:rsidRPr="003458F8">
        <w:rPr>
          <w:i w:val="0"/>
          <w:sz w:val="25"/>
          <w:szCs w:val="25"/>
        </w:rPr>
        <w:t xml:space="preserve"> è capace di navigare come qualunque yacht con qualche emozione romantica in più, mi permetterei di dire.</w:t>
      </w:r>
    </w:p>
    <w:p w:rsidR="002A7401" w:rsidRPr="003458F8" w:rsidRDefault="002A7401" w:rsidP="00AF4FDE">
      <w:pPr>
        <w:spacing w:before="0" w:beforeAutospacing="0" w:after="0" w:afterAutospacing="0"/>
        <w:contextualSpacing/>
        <w:jc w:val="both"/>
        <w:rPr>
          <w:i w:val="0"/>
          <w:sz w:val="25"/>
          <w:szCs w:val="25"/>
        </w:rPr>
      </w:pPr>
      <w:r w:rsidRPr="003458F8">
        <w:rPr>
          <w:i w:val="0"/>
          <w:sz w:val="25"/>
          <w:szCs w:val="25"/>
        </w:rPr>
        <w:t>Per Cassius lasciare la terraferma non fu facile. Attraversai il pontile con quaranta chili di bulldog inglese in braccio.</w:t>
      </w:r>
    </w:p>
    <w:p w:rsidR="002A7401" w:rsidRPr="00AA6B8D" w:rsidRDefault="002A7401" w:rsidP="00AF4FDE">
      <w:pPr>
        <w:spacing w:before="0" w:beforeAutospacing="0" w:after="0" w:afterAutospacing="0"/>
        <w:contextualSpacing/>
        <w:jc w:val="both"/>
        <w:rPr>
          <w:sz w:val="25"/>
          <w:szCs w:val="25"/>
        </w:rPr>
      </w:pPr>
      <w:r w:rsidRPr="00AA6B8D">
        <w:rPr>
          <w:sz w:val="25"/>
          <w:szCs w:val="25"/>
        </w:rPr>
        <w:t>“Questa è l’ultima volta</w:t>
      </w:r>
      <w:r w:rsidR="00265C5E" w:rsidRPr="00AA6B8D">
        <w:rPr>
          <w:sz w:val="25"/>
          <w:szCs w:val="25"/>
        </w:rPr>
        <w:t>,</w:t>
      </w:r>
      <w:r w:rsidRPr="00AA6B8D">
        <w:rPr>
          <w:sz w:val="25"/>
          <w:szCs w:val="25"/>
        </w:rPr>
        <w:t xml:space="preserve"> vecchio mio, che ti offro un passaggio gratis. La prossima volta usi le tue zampe che</w:t>
      </w:r>
      <w:r w:rsidR="002105F8" w:rsidRPr="00AA6B8D">
        <w:rPr>
          <w:sz w:val="25"/>
          <w:szCs w:val="25"/>
        </w:rPr>
        <w:t xml:space="preserve"> </w:t>
      </w:r>
      <w:r w:rsidRPr="00AA6B8D">
        <w:rPr>
          <w:sz w:val="25"/>
          <w:szCs w:val="25"/>
        </w:rPr>
        <w:t>è meglio.</w:t>
      </w:r>
      <w:r w:rsidR="00EC5084" w:rsidRPr="00AA6B8D">
        <w:rPr>
          <w:sz w:val="25"/>
          <w:szCs w:val="25"/>
        </w:rPr>
        <w:t>”</w:t>
      </w:r>
    </w:p>
    <w:p w:rsidR="00131265" w:rsidRPr="003458F8" w:rsidRDefault="002A7401" w:rsidP="00AF4FDE">
      <w:pPr>
        <w:spacing w:before="0" w:beforeAutospacing="0" w:after="0" w:afterAutospacing="0"/>
        <w:contextualSpacing/>
        <w:jc w:val="both"/>
        <w:rPr>
          <w:i w:val="0"/>
          <w:sz w:val="25"/>
          <w:szCs w:val="25"/>
        </w:rPr>
      </w:pPr>
      <w:r w:rsidRPr="003458F8">
        <w:rPr>
          <w:i w:val="0"/>
          <w:sz w:val="25"/>
          <w:szCs w:val="25"/>
        </w:rPr>
        <w:t xml:space="preserve">Cassius </w:t>
      </w:r>
      <w:r w:rsidR="005E6291" w:rsidRPr="003458F8">
        <w:rPr>
          <w:i w:val="0"/>
          <w:sz w:val="25"/>
          <w:szCs w:val="25"/>
        </w:rPr>
        <w:t xml:space="preserve">sembrava un gravissimo ferito di guerra. Gli lasciai ancora il maglione nell’angolo </w:t>
      </w:r>
      <w:r w:rsidR="00AA6B8D">
        <w:rPr>
          <w:i w:val="0"/>
          <w:sz w:val="25"/>
          <w:szCs w:val="25"/>
        </w:rPr>
        <w:t xml:space="preserve">della </w:t>
      </w:r>
      <w:r w:rsidR="00AA6B8D" w:rsidRPr="003458F8">
        <w:rPr>
          <w:i w:val="0"/>
          <w:sz w:val="25"/>
          <w:szCs w:val="25"/>
        </w:rPr>
        <w:t>cuccia</w:t>
      </w:r>
      <w:r w:rsidR="00AA6B8D">
        <w:rPr>
          <w:i w:val="0"/>
          <w:sz w:val="25"/>
          <w:szCs w:val="25"/>
        </w:rPr>
        <w:t>, quello</w:t>
      </w:r>
      <w:r w:rsidR="00AA6B8D" w:rsidRPr="003458F8">
        <w:rPr>
          <w:i w:val="0"/>
          <w:sz w:val="25"/>
          <w:szCs w:val="25"/>
        </w:rPr>
        <w:t xml:space="preserve"> </w:t>
      </w:r>
      <w:r w:rsidR="005E6291" w:rsidRPr="003458F8">
        <w:rPr>
          <w:i w:val="0"/>
          <w:sz w:val="25"/>
          <w:szCs w:val="25"/>
        </w:rPr>
        <w:t>più fresco della stiva e</w:t>
      </w:r>
      <w:r w:rsidR="00ED2610" w:rsidRPr="003458F8">
        <w:rPr>
          <w:i w:val="0"/>
          <w:sz w:val="25"/>
          <w:szCs w:val="25"/>
        </w:rPr>
        <w:t xml:space="preserve"> corsi di sopra a slegare le cime</w:t>
      </w:r>
      <w:r w:rsidR="00131265" w:rsidRPr="003458F8">
        <w:rPr>
          <w:i w:val="0"/>
          <w:sz w:val="25"/>
          <w:szCs w:val="25"/>
        </w:rPr>
        <w:t xml:space="preserve"> dal molo. Avremmo dormito in mare </w:t>
      </w:r>
      <w:r w:rsidR="005E6291" w:rsidRPr="003458F8">
        <w:rPr>
          <w:i w:val="0"/>
          <w:sz w:val="25"/>
          <w:szCs w:val="25"/>
        </w:rPr>
        <w:t xml:space="preserve">aperto perché della terraferma non c’era più da fidarsi. </w:t>
      </w:r>
    </w:p>
    <w:p w:rsidR="00F90A81" w:rsidRPr="003458F8" w:rsidRDefault="005E6291" w:rsidP="00AF4FDE">
      <w:pPr>
        <w:spacing w:before="0" w:beforeAutospacing="0" w:after="0" w:afterAutospacing="0"/>
        <w:contextualSpacing/>
        <w:jc w:val="both"/>
        <w:rPr>
          <w:i w:val="0"/>
          <w:sz w:val="25"/>
          <w:szCs w:val="25"/>
        </w:rPr>
      </w:pPr>
      <w:r w:rsidRPr="003458F8">
        <w:rPr>
          <w:i w:val="0"/>
          <w:sz w:val="25"/>
          <w:szCs w:val="25"/>
        </w:rPr>
        <w:t xml:space="preserve">Il Capitano ci aveva riempito la cucina di provviste </w:t>
      </w:r>
      <w:r w:rsidR="00C72AA6" w:rsidRPr="003458F8">
        <w:rPr>
          <w:i w:val="0"/>
          <w:sz w:val="25"/>
          <w:szCs w:val="25"/>
        </w:rPr>
        <w:t>e</w:t>
      </w:r>
      <w:r w:rsidRPr="003458F8">
        <w:rPr>
          <w:i w:val="0"/>
          <w:sz w:val="25"/>
          <w:szCs w:val="25"/>
        </w:rPr>
        <w:t xml:space="preserve"> sulla parete in bella mostra un arpione nuovo di zecca </w:t>
      </w:r>
      <w:r w:rsidR="00131265" w:rsidRPr="003458F8">
        <w:rPr>
          <w:i w:val="0"/>
          <w:sz w:val="25"/>
          <w:szCs w:val="25"/>
        </w:rPr>
        <w:t>esibiva</w:t>
      </w:r>
      <w:r w:rsidRPr="003458F8">
        <w:rPr>
          <w:i w:val="0"/>
          <w:sz w:val="25"/>
          <w:szCs w:val="25"/>
        </w:rPr>
        <w:t xml:space="preserve"> tutta la sua lucida cattiveria.</w:t>
      </w:r>
    </w:p>
    <w:p w:rsidR="00255A26" w:rsidRPr="003458F8" w:rsidRDefault="00D52D21" w:rsidP="00AF4FDE">
      <w:pPr>
        <w:spacing w:before="0" w:beforeAutospacing="0" w:after="0" w:afterAutospacing="0"/>
        <w:contextualSpacing/>
        <w:jc w:val="both"/>
        <w:rPr>
          <w:i w:val="0"/>
          <w:sz w:val="25"/>
          <w:szCs w:val="25"/>
        </w:rPr>
      </w:pPr>
      <w:r w:rsidRPr="003458F8">
        <w:rPr>
          <w:i w:val="0"/>
          <w:sz w:val="25"/>
          <w:szCs w:val="25"/>
        </w:rPr>
        <w:t xml:space="preserve">Billy continuava a mandarmi messaggini sul cellulare nella speranza che io gli rispondessi. Preferivo essere dato per disperso come i miei amici finché la questione delle sparizioni non si fosse risolta. </w:t>
      </w:r>
    </w:p>
    <w:p w:rsidR="00F90A81" w:rsidRPr="003458F8" w:rsidRDefault="00D52D21" w:rsidP="00AF4FDE">
      <w:pPr>
        <w:spacing w:before="0" w:beforeAutospacing="0" w:after="0" w:afterAutospacing="0"/>
        <w:contextualSpacing/>
        <w:jc w:val="both"/>
        <w:rPr>
          <w:i w:val="0"/>
          <w:sz w:val="25"/>
          <w:szCs w:val="25"/>
        </w:rPr>
      </w:pPr>
      <w:r w:rsidRPr="003458F8">
        <w:rPr>
          <w:i w:val="0"/>
          <w:sz w:val="25"/>
          <w:szCs w:val="25"/>
        </w:rPr>
        <w:t>La polizia avrebbe avuto tutto il tempo per cercare i teppisti che mi avevano aperto casa</w:t>
      </w:r>
      <w:r w:rsidR="002105F8" w:rsidRPr="003458F8">
        <w:rPr>
          <w:i w:val="0"/>
          <w:sz w:val="25"/>
          <w:szCs w:val="25"/>
        </w:rPr>
        <w:t xml:space="preserve"> </w:t>
      </w:r>
      <w:r w:rsidRPr="003458F8">
        <w:rPr>
          <w:i w:val="0"/>
          <w:sz w:val="25"/>
          <w:szCs w:val="25"/>
        </w:rPr>
        <w:t>così le mie speranze di uscire dall’incubo</w:t>
      </w:r>
      <w:r w:rsidR="00C72AA6" w:rsidRPr="003458F8">
        <w:rPr>
          <w:i w:val="0"/>
          <w:sz w:val="25"/>
          <w:szCs w:val="25"/>
        </w:rPr>
        <w:t>,</w:t>
      </w:r>
      <w:r w:rsidRPr="003458F8">
        <w:rPr>
          <w:i w:val="0"/>
          <w:sz w:val="25"/>
          <w:szCs w:val="25"/>
        </w:rPr>
        <w:t xml:space="preserve"> avrebbero trovato la via illuminata dai tutori della legge</w:t>
      </w:r>
      <w:r w:rsidR="002105F8" w:rsidRPr="003458F8">
        <w:rPr>
          <w:i w:val="0"/>
          <w:sz w:val="25"/>
          <w:szCs w:val="25"/>
        </w:rPr>
        <w:t>.</w:t>
      </w:r>
      <w:r w:rsidR="00B2178F" w:rsidRPr="003458F8">
        <w:rPr>
          <w:i w:val="0"/>
          <w:sz w:val="25"/>
          <w:szCs w:val="25"/>
        </w:rPr>
        <w:t xml:space="preserve"> </w:t>
      </w:r>
    </w:p>
    <w:p w:rsidR="00B2178F" w:rsidRPr="003458F8" w:rsidRDefault="00B2178F" w:rsidP="00AF4FDE">
      <w:pPr>
        <w:spacing w:before="0" w:beforeAutospacing="0" w:after="0" w:afterAutospacing="0"/>
        <w:contextualSpacing/>
        <w:jc w:val="both"/>
        <w:rPr>
          <w:i w:val="0"/>
          <w:sz w:val="25"/>
          <w:szCs w:val="25"/>
        </w:rPr>
      </w:pPr>
      <w:r w:rsidRPr="003458F8">
        <w:rPr>
          <w:i w:val="0"/>
          <w:sz w:val="25"/>
          <w:szCs w:val="25"/>
        </w:rPr>
        <w:t xml:space="preserve">Dovevo essere a poche decine di miglia dalla costa </w:t>
      </w:r>
      <w:r w:rsidR="00AA6B8D">
        <w:rPr>
          <w:i w:val="0"/>
          <w:sz w:val="25"/>
          <w:szCs w:val="25"/>
        </w:rPr>
        <w:t>quando</w:t>
      </w:r>
      <w:r w:rsidRPr="003458F8">
        <w:rPr>
          <w:i w:val="0"/>
          <w:sz w:val="25"/>
          <w:szCs w:val="25"/>
        </w:rPr>
        <w:t xml:space="preserve"> vidi Cassius girare impaziente tra le mie gambe </w:t>
      </w:r>
      <w:r w:rsidR="002105F8" w:rsidRPr="003458F8">
        <w:rPr>
          <w:i w:val="0"/>
          <w:sz w:val="25"/>
          <w:szCs w:val="25"/>
        </w:rPr>
        <w:t>e</w:t>
      </w:r>
      <w:r w:rsidRPr="003458F8">
        <w:rPr>
          <w:i w:val="0"/>
          <w:sz w:val="25"/>
          <w:szCs w:val="25"/>
        </w:rPr>
        <w:t xml:space="preserve"> intorno al timone.</w:t>
      </w:r>
    </w:p>
    <w:p w:rsidR="00B2178F" w:rsidRPr="003458F8" w:rsidRDefault="00B2178F" w:rsidP="00AF4FDE">
      <w:pPr>
        <w:spacing w:before="0" w:beforeAutospacing="0" w:after="0" w:afterAutospacing="0"/>
        <w:contextualSpacing/>
        <w:jc w:val="both"/>
        <w:rPr>
          <w:i w:val="0"/>
          <w:sz w:val="25"/>
          <w:szCs w:val="25"/>
        </w:rPr>
      </w:pPr>
      <w:r w:rsidRPr="003458F8">
        <w:rPr>
          <w:i w:val="0"/>
          <w:sz w:val="25"/>
          <w:szCs w:val="25"/>
        </w:rPr>
        <w:t>“Pipì sul ponte bambino. Puliremmo con secchiate d’acqua</w:t>
      </w:r>
      <w:r w:rsidR="00AA6B8D">
        <w:rPr>
          <w:i w:val="0"/>
          <w:sz w:val="25"/>
          <w:szCs w:val="25"/>
        </w:rPr>
        <w:t xml:space="preserve">; </w:t>
      </w:r>
      <w:r w:rsidRPr="003458F8">
        <w:rPr>
          <w:i w:val="0"/>
          <w:sz w:val="25"/>
          <w:szCs w:val="25"/>
        </w:rPr>
        <w:t xml:space="preserve">qui c’è </w:t>
      </w:r>
      <w:r w:rsidR="00A13B83" w:rsidRPr="003458F8">
        <w:rPr>
          <w:i w:val="0"/>
          <w:sz w:val="25"/>
          <w:szCs w:val="25"/>
        </w:rPr>
        <w:t>né</w:t>
      </w:r>
      <w:r w:rsidRPr="003458F8">
        <w:rPr>
          <w:i w:val="0"/>
          <w:sz w:val="25"/>
          <w:szCs w:val="25"/>
        </w:rPr>
        <w:t xml:space="preserve"> in abbondanza</w:t>
      </w:r>
      <w:r w:rsidR="0062416F">
        <w:rPr>
          <w:i w:val="0"/>
          <w:sz w:val="25"/>
          <w:szCs w:val="25"/>
        </w:rPr>
        <w:t>.”</w:t>
      </w:r>
    </w:p>
    <w:p w:rsidR="00255A26" w:rsidRPr="003458F8" w:rsidRDefault="00B2178F" w:rsidP="00AF4FDE">
      <w:pPr>
        <w:spacing w:before="0" w:beforeAutospacing="0" w:after="0" w:afterAutospacing="0"/>
        <w:contextualSpacing/>
        <w:jc w:val="both"/>
        <w:rPr>
          <w:i w:val="0"/>
          <w:sz w:val="25"/>
          <w:szCs w:val="25"/>
        </w:rPr>
      </w:pPr>
      <w:r w:rsidRPr="003458F8">
        <w:rPr>
          <w:i w:val="0"/>
          <w:sz w:val="25"/>
          <w:szCs w:val="25"/>
        </w:rPr>
        <w:t>L’agitazione di Cassius divenne anche la mia.</w:t>
      </w:r>
      <w:r w:rsidR="00864957" w:rsidRPr="003458F8">
        <w:rPr>
          <w:i w:val="0"/>
          <w:sz w:val="25"/>
          <w:szCs w:val="25"/>
        </w:rPr>
        <w:t xml:space="preserve"> Avevo buoni motivi per non pensarmi al sicuro. Chi era entrato a casa mia mi avrebbe facilmente raggiunto anche al molo.</w:t>
      </w:r>
      <w:r w:rsidR="00B9252A" w:rsidRPr="003458F8">
        <w:rPr>
          <w:i w:val="0"/>
          <w:sz w:val="25"/>
          <w:szCs w:val="25"/>
        </w:rPr>
        <w:t xml:space="preserve"> La zampa di Cassius mi grattava con delicatezza il polpaccio. </w:t>
      </w:r>
    </w:p>
    <w:p w:rsidR="00B9252A" w:rsidRPr="003458F8" w:rsidRDefault="00B2178F" w:rsidP="00AF4FDE">
      <w:pPr>
        <w:spacing w:before="0" w:beforeAutospacing="0" w:after="0" w:afterAutospacing="0"/>
        <w:contextualSpacing/>
        <w:jc w:val="both"/>
        <w:rPr>
          <w:i w:val="0"/>
          <w:sz w:val="25"/>
          <w:szCs w:val="25"/>
        </w:rPr>
      </w:pPr>
      <w:r w:rsidRPr="003458F8">
        <w:rPr>
          <w:i w:val="0"/>
          <w:sz w:val="25"/>
          <w:szCs w:val="25"/>
        </w:rPr>
        <w:t xml:space="preserve">Gli proposi la sua ciotola con croccantini e pezzi di pesce presi da una conserva. </w:t>
      </w:r>
    </w:p>
    <w:p w:rsidR="00B2178F" w:rsidRPr="003458F8" w:rsidRDefault="00B2178F" w:rsidP="00AF4FDE">
      <w:pPr>
        <w:spacing w:before="0" w:beforeAutospacing="0" w:after="0" w:afterAutospacing="0"/>
        <w:contextualSpacing/>
        <w:jc w:val="both"/>
        <w:rPr>
          <w:i w:val="0"/>
          <w:sz w:val="25"/>
          <w:szCs w:val="25"/>
        </w:rPr>
      </w:pPr>
      <w:r w:rsidRPr="003458F8">
        <w:rPr>
          <w:i w:val="0"/>
          <w:sz w:val="25"/>
          <w:szCs w:val="25"/>
        </w:rPr>
        <w:t xml:space="preserve">Il cane sembrò favorire e lo guardai mangiare mentre col coltellino finivo il restante </w:t>
      </w:r>
      <w:r w:rsidR="005D6E6D" w:rsidRPr="003458F8">
        <w:rPr>
          <w:i w:val="0"/>
          <w:sz w:val="25"/>
          <w:szCs w:val="25"/>
        </w:rPr>
        <w:t>pezzo nascosto sotto un dito d’olio.</w:t>
      </w:r>
    </w:p>
    <w:p w:rsidR="005D6E6D" w:rsidRPr="003458F8" w:rsidRDefault="008659FA" w:rsidP="00AF4FDE">
      <w:pPr>
        <w:spacing w:before="0" w:beforeAutospacing="0" w:after="0" w:afterAutospacing="0"/>
        <w:contextualSpacing/>
        <w:jc w:val="both"/>
        <w:rPr>
          <w:i w:val="0"/>
          <w:sz w:val="25"/>
          <w:szCs w:val="25"/>
        </w:rPr>
      </w:pPr>
      <w:r w:rsidRPr="003458F8">
        <w:rPr>
          <w:i w:val="0"/>
          <w:sz w:val="25"/>
          <w:szCs w:val="25"/>
        </w:rPr>
        <w:t xml:space="preserve">Presi la borsa con le carte e le rovesciai nella cuccetta. Dovevo sistemarle nuovamente per giorno, anno e località. Oramai non </w:t>
      </w:r>
      <w:r w:rsidR="00265C5E" w:rsidRPr="003458F8">
        <w:rPr>
          <w:i w:val="0"/>
          <w:sz w:val="25"/>
          <w:szCs w:val="25"/>
        </w:rPr>
        <w:t>m’</w:t>
      </w:r>
      <w:r w:rsidRPr="003458F8">
        <w:rPr>
          <w:i w:val="0"/>
          <w:sz w:val="25"/>
          <w:szCs w:val="25"/>
        </w:rPr>
        <w:t xml:space="preserve">importava più di sapere perché Mary </w:t>
      </w:r>
      <w:proofErr w:type="spellStart"/>
      <w:r w:rsidRPr="003458F8">
        <w:rPr>
          <w:i w:val="0"/>
          <w:sz w:val="25"/>
          <w:szCs w:val="25"/>
        </w:rPr>
        <w:t>Ann</w:t>
      </w:r>
      <w:proofErr w:type="spellEnd"/>
      <w:r w:rsidRPr="003458F8">
        <w:rPr>
          <w:i w:val="0"/>
          <w:sz w:val="25"/>
          <w:szCs w:val="25"/>
        </w:rPr>
        <w:t xml:space="preserve"> era sparita o perché Charlie aveva deciso di andarsene di casa</w:t>
      </w:r>
      <w:r w:rsidR="00AA6B8D">
        <w:rPr>
          <w:i w:val="0"/>
          <w:sz w:val="25"/>
          <w:szCs w:val="25"/>
        </w:rPr>
        <w:t>,</w:t>
      </w:r>
      <w:r w:rsidRPr="003458F8">
        <w:rPr>
          <w:i w:val="0"/>
          <w:sz w:val="25"/>
          <w:szCs w:val="25"/>
        </w:rPr>
        <w:t xml:space="preserve"> la stessa sera che venne a casa mia.</w:t>
      </w:r>
    </w:p>
    <w:p w:rsidR="00F90A81" w:rsidRPr="003458F8" w:rsidRDefault="00962A6E" w:rsidP="00AF4FDE">
      <w:pPr>
        <w:spacing w:before="0" w:beforeAutospacing="0" w:after="0" w:afterAutospacing="0"/>
        <w:contextualSpacing/>
        <w:jc w:val="both"/>
        <w:rPr>
          <w:i w:val="0"/>
          <w:sz w:val="25"/>
          <w:szCs w:val="25"/>
        </w:rPr>
      </w:pPr>
      <w:r w:rsidRPr="003458F8">
        <w:rPr>
          <w:i w:val="0"/>
          <w:sz w:val="25"/>
          <w:szCs w:val="25"/>
        </w:rPr>
        <w:t xml:space="preserve">Troppe cose stavano succedendo da quando giravo con quelle cose e se non fossi stato un uomo di </w:t>
      </w:r>
      <w:r w:rsidR="002105F8" w:rsidRPr="003458F8">
        <w:rPr>
          <w:i w:val="0"/>
          <w:sz w:val="25"/>
          <w:szCs w:val="25"/>
        </w:rPr>
        <w:t>scienza,</w:t>
      </w:r>
      <w:r w:rsidRPr="003458F8">
        <w:rPr>
          <w:i w:val="0"/>
          <w:sz w:val="25"/>
          <w:szCs w:val="25"/>
        </w:rPr>
        <w:t xml:space="preserve"> avrei pensato che fossero maledette.</w:t>
      </w:r>
    </w:p>
    <w:p w:rsidR="00255A26" w:rsidRPr="003458F8" w:rsidRDefault="00962A6E" w:rsidP="00AF4FDE">
      <w:pPr>
        <w:spacing w:before="0" w:beforeAutospacing="0" w:after="0" w:afterAutospacing="0"/>
        <w:contextualSpacing/>
        <w:jc w:val="both"/>
        <w:rPr>
          <w:i w:val="0"/>
          <w:sz w:val="25"/>
          <w:szCs w:val="25"/>
        </w:rPr>
      </w:pPr>
      <w:r w:rsidRPr="003458F8">
        <w:rPr>
          <w:i w:val="0"/>
          <w:sz w:val="25"/>
          <w:szCs w:val="25"/>
        </w:rPr>
        <w:t xml:space="preserve">Per </w:t>
      </w:r>
      <w:r w:rsidR="005D432D" w:rsidRPr="003458F8">
        <w:rPr>
          <w:i w:val="0"/>
          <w:sz w:val="25"/>
          <w:szCs w:val="25"/>
        </w:rPr>
        <w:t xml:space="preserve">non trovarmi </w:t>
      </w:r>
      <w:r w:rsidR="00DC4224">
        <w:rPr>
          <w:i w:val="0"/>
          <w:sz w:val="25"/>
          <w:szCs w:val="25"/>
        </w:rPr>
        <w:t xml:space="preserve">i </w:t>
      </w:r>
      <w:r w:rsidR="005D432D" w:rsidRPr="003458F8">
        <w:rPr>
          <w:i w:val="0"/>
          <w:sz w:val="25"/>
          <w:szCs w:val="25"/>
        </w:rPr>
        <w:t xml:space="preserve">dati in disordine, </w:t>
      </w:r>
      <w:r w:rsidRPr="003458F8">
        <w:rPr>
          <w:i w:val="0"/>
          <w:sz w:val="25"/>
          <w:szCs w:val="25"/>
        </w:rPr>
        <w:t xml:space="preserve">sistemai i documenti della prima scatola in una pigna alta </w:t>
      </w:r>
      <w:r w:rsidR="00002BB4" w:rsidRPr="003458F8">
        <w:rPr>
          <w:i w:val="0"/>
          <w:sz w:val="25"/>
          <w:szCs w:val="25"/>
        </w:rPr>
        <w:t xml:space="preserve">e </w:t>
      </w:r>
      <w:r w:rsidRPr="003458F8">
        <w:rPr>
          <w:i w:val="0"/>
          <w:sz w:val="25"/>
          <w:szCs w:val="25"/>
        </w:rPr>
        <w:t>ordinat</w:t>
      </w:r>
      <w:r w:rsidR="00002BB4" w:rsidRPr="003458F8">
        <w:rPr>
          <w:i w:val="0"/>
          <w:sz w:val="25"/>
          <w:szCs w:val="25"/>
        </w:rPr>
        <w:t>a</w:t>
      </w:r>
      <w:r w:rsidRPr="003458F8">
        <w:rPr>
          <w:i w:val="0"/>
          <w:sz w:val="25"/>
          <w:szCs w:val="25"/>
        </w:rPr>
        <w:t xml:space="preserve"> poi pensai agli altri che sembravano essere molto più numerosi </w:t>
      </w:r>
      <w:r w:rsidR="00970E80" w:rsidRPr="003458F8">
        <w:rPr>
          <w:i w:val="0"/>
          <w:sz w:val="25"/>
          <w:szCs w:val="25"/>
        </w:rPr>
        <w:t>e</w:t>
      </w:r>
      <w:r w:rsidRPr="003458F8">
        <w:rPr>
          <w:i w:val="0"/>
          <w:sz w:val="25"/>
          <w:szCs w:val="25"/>
        </w:rPr>
        <w:t xml:space="preserve"> in cattivo stato</w:t>
      </w:r>
      <w:r w:rsidR="00271B8B" w:rsidRPr="003458F8">
        <w:rPr>
          <w:i w:val="0"/>
          <w:sz w:val="25"/>
          <w:szCs w:val="25"/>
        </w:rPr>
        <w:t xml:space="preserve">. </w:t>
      </w:r>
      <w:r w:rsidR="002105F8" w:rsidRPr="003458F8">
        <w:rPr>
          <w:i w:val="0"/>
          <w:sz w:val="25"/>
          <w:szCs w:val="25"/>
        </w:rPr>
        <w:t>Quei</w:t>
      </w:r>
      <w:r w:rsidR="00271B8B" w:rsidRPr="003458F8">
        <w:rPr>
          <w:i w:val="0"/>
          <w:sz w:val="25"/>
          <w:szCs w:val="25"/>
        </w:rPr>
        <w:t xml:space="preserve"> documenti </w:t>
      </w:r>
      <w:r w:rsidRPr="003458F8">
        <w:rPr>
          <w:i w:val="0"/>
          <w:sz w:val="25"/>
          <w:szCs w:val="25"/>
        </w:rPr>
        <w:t>sembrava</w:t>
      </w:r>
      <w:r w:rsidR="00271B8B" w:rsidRPr="003458F8">
        <w:rPr>
          <w:i w:val="0"/>
          <w:sz w:val="25"/>
          <w:szCs w:val="25"/>
        </w:rPr>
        <w:t>no</w:t>
      </w:r>
      <w:r w:rsidRPr="003458F8">
        <w:rPr>
          <w:i w:val="0"/>
          <w:sz w:val="25"/>
          <w:szCs w:val="25"/>
        </w:rPr>
        <w:t xml:space="preserve"> aver inghiottito e poi smaltito tutta l’acqua della terra. </w:t>
      </w:r>
    </w:p>
    <w:p w:rsidR="00962A6E" w:rsidRPr="003458F8" w:rsidRDefault="00833841" w:rsidP="00AF4FDE">
      <w:pPr>
        <w:spacing w:before="0" w:beforeAutospacing="0" w:after="0" w:afterAutospacing="0"/>
        <w:contextualSpacing/>
        <w:jc w:val="both"/>
        <w:rPr>
          <w:i w:val="0"/>
          <w:sz w:val="25"/>
          <w:szCs w:val="25"/>
        </w:rPr>
      </w:pPr>
      <w:r w:rsidRPr="003458F8">
        <w:rPr>
          <w:i w:val="0"/>
          <w:sz w:val="25"/>
          <w:szCs w:val="25"/>
        </w:rPr>
        <w:t xml:space="preserve">Sapevo che </w:t>
      </w:r>
      <w:r w:rsidR="00962A6E" w:rsidRPr="003458F8">
        <w:rPr>
          <w:i w:val="0"/>
          <w:sz w:val="25"/>
          <w:szCs w:val="25"/>
        </w:rPr>
        <w:t>fogli con l’inchiostro sbavato avevano qualcosa da dire e li lessi in meno di un minuto come se ci fosse una causa subliminale nel messaggio lasciatomi da chissà qualche povero sfortunato.</w:t>
      </w:r>
    </w:p>
    <w:p w:rsidR="00255A26" w:rsidRPr="003458F8" w:rsidRDefault="00962A6E" w:rsidP="00AF4FDE">
      <w:pPr>
        <w:spacing w:before="0" w:beforeAutospacing="0" w:after="0" w:afterAutospacing="0"/>
        <w:contextualSpacing/>
        <w:jc w:val="both"/>
        <w:rPr>
          <w:i w:val="0"/>
          <w:sz w:val="25"/>
          <w:szCs w:val="25"/>
        </w:rPr>
      </w:pPr>
      <w:r w:rsidRPr="003458F8">
        <w:rPr>
          <w:i w:val="0"/>
          <w:sz w:val="25"/>
          <w:szCs w:val="25"/>
        </w:rPr>
        <w:t>La morte aveva iniziato a farmi un certo effetto e la mia fede sembrava non aver mai avuto tanto bisogno di coraggio.</w:t>
      </w:r>
      <w:r w:rsidR="00D01ECC" w:rsidRPr="003458F8">
        <w:rPr>
          <w:i w:val="0"/>
          <w:sz w:val="25"/>
          <w:szCs w:val="25"/>
        </w:rPr>
        <w:t xml:space="preserve"> </w:t>
      </w:r>
    </w:p>
    <w:p w:rsidR="00255A26" w:rsidRPr="003458F8" w:rsidRDefault="00D01ECC" w:rsidP="00AF4FDE">
      <w:pPr>
        <w:spacing w:before="0" w:beforeAutospacing="0" w:after="0" w:afterAutospacing="0"/>
        <w:contextualSpacing/>
        <w:jc w:val="both"/>
        <w:rPr>
          <w:i w:val="0"/>
          <w:sz w:val="25"/>
          <w:szCs w:val="25"/>
        </w:rPr>
      </w:pPr>
      <w:r w:rsidRPr="003458F8">
        <w:rPr>
          <w:i w:val="0"/>
          <w:sz w:val="25"/>
          <w:szCs w:val="25"/>
        </w:rPr>
        <w:t>Quelle attenzioni di Conrad</w:t>
      </w:r>
      <w:r w:rsidR="00D52204">
        <w:rPr>
          <w:i w:val="0"/>
          <w:sz w:val="25"/>
          <w:szCs w:val="25"/>
        </w:rPr>
        <w:t>,</w:t>
      </w:r>
      <w:r w:rsidRPr="003458F8">
        <w:rPr>
          <w:i w:val="0"/>
          <w:sz w:val="25"/>
          <w:szCs w:val="25"/>
        </w:rPr>
        <w:t xml:space="preserve"> quel suo indecifrabile messaggio mi mettevano </w:t>
      </w:r>
      <w:r w:rsidR="005D432D" w:rsidRPr="003458F8">
        <w:rPr>
          <w:i w:val="0"/>
          <w:sz w:val="25"/>
          <w:szCs w:val="25"/>
        </w:rPr>
        <w:t xml:space="preserve">addosso </w:t>
      </w:r>
      <w:r w:rsidR="007644C8" w:rsidRPr="003458F8">
        <w:rPr>
          <w:i w:val="0"/>
          <w:sz w:val="25"/>
          <w:szCs w:val="25"/>
        </w:rPr>
        <w:t>a</w:t>
      </w:r>
      <w:r w:rsidR="005D432D" w:rsidRPr="003458F8">
        <w:rPr>
          <w:i w:val="0"/>
          <w:sz w:val="25"/>
          <w:szCs w:val="25"/>
        </w:rPr>
        <w:t xml:space="preserve"> </w:t>
      </w:r>
      <w:r w:rsidR="007644C8" w:rsidRPr="003458F8">
        <w:rPr>
          <w:i w:val="0"/>
          <w:sz w:val="25"/>
          <w:szCs w:val="25"/>
        </w:rPr>
        <w:t xml:space="preserve">una </w:t>
      </w:r>
      <w:r w:rsidRPr="003458F8">
        <w:rPr>
          <w:i w:val="0"/>
          <w:sz w:val="25"/>
          <w:szCs w:val="25"/>
        </w:rPr>
        <w:t xml:space="preserve">forte rabbia; rabbia per l’impotenza che mi bloccava il ragionamento. </w:t>
      </w:r>
    </w:p>
    <w:p w:rsidR="00D01ECC" w:rsidRPr="003458F8" w:rsidRDefault="00D01ECC" w:rsidP="00AF4FDE">
      <w:pPr>
        <w:spacing w:before="0" w:beforeAutospacing="0" w:after="0" w:afterAutospacing="0"/>
        <w:contextualSpacing/>
        <w:jc w:val="both"/>
        <w:rPr>
          <w:i w:val="0"/>
          <w:sz w:val="25"/>
          <w:szCs w:val="25"/>
        </w:rPr>
      </w:pPr>
      <w:r w:rsidRPr="003458F8">
        <w:rPr>
          <w:i w:val="0"/>
          <w:sz w:val="25"/>
          <w:szCs w:val="25"/>
        </w:rPr>
        <w:t xml:space="preserve">Avevo capito che per determinate indagini serviva tutta l’irrazionalità del mondo. </w:t>
      </w:r>
    </w:p>
    <w:p w:rsidR="00D01ECC" w:rsidRPr="003458F8" w:rsidRDefault="00D01ECC" w:rsidP="00AF4FDE">
      <w:pPr>
        <w:spacing w:before="0" w:beforeAutospacing="0" w:after="0" w:afterAutospacing="0"/>
        <w:contextualSpacing/>
        <w:jc w:val="both"/>
        <w:rPr>
          <w:i w:val="0"/>
          <w:sz w:val="25"/>
          <w:szCs w:val="25"/>
        </w:rPr>
      </w:pPr>
      <w:r w:rsidRPr="003458F8">
        <w:rPr>
          <w:i w:val="0"/>
          <w:sz w:val="25"/>
          <w:szCs w:val="25"/>
        </w:rPr>
        <w:t xml:space="preserve">C’erano avvenimenti inspiegabili </w:t>
      </w:r>
      <w:r w:rsidR="005D432D" w:rsidRPr="003458F8">
        <w:rPr>
          <w:i w:val="0"/>
          <w:sz w:val="25"/>
          <w:szCs w:val="25"/>
        </w:rPr>
        <w:t>cui</w:t>
      </w:r>
      <w:r w:rsidRPr="003458F8">
        <w:rPr>
          <w:i w:val="0"/>
          <w:sz w:val="25"/>
          <w:szCs w:val="25"/>
        </w:rPr>
        <w:t xml:space="preserve"> bisognava aprire le porte non solo della mente ma anche del cuore.</w:t>
      </w:r>
    </w:p>
    <w:p w:rsidR="00B13234" w:rsidRPr="003458F8" w:rsidRDefault="00B13234" w:rsidP="00AF4FDE">
      <w:pPr>
        <w:spacing w:before="0" w:beforeAutospacing="0" w:after="0" w:afterAutospacing="0"/>
        <w:contextualSpacing/>
        <w:jc w:val="both"/>
        <w:rPr>
          <w:i w:val="0"/>
          <w:sz w:val="25"/>
          <w:szCs w:val="25"/>
        </w:rPr>
      </w:pPr>
      <w:r w:rsidRPr="003458F8">
        <w:rPr>
          <w:i w:val="0"/>
          <w:sz w:val="25"/>
          <w:szCs w:val="25"/>
        </w:rPr>
        <w:t xml:space="preserve">Chissà perché era fuggita Mary </w:t>
      </w:r>
      <w:proofErr w:type="spellStart"/>
      <w:r w:rsidRPr="003458F8">
        <w:rPr>
          <w:i w:val="0"/>
          <w:sz w:val="25"/>
          <w:szCs w:val="25"/>
        </w:rPr>
        <w:t>Ann</w:t>
      </w:r>
      <w:proofErr w:type="spellEnd"/>
      <w:r w:rsidRPr="003458F8">
        <w:rPr>
          <w:i w:val="0"/>
          <w:sz w:val="25"/>
          <w:szCs w:val="25"/>
        </w:rPr>
        <w:t xml:space="preserve"> e Charlie era div</w:t>
      </w:r>
      <w:r w:rsidR="00F243C4" w:rsidRPr="003458F8">
        <w:rPr>
          <w:i w:val="0"/>
          <w:sz w:val="25"/>
          <w:szCs w:val="25"/>
        </w:rPr>
        <w:t>entato un latitante?</w:t>
      </w:r>
    </w:p>
    <w:p w:rsidR="00B13234" w:rsidRDefault="00962A6E" w:rsidP="00AF4FDE">
      <w:pPr>
        <w:spacing w:before="0" w:beforeAutospacing="0" w:after="0" w:afterAutospacing="0"/>
        <w:contextualSpacing/>
        <w:jc w:val="both"/>
        <w:rPr>
          <w:i w:val="0"/>
          <w:sz w:val="25"/>
          <w:szCs w:val="25"/>
        </w:rPr>
      </w:pPr>
      <w:r w:rsidRPr="003458F8">
        <w:rPr>
          <w:i w:val="0"/>
          <w:sz w:val="25"/>
          <w:szCs w:val="25"/>
        </w:rPr>
        <w:t xml:space="preserve"> </w:t>
      </w:r>
    </w:p>
    <w:p w:rsidR="00B94E7E" w:rsidRPr="003458F8" w:rsidRDefault="00B94E7E" w:rsidP="00AF4FDE">
      <w:pPr>
        <w:spacing w:before="0" w:beforeAutospacing="0" w:after="0" w:afterAutospacing="0"/>
        <w:contextualSpacing/>
        <w:jc w:val="both"/>
        <w:rPr>
          <w:i w:val="0"/>
          <w:sz w:val="25"/>
          <w:szCs w:val="25"/>
        </w:rPr>
      </w:pPr>
    </w:p>
    <w:p w:rsidR="00B13234" w:rsidRPr="003458F8" w:rsidRDefault="00F243C4" w:rsidP="00AF4FDE">
      <w:pPr>
        <w:spacing w:before="0" w:beforeAutospacing="0" w:after="0" w:afterAutospacing="0"/>
        <w:contextualSpacing/>
        <w:jc w:val="both"/>
        <w:rPr>
          <w:i w:val="0"/>
          <w:sz w:val="25"/>
          <w:szCs w:val="25"/>
        </w:rPr>
      </w:pPr>
      <w:r w:rsidRPr="003458F8">
        <w:rPr>
          <w:i w:val="0"/>
          <w:sz w:val="25"/>
          <w:szCs w:val="25"/>
        </w:rPr>
        <w:lastRenderedPageBreak/>
        <w:t xml:space="preserve">La barca dondolava dolcemente </w:t>
      </w:r>
      <w:r w:rsidR="00022211" w:rsidRPr="003458F8">
        <w:rPr>
          <w:i w:val="0"/>
          <w:sz w:val="25"/>
          <w:szCs w:val="25"/>
        </w:rPr>
        <w:t>e</w:t>
      </w:r>
      <w:r w:rsidRPr="003458F8">
        <w:rPr>
          <w:i w:val="0"/>
          <w:sz w:val="25"/>
          <w:szCs w:val="25"/>
        </w:rPr>
        <w:t xml:space="preserve"> il vento sembrava non avere forza di soffiare. Le nuvole si erano sgretolate contro l’orizzonte e la quiete era scesa nella baia. Le luci della città sembravano in lontananza</w:t>
      </w:r>
      <w:r w:rsidR="005D432D" w:rsidRPr="003458F8">
        <w:rPr>
          <w:i w:val="0"/>
          <w:sz w:val="25"/>
          <w:szCs w:val="25"/>
        </w:rPr>
        <w:t xml:space="preserve"> </w:t>
      </w:r>
      <w:r w:rsidRPr="003458F8">
        <w:rPr>
          <w:i w:val="0"/>
          <w:sz w:val="25"/>
          <w:szCs w:val="25"/>
        </w:rPr>
        <w:t xml:space="preserve">piccole stelle intermittenti. </w:t>
      </w:r>
    </w:p>
    <w:p w:rsidR="00E57F63" w:rsidRPr="003458F8" w:rsidRDefault="00E57F63" w:rsidP="00AF4FDE">
      <w:pPr>
        <w:spacing w:before="0" w:beforeAutospacing="0" w:after="0" w:afterAutospacing="0"/>
        <w:contextualSpacing/>
        <w:jc w:val="both"/>
        <w:rPr>
          <w:i w:val="0"/>
          <w:sz w:val="25"/>
          <w:szCs w:val="25"/>
        </w:rPr>
      </w:pPr>
      <w:r w:rsidRPr="003458F8">
        <w:rPr>
          <w:i w:val="0"/>
          <w:sz w:val="25"/>
          <w:szCs w:val="25"/>
        </w:rPr>
        <w:t xml:space="preserve">La quiete aveva vinto sul mistero e sui pensieri confusi. Stavo </w:t>
      </w:r>
      <w:r w:rsidR="005D432D" w:rsidRPr="003458F8">
        <w:rPr>
          <w:i w:val="0"/>
          <w:sz w:val="25"/>
          <w:szCs w:val="25"/>
        </w:rPr>
        <w:t>lì</w:t>
      </w:r>
      <w:r w:rsidRPr="003458F8">
        <w:rPr>
          <w:i w:val="0"/>
          <w:sz w:val="25"/>
          <w:szCs w:val="25"/>
        </w:rPr>
        <w:t xml:space="preserve"> fuori a respirare onda dopo onda, a smaltire le schiume salate che mordevano ridenti lo scafo, guardando come il cane tenesse il muso nascosto tra le zampe.</w:t>
      </w:r>
    </w:p>
    <w:p w:rsidR="00176D95" w:rsidRPr="003458F8" w:rsidRDefault="00E57F63" w:rsidP="00AF4FDE">
      <w:pPr>
        <w:spacing w:before="0" w:beforeAutospacing="0" w:after="0" w:afterAutospacing="0"/>
        <w:contextualSpacing/>
        <w:jc w:val="both"/>
        <w:rPr>
          <w:i w:val="0"/>
          <w:sz w:val="25"/>
          <w:szCs w:val="25"/>
        </w:rPr>
      </w:pPr>
      <w:r w:rsidRPr="003458F8">
        <w:rPr>
          <w:i w:val="0"/>
          <w:sz w:val="25"/>
          <w:szCs w:val="25"/>
        </w:rPr>
        <w:t xml:space="preserve">Provai un certo sollievo ma anche molta amarezza. Non ero il tipo di uomo che poteva destare </w:t>
      </w:r>
      <w:r w:rsidR="00176D95" w:rsidRPr="003458F8">
        <w:rPr>
          <w:i w:val="0"/>
          <w:sz w:val="25"/>
          <w:szCs w:val="25"/>
        </w:rPr>
        <w:t>invidia</w:t>
      </w:r>
      <w:r w:rsidRPr="003458F8">
        <w:rPr>
          <w:i w:val="0"/>
          <w:sz w:val="25"/>
          <w:szCs w:val="25"/>
        </w:rPr>
        <w:t xml:space="preserve"> per i propri averi o per la propria posizione, </w:t>
      </w:r>
      <w:r w:rsidR="00176D95" w:rsidRPr="003458F8">
        <w:rPr>
          <w:i w:val="0"/>
          <w:sz w:val="25"/>
          <w:szCs w:val="25"/>
        </w:rPr>
        <w:t xml:space="preserve">come </w:t>
      </w:r>
      <w:r w:rsidRPr="003458F8">
        <w:rPr>
          <w:i w:val="0"/>
          <w:sz w:val="25"/>
          <w:szCs w:val="25"/>
        </w:rPr>
        <w:t>non ho mai creduto di avere dei veri cattivi nemici a parte me stesso.</w:t>
      </w:r>
    </w:p>
    <w:p w:rsidR="00E57F63" w:rsidRPr="003458F8" w:rsidRDefault="00E57F63" w:rsidP="00AF4FDE">
      <w:pPr>
        <w:spacing w:before="0" w:beforeAutospacing="0" w:after="0" w:afterAutospacing="0"/>
        <w:contextualSpacing/>
        <w:jc w:val="both"/>
        <w:rPr>
          <w:i w:val="0"/>
          <w:sz w:val="25"/>
          <w:szCs w:val="25"/>
        </w:rPr>
      </w:pPr>
      <w:r w:rsidRPr="003458F8">
        <w:rPr>
          <w:i w:val="0"/>
          <w:sz w:val="25"/>
          <w:szCs w:val="25"/>
        </w:rPr>
        <w:t>Ero e sarei co</w:t>
      </w:r>
      <w:r w:rsidR="00176D95" w:rsidRPr="003458F8">
        <w:rPr>
          <w:i w:val="0"/>
          <w:sz w:val="25"/>
          <w:szCs w:val="25"/>
        </w:rPr>
        <w:t xml:space="preserve">ntinuato </w:t>
      </w:r>
      <w:r w:rsidR="00A13B83" w:rsidRPr="003458F8">
        <w:rPr>
          <w:i w:val="0"/>
          <w:sz w:val="25"/>
          <w:szCs w:val="25"/>
        </w:rPr>
        <w:t>a</w:t>
      </w:r>
      <w:r w:rsidR="00176D95" w:rsidRPr="003458F8">
        <w:rPr>
          <w:i w:val="0"/>
          <w:sz w:val="25"/>
          <w:szCs w:val="25"/>
        </w:rPr>
        <w:t xml:space="preserve"> essere un nessuno</w:t>
      </w:r>
      <w:r w:rsidR="00134875" w:rsidRPr="003458F8">
        <w:rPr>
          <w:i w:val="0"/>
          <w:sz w:val="25"/>
          <w:szCs w:val="25"/>
        </w:rPr>
        <w:t>,</w:t>
      </w:r>
      <w:r w:rsidR="00176D95" w:rsidRPr="003458F8">
        <w:rPr>
          <w:i w:val="0"/>
          <w:sz w:val="25"/>
          <w:szCs w:val="25"/>
        </w:rPr>
        <w:t xml:space="preserve"> capace di badare solo ai propri interessi anche questi lontani dalla spettacolarità ricercata dalle folle. </w:t>
      </w:r>
    </w:p>
    <w:p w:rsidR="00676558" w:rsidRPr="003458F8" w:rsidRDefault="00176D95" w:rsidP="00AF4FDE">
      <w:pPr>
        <w:spacing w:before="0" w:beforeAutospacing="0" w:after="0" w:afterAutospacing="0"/>
        <w:contextualSpacing/>
        <w:jc w:val="both"/>
        <w:rPr>
          <w:i w:val="0"/>
          <w:sz w:val="25"/>
          <w:szCs w:val="25"/>
        </w:rPr>
      </w:pPr>
      <w:r w:rsidRPr="003458F8">
        <w:rPr>
          <w:i w:val="0"/>
          <w:sz w:val="25"/>
          <w:szCs w:val="25"/>
        </w:rPr>
        <w:t xml:space="preserve">Volevo diventare un buon rappresentante della mia storia e della mia epoca. Un giusto osservatore e non un pirata dell’immagine. </w:t>
      </w:r>
    </w:p>
    <w:p w:rsidR="00F243C4" w:rsidRPr="003458F8" w:rsidRDefault="00676558" w:rsidP="00AF4FDE">
      <w:pPr>
        <w:spacing w:before="0" w:beforeAutospacing="0" w:after="0" w:afterAutospacing="0"/>
        <w:contextualSpacing/>
        <w:jc w:val="both"/>
        <w:rPr>
          <w:i w:val="0"/>
          <w:sz w:val="25"/>
          <w:szCs w:val="25"/>
        </w:rPr>
      </w:pPr>
      <w:r w:rsidRPr="003458F8">
        <w:rPr>
          <w:i w:val="0"/>
          <w:sz w:val="25"/>
          <w:szCs w:val="25"/>
        </w:rPr>
        <w:t xml:space="preserve">L’aberrazione degli equivoci e dei luoghi comuni nell’analisi di un soggetto non mi </w:t>
      </w:r>
      <w:r w:rsidR="003B6279" w:rsidRPr="003458F8">
        <w:rPr>
          <w:i w:val="0"/>
          <w:sz w:val="25"/>
          <w:szCs w:val="25"/>
        </w:rPr>
        <w:t>avrebbe</w:t>
      </w:r>
      <w:r w:rsidRPr="003458F8">
        <w:rPr>
          <w:i w:val="0"/>
          <w:sz w:val="25"/>
          <w:szCs w:val="25"/>
        </w:rPr>
        <w:t xml:space="preserve"> mai portato da alcuna parte perciò quella sorta di crisi che </w:t>
      </w:r>
      <w:r w:rsidR="003B6279" w:rsidRPr="003458F8">
        <w:rPr>
          <w:i w:val="0"/>
          <w:sz w:val="25"/>
          <w:szCs w:val="25"/>
        </w:rPr>
        <w:t xml:space="preserve">mi </w:t>
      </w:r>
      <w:r w:rsidRPr="003458F8">
        <w:rPr>
          <w:i w:val="0"/>
          <w:sz w:val="25"/>
          <w:szCs w:val="25"/>
        </w:rPr>
        <w:t xml:space="preserve">era venuta dopo la scomparsa di Mary </w:t>
      </w:r>
      <w:proofErr w:type="spellStart"/>
      <w:r w:rsidRPr="003458F8">
        <w:rPr>
          <w:i w:val="0"/>
          <w:sz w:val="25"/>
          <w:szCs w:val="25"/>
        </w:rPr>
        <w:t>Ann</w:t>
      </w:r>
      <w:proofErr w:type="spellEnd"/>
      <w:r w:rsidRPr="003458F8">
        <w:rPr>
          <w:i w:val="0"/>
          <w:sz w:val="25"/>
          <w:szCs w:val="25"/>
        </w:rPr>
        <w:t xml:space="preserve">, </w:t>
      </w:r>
      <w:r w:rsidR="00883DFA" w:rsidRPr="003458F8">
        <w:rPr>
          <w:i w:val="0"/>
          <w:sz w:val="25"/>
          <w:szCs w:val="25"/>
        </w:rPr>
        <w:t xml:space="preserve">sarebbe dovuta scomparire con </w:t>
      </w:r>
      <w:r w:rsidR="00A13B83" w:rsidRPr="003458F8">
        <w:rPr>
          <w:i w:val="0"/>
          <w:sz w:val="25"/>
          <w:szCs w:val="25"/>
        </w:rPr>
        <w:t>un’</w:t>
      </w:r>
      <w:r w:rsidR="00883DFA" w:rsidRPr="003458F8">
        <w:rPr>
          <w:i w:val="0"/>
          <w:sz w:val="25"/>
          <w:szCs w:val="25"/>
        </w:rPr>
        <w:t>attenta riflessione sulla umana natura.</w:t>
      </w:r>
    </w:p>
    <w:p w:rsidR="00883DFA" w:rsidRPr="003458F8" w:rsidRDefault="00883DFA" w:rsidP="00AF4FDE">
      <w:pPr>
        <w:spacing w:before="0" w:beforeAutospacing="0" w:after="0" w:afterAutospacing="0"/>
        <w:contextualSpacing/>
        <w:jc w:val="both"/>
        <w:rPr>
          <w:i w:val="0"/>
          <w:sz w:val="25"/>
          <w:szCs w:val="25"/>
        </w:rPr>
      </w:pPr>
      <w:r w:rsidRPr="003458F8">
        <w:rPr>
          <w:i w:val="0"/>
          <w:sz w:val="25"/>
          <w:szCs w:val="25"/>
        </w:rPr>
        <w:t>Accarezzavo la testa a Cassius continuando a guardare il mare, “</w:t>
      </w:r>
      <w:r w:rsidRPr="003458F8">
        <w:rPr>
          <w:sz w:val="25"/>
          <w:szCs w:val="25"/>
        </w:rPr>
        <w:t>La gente</w:t>
      </w:r>
      <w:r w:rsidR="00EC5084">
        <w:rPr>
          <w:sz w:val="25"/>
          <w:szCs w:val="25"/>
        </w:rPr>
        <w:t xml:space="preserve">, </w:t>
      </w:r>
      <w:r w:rsidRPr="003458F8">
        <w:rPr>
          <w:sz w:val="25"/>
          <w:szCs w:val="25"/>
        </w:rPr>
        <w:t>vecchio mio, scompare perché vuole scomparire. Una mattina si sveglia e decide di uscire da una vita abitudinaria per avventurarsi sotto una nuova identità nel mondo dei pescecani e dei collezionisti di storie fantastiche</w:t>
      </w:r>
      <w:r w:rsidRPr="003458F8">
        <w:rPr>
          <w:i w:val="0"/>
          <w:sz w:val="25"/>
          <w:szCs w:val="25"/>
        </w:rPr>
        <w:t>”,</w:t>
      </w:r>
      <w:r w:rsidRPr="003458F8">
        <w:rPr>
          <w:sz w:val="25"/>
          <w:szCs w:val="25"/>
        </w:rPr>
        <w:t xml:space="preserve"> </w:t>
      </w:r>
      <w:r w:rsidRPr="003458F8">
        <w:rPr>
          <w:i w:val="0"/>
          <w:sz w:val="25"/>
          <w:szCs w:val="25"/>
        </w:rPr>
        <w:t>ma Cassius dormiva tranquillo e sperai per lui che il suo sonno fosse privo di fantasmi.</w:t>
      </w:r>
    </w:p>
    <w:p w:rsidR="00883DFA" w:rsidRPr="003458F8" w:rsidRDefault="00883DFA" w:rsidP="00AF4FDE">
      <w:pPr>
        <w:spacing w:before="0" w:beforeAutospacing="0" w:after="0" w:afterAutospacing="0"/>
        <w:contextualSpacing/>
        <w:jc w:val="both"/>
        <w:rPr>
          <w:i w:val="0"/>
          <w:sz w:val="25"/>
          <w:szCs w:val="25"/>
        </w:rPr>
      </w:pPr>
      <w:r w:rsidRPr="003458F8">
        <w:rPr>
          <w:i w:val="0"/>
          <w:sz w:val="25"/>
          <w:szCs w:val="25"/>
        </w:rPr>
        <w:t xml:space="preserve">Tornai a sedermi e a guardare il cielo, l’esplosione di stelle </w:t>
      </w:r>
      <w:r w:rsidR="003B6279" w:rsidRPr="003458F8">
        <w:rPr>
          <w:i w:val="0"/>
          <w:sz w:val="25"/>
          <w:szCs w:val="25"/>
        </w:rPr>
        <w:t>avrebbe</w:t>
      </w:r>
      <w:r w:rsidRPr="003458F8">
        <w:rPr>
          <w:i w:val="0"/>
          <w:sz w:val="25"/>
          <w:szCs w:val="25"/>
        </w:rPr>
        <w:t xml:space="preserve"> messo in ginocchio qualunque romantico. Era la notte perfetta per dichiararsi </w:t>
      </w:r>
      <w:r w:rsidR="003B6279" w:rsidRPr="003458F8">
        <w:rPr>
          <w:i w:val="0"/>
          <w:sz w:val="25"/>
          <w:szCs w:val="25"/>
        </w:rPr>
        <w:t>a</w:t>
      </w:r>
      <w:r w:rsidRPr="003458F8">
        <w:rPr>
          <w:i w:val="0"/>
          <w:sz w:val="25"/>
          <w:szCs w:val="25"/>
        </w:rPr>
        <w:t xml:space="preserve"> una dama e per fare l’amore senza tutte le barriere di difese mentali che ci impone per sopravvivere la nostra società.</w:t>
      </w:r>
    </w:p>
    <w:p w:rsidR="00F243C4" w:rsidRPr="003458F8" w:rsidRDefault="00883DFA" w:rsidP="00AF4FDE">
      <w:pPr>
        <w:spacing w:before="0" w:beforeAutospacing="0" w:after="0" w:afterAutospacing="0"/>
        <w:contextualSpacing/>
        <w:jc w:val="both"/>
        <w:rPr>
          <w:i w:val="0"/>
          <w:sz w:val="25"/>
          <w:szCs w:val="25"/>
        </w:rPr>
      </w:pPr>
      <w:r w:rsidRPr="003458F8">
        <w:rPr>
          <w:i w:val="0"/>
          <w:sz w:val="25"/>
          <w:szCs w:val="25"/>
        </w:rPr>
        <w:t xml:space="preserve">Da una delle pigne di documenti cadde un giornale logoro e ingiallito con molti caratteri cancellati </w:t>
      </w:r>
      <w:r w:rsidR="003B6279" w:rsidRPr="003458F8">
        <w:rPr>
          <w:i w:val="0"/>
          <w:sz w:val="25"/>
          <w:szCs w:val="25"/>
        </w:rPr>
        <w:t>e</w:t>
      </w:r>
      <w:r w:rsidRPr="003458F8">
        <w:rPr>
          <w:i w:val="0"/>
          <w:sz w:val="25"/>
          <w:szCs w:val="25"/>
        </w:rPr>
        <w:t xml:space="preserve"> alcuni pezzi sottolineati in rosso.</w:t>
      </w:r>
    </w:p>
    <w:p w:rsidR="00345511" w:rsidRPr="003458F8" w:rsidRDefault="00883DFA" w:rsidP="00AF4FDE">
      <w:pPr>
        <w:spacing w:before="0" w:beforeAutospacing="0" w:after="0" w:afterAutospacing="0"/>
        <w:contextualSpacing/>
        <w:jc w:val="both"/>
        <w:rPr>
          <w:i w:val="0"/>
          <w:sz w:val="25"/>
          <w:szCs w:val="25"/>
        </w:rPr>
      </w:pPr>
      <w:r w:rsidRPr="003458F8">
        <w:rPr>
          <w:i w:val="0"/>
          <w:sz w:val="25"/>
          <w:szCs w:val="25"/>
        </w:rPr>
        <w:t>Mi permetterò</w:t>
      </w:r>
      <w:r w:rsidR="00345511" w:rsidRPr="003458F8">
        <w:rPr>
          <w:i w:val="0"/>
          <w:sz w:val="25"/>
          <w:szCs w:val="25"/>
        </w:rPr>
        <w:t xml:space="preserve"> di riportare alcune righe estrapolate da un articoletto che sembra essere con altri due pezzi presi dalla cronaca locale, gli unici indizi della sparizione dell’</w:t>
      </w:r>
      <w:proofErr w:type="spellStart"/>
      <w:r w:rsidR="00345511" w:rsidRPr="003458F8">
        <w:rPr>
          <w:i w:val="0"/>
          <w:sz w:val="25"/>
          <w:szCs w:val="25"/>
        </w:rPr>
        <w:t>Atlantis</w:t>
      </w:r>
      <w:proofErr w:type="spellEnd"/>
      <w:r w:rsidR="00345511" w:rsidRPr="003458F8">
        <w:rPr>
          <w:i w:val="0"/>
          <w:sz w:val="25"/>
          <w:szCs w:val="25"/>
        </w:rPr>
        <w:t>.</w:t>
      </w:r>
    </w:p>
    <w:p w:rsidR="00732471" w:rsidRPr="003458F8" w:rsidRDefault="00732471" w:rsidP="00AF4FDE">
      <w:pPr>
        <w:spacing w:before="0" w:beforeAutospacing="0" w:after="0" w:afterAutospacing="0"/>
        <w:contextualSpacing/>
        <w:jc w:val="both"/>
        <w:rPr>
          <w:i w:val="0"/>
          <w:sz w:val="25"/>
          <w:szCs w:val="25"/>
        </w:rPr>
      </w:pPr>
      <w:r w:rsidRPr="003458F8">
        <w:rPr>
          <w:i w:val="0"/>
          <w:sz w:val="25"/>
          <w:szCs w:val="25"/>
        </w:rPr>
        <w:t>…</w:t>
      </w:r>
    </w:p>
    <w:p w:rsidR="00345511" w:rsidRPr="003458F8" w:rsidRDefault="00345511" w:rsidP="00AF4FDE">
      <w:pPr>
        <w:spacing w:before="0" w:beforeAutospacing="0" w:after="0" w:afterAutospacing="0"/>
        <w:contextualSpacing/>
        <w:jc w:val="both"/>
        <w:rPr>
          <w:i w:val="0"/>
          <w:sz w:val="25"/>
          <w:szCs w:val="25"/>
        </w:rPr>
      </w:pPr>
      <w:r w:rsidRPr="003458F8">
        <w:rPr>
          <w:i w:val="0"/>
          <w:sz w:val="25"/>
          <w:szCs w:val="25"/>
        </w:rPr>
        <w:t xml:space="preserve">Nel settembre del 1992, il radio amatore Ben </w:t>
      </w:r>
      <w:proofErr w:type="spellStart"/>
      <w:r w:rsidRPr="003458F8">
        <w:rPr>
          <w:i w:val="0"/>
          <w:sz w:val="25"/>
          <w:szCs w:val="25"/>
        </w:rPr>
        <w:t>Dilgray</w:t>
      </w:r>
      <w:proofErr w:type="spellEnd"/>
      <w:r w:rsidRPr="003458F8">
        <w:rPr>
          <w:i w:val="0"/>
          <w:sz w:val="25"/>
          <w:szCs w:val="25"/>
        </w:rPr>
        <w:t xml:space="preserve"> chiamò la Capitaneria del Porto di Miami, riportando le seguenti notizie</w:t>
      </w:r>
      <w:r w:rsidRPr="003458F8">
        <w:rPr>
          <w:sz w:val="25"/>
          <w:szCs w:val="25"/>
        </w:rPr>
        <w:t xml:space="preserve">: «Ascoltatemi, sono Ben </w:t>
      </w:r>
      <w:proofErr w:type="spellStart"/>
      <w:r w:rsidRPr="003458F8">
        <w:rPr>
          <w:sz w:val="25"/>
          <w:szCs w:val="25"/>
        </w:rPr>
        <w:t>Dilgray</w:t>
      </w:r>
      <w:proofErr w:type="spellEnd"/>
      <w:r w:rsidRPr="003458F8">
        <w:rPr>
          <w:sz w:val="25"/>
          <w:szCs w:val="25"/>
        </w:rPr>
        <w:t>, e devo riportarvi l’S.O.S. dell’</w:t>
      </w:r>
      <w:proofErr w:type="spellStart"/>
      <w:r w:rsidRPr="003458F8">
        <w:rPr>
          <w:sz w:val="25"/>
          <w:szCs w:val="25"/>
        </w:rPr>
        <w:t>Atlantis</w:t>
      </w:r>
      <w:proofErr w:type="spellEnd"/>
      <w:r w:rsidRPr="003458F8">
        <w:rPr>
          <w:sz w:val="25"/>
          <w:szCs w:val="25"/>
        </w:rPr>
        <w:t xml:space="preserve">, </w:t>
      </w:r>
      <w:r w:rsidR="00DA4943" w:rsidRPr="003458F8">
        <w:rPr>
          <w:sz w:val="25"/>
          <w:szCs w:val="25"/>
        </w:rPr>
        <w:t xml:space="preserve">gridava </w:t>
      </w:r>
      <w:r w:rsidR="00EF263A">
        <w:rPr>
          <w:sz w:val="25"/>
          <w:szCs w:val="25"/>
        </w:rPr>
        <w:t>una voce disperata</w:t>
      </w:r>
      <w:r w:rsidRPr="003458F8">
        <w:rPr>
          <w:sz w:val="25"/>
          <w:szCs w:val="25"/>
        </w:rPr>
        <w:t xml:space="preserve"> che parla</w:t>
      </w:r>
      <w:r w:rsidR="00DA4943" w:rsidRPr="003458F8">
        <w:rPr>
          <w:sz w:val="25"/>
          <w:szCs w:val="25"/>
        </w:rPr>
        <w:t>va</w:t>
      </w:r>
      <w:r w:rsidRPr="003458F8">
        <w:rPr>
          <w:sz w:val="25"/>
          <w:szCs w:val="25"/>
        </w:rPr>
        <w:t xml:space="preserve"> una lingua a me sconosciuta, grida</w:t>
      </w:r>
      <w:r w:rsidR="00DA4943" w:rsidRPr="003458F8">
        <w:rPr>
          <w:sz w:val="25"/>
          <w:szCs w:val="25"/>
        </w:rPr>
        <w:t>va</w:t>
      </w:r>
      <w:r w:rsidRPr="003458F8">
        <w:rPr>
          <w:sz w:val="25"/>
          <w:szCs w:val="25"/>
        </w:rPr>
        <w:t xml:space="preserve"> aiuto</w:t>
      </w:r>
      <w:r w:rsidR="00DA4943" w:rsidRPr="003458F8">
        <w:rPr>
          <w:sz w:val="25"/>
          <w:szCs w:val="25"/>
        </w:rPr>
        <w:t xml:space="preserve"> … forse</w:t>
      </w:r>
      <w:r w:rsidRPr="003458F8">
        <w:rPr>
          <w:sz w:val="25"/>
          <w:szCs w:val="25"/>
        </w:rPr>
        <w:t xml:space="preserve"> </w:t>
      </w:r>
      <w:r w:rsidR="00DA4943" w:rsidRPr="003458F8">
        <w:rPr>
          <w:sz w:val="25"/>
          <w:szCs w:val="25"/>
        </w:rPr>
        <w:t xml:space="preserve">stavano annegando e non potevano  lanciarsi dalla barca </w:t>
      </w:r>
      <w:r w:rsidRPr="003458F8">
        <w:rPr>
          <w:sz w:val="25"/>
          <w:szCs w:val="25"/>
        </w:rPr>
        <w:t>e</w:t>
      </w:r>
      <w:r w:rsidR="00DA4943" w:rsidRPr="003458F8">
        <w:rPr>
          <w:sz w:val="25"/>
          <w:szCs w:val="25"/>
        </w:rPr>
        <w:t xml:space="preserve"> credetemi,</w:t>
      </w:r>
      <w:r w:rsidRPr="003458F8">
        <w:rPr>
          <w:sz w:val="25"/>
          <w:szCs w:val="25"/>
        </w:rPr>
        <w:t xml:space="preserve"> lo so che sembra una follia, l’acqua in cui naviga</w:t>
      </w:r>
      <w:r w:rsidR="00DA4943" w:rsidRPr="003458F8">
        <w:rPr>
          <w:sz w:val="25"/>
          <w:szCs w:val="25"/>
        </w:rPr>
        <w:t>vano, dicevano che bolliva</w:t>
      </w:r>
      <w:r w:rsidRPr="003458F8">
        <w:rPr>
          <w:sz w:val="25"/>
          <w:szCs w:val="25"/>
        </w:rPr>
        <w:t>. La loro posizione credo sia</w:t>
      </w:r>
      <w:r w:rsidR="00134875" w:rsidRPr="003458F8">
        <w:rPr>
          <w:sz w:val="25"/>
          <w:szCs w:val="25"/>
        </w:rPr>
        <w:t xml:space="preserve"> </w:t>
      </w:r>
      <w:r w:rsidRPr="003458F8">
        <w:rPr>
          <w:sz w:val="25"/>
          <w:szCs w:val="25"/>
        </w:rPr>
        <w:t>tra le Florida Keys e Haiti, ma pensano si siano allontanati di circa un centinaio di miglia dalla rotta.</w:t>
      </w:r>
      <w:r w:rsidR="00DA4943" w:rsidRPr="003458F8">
        <w:rPr>
          <w:sz w:val="25"/>
          <w:szCs w:val="25"/>
        </w:rPr>
        <w:t xml:space="preserve"> Un altro urlava come se lo stessero bruciando vivo.</w:t>
      </w:r>
      <w:r w:rsidR="003A3A00" w:rsidRPr="003458F8">
        <w:rPr>
          <w:sz w:val="25"/>
          <w:szCs w:val="25"/>
        </w:rPr>
        <w:t xml:space="preserve"> Si poteva sentire una creatura che squittiva, Dio che urla!!! </w:t>
      </w:r>
      <w:r w:rsidR="00DA4943" w:rsidRPr="003458F8">
        <w:rPr>
          <w:sz w:val="25"/>
          <w:szCs w:val="25"/>
        </w:rPr>
        <w:t xml:space="preserve"> Il mare … </w:t>
      </w:r>
      <w:r w:rsidR="008D5076" w:rsidRPr="003458F8">
        <w:rPr>
          <w:sz w:val="25"/>
          <w:szCs w:val="25"/>
        </w:rPr>
        <w:t>si sentiva dire che  il mar</w:t>
      </w:r>
      <w:r w:rsidR="00DA4943" w:rsidRPr="003458F8">
        <w:rPr>
          <w:sz w:val="25"/>
          <w:szCs w:val="25"/>
        </w:rPr>
        <w:t xml:space="preserve"> stava masticando</w:t>
      </w:r>
      <w:r w:rsidR="008D5076" w:rsidRPr="003458F8">
        <w:rPr>
          <w:sz w:val="25"/>
          <w:szCs w:val="25"/>
        </w:rPr>
        <w:t xml:space="preserve"> la piccola vita</w:t>
      </w:r>
      <w:r w:rsidR="00DA4943" w:rsidRPr="003458F8">
        <w:rPr>
          <w:sz w:val="25"/>
          <w:szCs w:val="25"/>
        </w:rPr>
        <w:t xml:space="preserve"> … </w:t>
      </w:r>
      <w:r w:rsidRPr="003458F8">
        <w:rPr>
          <w:i w:val="0"/>
          <w:sz w:val="25"/>
          <w:szCs w:val="25"/>
        </w:rPr>
        <w:t>»</w:t>
      </w:r>
      <w:r w:rsidR="00DA4943" w:rsidRPr="003458F8">
        <w:rPr>
          <w:i w:val="0"/>
          <w:sz w:val="25"/>
          <w:szCs w:val="25"/>
        </w:rPr>
        <w:t>, poi la comunicazione s’interruppe come se lo scherzo dovesse avere fine con quelle tragiche parole.</w:t>
      </w:r>
    </w:p>
    <w:p w:rsidR="00DA4943" w:rsidRPr="003458F8" w:rsidRDefault="00345511" w:rsidP="00AF4FDE">
      <w:pPr>
        <w:spacing w:before="0" w:beforeAutospacing="0" w:after="0" w:afterAutospacing="0"/>
        <w:contextualSpacing/>
        <w:jc w:val="both"/>
        <w:rPr>
          <w:i w:val="0"/>
          <w:sz w:val="25"/>
          <w:szCs w:val="25"/>
        </w:rPr>
      </w:pPr>
      <w:r w:rsidRPr="003458F8">
        <w:rPr>
          <w:i w:val="0"/>
          <w:sz w:val="25"/>
          <w:szCs w:val="25"/>
        </w:rPr>
        <w:t>Naturalmente la notizia fu presa una poco alla leggera. L’</w:t>
      </w:r>
      <w:proofErr w:type="spellStart"/>
      <w:r w:rsidRPr="003458F8">
        <w:rPr>
          <w:i w:val="0"/>
          <w:sz w:val="25"/>
          <w:szCs w:val="25"/>
        </w:rPr>
        <w:t>Atlantis</w:t>
      </w:r>
      <w:proofErr w:type="spellEnd"/>
      <w:r w:rsidRPr="003458F8">
        <w:rPr>
          <w:i w:val="0"/>
          <w:sz w:val="25"/>
          <w:szCs w:val="25"/>
        </w:rPr>
        <w:t xml:space="preserve"> non era un mercantile registrato e </w:t>
      </w:r>
      <w:r w:rsidR="002A45F9" w:rsidRPr="003458F8">
        <w:rPr>
          <w:i w:val="0"/>
          <w:sz w:val="25"/>
          <w:szCs w:val="25"/>
        </w:rPr>
        <w:t>nessuno da</w:t>
      </w:r>
      <w:r w:rsidRPr="003458F8">
        <w:rPr>
          <w:i w:val="0"/>
          <w:sz w:val="25"/>
          <w:szCs w:val="25"/>
        </w:rPr>
        <w:t xml:space="preserve">l continente </w:t>
      </w:r>
      <w:r w:rsidR="002A45F9" w:rsidRPr="003458F8">
        <w:rPr>
          <w:i w:val="0"/>
          <w:sz w:val="25"/>
          <w:szCs w:val="25"/>
        </w:rPr>
        <w:t>americano all’Inghilterra</w:t>
      </w:r>
      <w:r w:rsidR="00EF263A">
        <w:rPr>
          <w:i w:val="0"/>
          <w:sz w:val="25"/>
          <w:szCs w:val="25"/>
        </w:rPr>
        <w:t>,</w:t>
      </w:r>
      <w:r w:rsidRPr="003458F8">
        <w:rPr>
          <w:i w:val="0"/>
          <w:sz w:val="25"/>
          <w:szCs w:val="25"/>
        </w:rPr>
        <w:t xml:space="preserve"> ne aveva denunciato la scomparsa. </w:t>
      </w:r>
      <w:r w:rsidR="00404D01" w:rsidRPr="003458F8">
        <w:rPr>
          <w:i w:val="0"/>
          <w:sz w:val="25"/>
          <w:szCs w:val="25"/>
        </w:rPr>
        <w:t>Sembrava essere stata la nave di nessuno e nemmeno della stazza si sapeva molto, solo tante ipotesi con altrettante evasive supposizioni sull’equipaggio.</w:t>
      </w:r>
    </w:p>
    <w:p w:rsidR="00345511" w:rsidRPr="003458F8" w:rsidRDefault="00345511" w:rsidP="00AF4FDE">
      <w:pPr>
        <w:spacing w:before="0" w:beforeAutospacing="0" w:after="0" w:afterAutospacing="0"/>
        <w:contextualSpacing/>
        <w:jc w:val="both"/>
        <w:rPr>
          <w:i w:val="0"/>
          <w:sz w:val="25"/>
          <w:szCs w:val="25"/>
        </w:rPr>
      </w:pPr>
      <w:r w:rsidRPr="003458F8">
        <w:rPr>
          <w:i w:val="0"/>
          <w:sz w:val="25"/>
          <w:szCs w:val="25"/>
        </w:rPr>
        <w:t>Nessuno sembrava essere svanito</w:t>
      </w:r>
      <w:r w:rsidR="00404D01" w:rsidRPr="003458F8">
        <w:rPr>
          <w:i w:val="0"/>
          <w:sz w:val="25"/>
          <w:szCs w:val="25"/>
        </w:rPr>
        <w:t xml:space="preserve"> perché nessuno aveva denunciato la partenza di questa barca</w:t>
      </w:r>
      <w:r w:rsidRPr="003458F8">
        <w:rPr>
          <w:i w:val="0"/>
          <w:sz w:val="25"/>
          <w:szCs w:val="25"/>
        </w:rPr>
        <w:t xml:space="preserve"> e la storia poteva essere l’invenzione di uno sciroccato che passava troppe ora davanti alla radio cercando di fare notizia e di </w:t>
      </w:r>
      <w:r w:rsidR="003B6279" w:rsidRPr="003458F8">
        <w:rPr>
          <w:i w:val="0"/>
          <w:sz w:val="25"/>
          <w:szCs w:val="25"/>
        </w:rPr>
        <w:t>agitare</w:t>
      </w:r>
      <w:r w:rsidRPr="003458F8">
        <w:rPr>
          <w:i w:val="0"/>
          <w:sz w:val="25"/>
          <w:szCs w:val="25"/>
        </w:rPr>
        <w:t xml:space="preserve"> il mondo. </w:t>
      </w:r>
    </w:p>
    <w:p w:rsidR="00345511" w:rsidRPr="003458F8" w:rsidRDefault="00345511" w:rsidP="00AF4FDE">
      <w:pPr>
        <w:spacing w:before="0" w:beforeAutospacing="0" w:after="0" w:afterAutospacing="0"/>
        <w:contextualSpacing/>
        <w:jc w:val="both"/>
        <w:rPr>
          <w:i w:val="0"/>
          <w:sz w:val="25"/>
          <w:szCs w:val="25"/>
        </w:rPr>
      </w:pPr>
      <w:r w:rsidRPr="003458F8">
        <w:rPr>
          <w:i w:val="0"/>
          <w:sz w:val="25"/>
          <w:szCs w:val="25"/>
        </w:rPr>
        <w:t>Ai prim</w:t>
      </w:r>
      <w:r w:rsidR="00717F47" w:rsidRPr="003458F8">
        <w:rPr>
          <w:i w:val="0"/>
          <w:sz w:val="25"/>
          <w:szCs w:val="25"/>
        </w:rPr>
        <w:t>i di ottobre, l’ufficiale e tenente di</w:t>
      </w:r>
      <w:r w:rsidRPr="003458F8">
        <w:rPr>
          <w:i w:val="0"/>
          <w:sz w:val="25"/>
          <w:szCs w:val="25"/>
        </w:rPr>
        <w:t xml:space="preserve"> vascello Jerry Lane della guardia costiera</w:t>
      </w:r>
      <w:r w:rsidR="00717F47" w:rsidRPr="003458F8">
        <w:rPr>
          <w:i w:val="0"/>
          <w:sz w:val="25"/>
          <w:szCs w:val="25"/>
        </w:rPr>
        <w:t>,</w:t>
      </w:r>
      <w:r w:rsidRPr="003458F8">
        <w:rPr>
          <w:i w:val="0"/>
          <w:sz w:val="25"/>
          <w:szCs w:val="25"/>
        </w:rPr>
        <w:t xml:space="preserve"> partiva per </w:t>
      </w:r>
      <w:r w:rsidR="003B6279" w:rsidRPr="003458F8">
        <w:rPr>
          <w:i w:val="0"/>
          <w:sz w:val="25"/>
          <w:szCs w:val="25"/>
        </w:rPr>
        <w:t>un’</w:t>
      </w:r>
      <w:r w:rsidRPr="003458F8">
        <w:rPr>
          <w:i w:val="0"/>
          <w:sz w:val="25"/>
          <w:szCs w:val="25"/>
        </w:rPr>
        <w:t xml:space="preserve">improbabile missione di soccorso. </w:t>
      </w:r>
    </w:p>
    <w:p w:rsidR="00B778AC" w:rsidRPr="003458F8" w:rsidRDefault="00DA4943" w:rsidP="00AF4FDE">
      <w:pPr>
        <w:spacing w:before="0" w:beforeAutospacing="0" w:after="0" w:afterAutospacing="0"/>
        <w:contextualSpacing/>
        <w:jc w:val="both"/>
        <w:rPr>
          <w:i w:val="0"/>
          <w:sz w:val="25"/>
          <w:szCs w:val="25"/>
        </w:rPr>
      </w:pPr>
      <w:r w:rsidRPr="003458F8">
        <w:rPr>
          <w:i w:val="0"/>
          <w:sz w:val="25"/>
          <w:szCs w:val="25"/>
        </w:rPr>
        <w:t xml:space="preserve">La capitaneria </w:t>
      </w:r>
      <w:r w:rsidR="003B6279" w:rsidRPr="003458F8">
        <w:rPr>
          <w:i w:val="0"/>
          <w:sz w:val="25"/>
          <w:szCs w:val="25"/>
        </w:rPr>
        <w:t xml:space="preserve">si </w:t>
      </w:r>
      <w:r w:rsidRPr="003458F8">
        <w:rPr>
          <w:i w:val="0"/>
          <w:sz w:val="25"/>
          <w:szCs w:val="25"/>
        </w:rPr>
        <w:t>era svegliata</w:t>
      </w:r>
      <w:r w:rsidR="00345511" w:rsidRPr="003458F8">
        <w:rPr>
          <w:i w:val="0"/>
          <w:sz w:val="25"/>
          <w:szCs w:val="25"/>
        </w:rPr>
        <w:t xml:space="preserve"> e non certo perché Ben </w:t>
      </w:r>
      <w:proofErr w:type="spellStart"/>
      <w:r w:rsidR="00345511" w:rsidRPr="003458F8">
        <w:rPr>
          <w:i w:val="0"/>
          <w:sz w:val="25"/>
          <w:szCs w:val="25"/>
        </w:rPr>
        <w:t>Dilgray</w:t>
      </w:r>
      <w:proofErr w:type="spellEnd"/>
      <w:r w:rsidR="00345511" w:rsidRPr="003458F8">
        <w:rPr>
          <w:i w:val="0"/>
          <w:sz w:val="25"/>
          <w:szCs w:val="25"/>
        </w:rPr>
        <w:t xml:space="preserve"> era stato preso in considerazione. </w:t>
      </w:r>
    </w:p>
    <w:p w:rsidR="00DA51F6" w:rsidRPr="003458F8" w:rsidRDefault="00B778AC" w:rsidP="00AF4FDE">
      <w:pPr>
        <w:spacing w:before="0" w:beforeAutospacing="0" w:after="0" w:afterAutospacing="0"/>
        <w:contextualSpacing/>
        <w:jc w:val="both"/>
        <w:rPr>
          <w:i w:val="0"/>
          <w:sz w:val="25"/>
          <w:szCs w:val="25"/>
        </w:rPr>
      </w:pPr>
      <w:r w:rsidRPr="003458F8">
        <w:rPr>
          <w:i w:val="0"/>
          <w:sz w:val="25"/>
          <w:szCs w:val="25"/>
        </w:rPr>
        <w:lastRenderedPageBreak/>
        <w:t>L’</w:t>
      </w:r>
      <w:proofErr w:type="spellStart"/>
      <w:r w:rsidRPr="003458F8">
        <w:rPr>
          <w:i w:val="0"/>
          <w:sz w:val="25"/>
          <w:szCs w:val="25"/>
        </w:rPr>
        <w:t>Atlantis</w:t>
      </w:r>
      <w:proofErr w:type="spellEnd"/>
      <w:r w:rsidRPr="003458F8">
        <w:rPr>
          <w:i w:val="0"/>
          <w:sz w:val="25"/>
          <w:szCs w:val="25"/>
        </w:rPr>
        <w:t xml:space="preserve"> era già sparito </w:t>
      </w:r>
      <w:r w:rsidR="00345511" w:rsidRPr="003458F8">
        <w:rPr>
          <w:i w:val="0"/>
          <w:sz w:val="25"/>
          <w:szCs w:val="25"/>
        </w:rPr>
        <w:t>da più</w:t>
      </w:r>
      <w:r w:rsidR="00A13B83" w:rsidRPr="003458F8">
        <w:rPr>
          <w:i w:val="0"/>
          <w:sz w:val="25"/>
          <w:szCs w:val="25"/>
        </w:rPr>
        <w:t xml:space="preserve"> </w:t>
      </w:r>
      <w:r w:rsidR="00345511" w:rsidRPr="003458F8">
        <w:rPr>
          <w:i w:val="0"/>
          <w:sz w:val="25"/>
          <w:szCs w:val="25"/>
        </w:rPr>
        <w:t>di un mese</w:t>
      </w:r>
      <w:r w:rsidR="00DA4943" w:rsidRPr="003458F8">
        <w:rPr>
          <w:i w:val="0"/>
          <w:sz w:val="25"/>
          <w:szCs w:val="25"/>
        </w:rPr>
        <w:t xml:space="preserve"> mentre</w:t>
      </w:r>
      <w:r w:rsidR="00134875" w:rsidRPr="003458F8">
        <w:rPr>
          <w:i w:val="0"/>
          <w:sz w:val="25"/>
          <w:szCs w:val="25"/>
        </w:rPr>
        <w:t xml:space="preserve"> </w:t>
      </w:r>
      <w:r w:rsidR="00345511" w:rsidRPr="003458F8">
        <w:rPr>
          <w:i w:val="0"/>
          <w:sz w:val="25"/>
          <w:szCs w:val="25"/>
        </w:rPr>
        <w:t xml:space="preserve">nessuno dei famigliari </w:t>
      </w:r>
      <w:r w:rsidR="00134875" w:rsidRPr="003458F8">
        <w:rPr>
          <w:i w:val="0"/>
          <w:sz w:val="25"/>
          <w:szCs w:val="25"/>
        </w:rPr>
        <w:t xml:space="preserve">si </w:t>
      </w:r>
      <w:r w:rsidR="00345511" w:rsidRPr="003458F8">
        <w:rPr>
          <w:i w:val="0"/>
          <w:sz w:val="25"/>
          <w:szCs w:val="25"/>
        </w:rPr>
        <w:t>era ancora presentato a denuncia</w:t>
      </w:r>
      <w:r w:rsidR="00DA51F6" w:rsidRPr="003458F8">
        <w:rPr>
          <w:i w:val="0"/>
          <w:sz w:val="25"/>
          <w:szCs w:val="25"/>
        </w:rPr>
        <w:t xml:space="preserve">re la scomparsa dell’equipaggio quando sulla spiaggia del porto fu ripescato il pezzo di una piccola scialuppa di salvataggio; </w:t>
      </w:r>
      <w:r w:rsidR="00EF263A">
        <w:rPr>
          <w:i w:val="0"/>
          <w:sz w:val="25"/>
          <w:szCs w:val="25"/>
        </w:rPr>
        <w:t xml:space="preserve">vi era </w:t>
      </w:r>
      <w:r w:rsidR="00DA51F6" w:rsidRPr="003458F8">
        <w:rPr>
          <w:i w:val="0"/>
          <w:sz w:val="25"/>
          <w:szCs w:val="25"/>
        </w:rPr>
        <w:t xml:space="preserve">stampata sulla gomma la parola </w:t>
      </w:r>
      <w:proofErr w:type="spellStart"/>
      <w:r w:rsidR="00DA51F6" w:rsidRPr="003458F8">
        <w:rPr>
          <w:i w:val="0"/>
          <w:sz w:val="25"/>
          <w:szCs w:val="25"/>
        </w:rPr>
        <w:t>Atla</w:t>
      </w:r>
      <w:proofErr w:type="spellEnd"/>
      <w:r w:rsidR="004B69CB" w:rsidRPr="003458F8">
        <w:rPr>
          <w:i w:val="0"/>
          <w:sz w:val="25"/>
          <w:szCs w:val="25"/>
        </w:rPr>
        <w:t xml:space="preserve"> … questo reperto fu portato alla capitaneria di porto dove realizzarono cosa fosse. </w:t>
      </w:r>
    </w:p>
    <w:p w:rsidR="00E83C57" w:rsidRPr="003458F8" w:rsidRDefault="004B69CB" w:rsidP="00AF4FDE">
      <w:pPr>
        <w:spacing w:before="0" w:beforeAutospacing="0" w:after="0" w:afterAutospacing="0"/>
        <w:contextualSpacing/>
        <w:jc w:val="both"/>
        <w:rPr>
          <w:i w:val="0"/>
          <w:sz w:val="25"/>
          <w:szCs w:val="25"/>
        </w:rPr>
      </w:pPr>
      <w:r w:rsidRPr="003458F8">
        <w:rPr>
          <w:i w:val="0"/>
          <w:sz w:val="25"/>
          <w:szCs w:val="25"/>
        </w:rPr>
        <w:t>Il temporale dei giorni dopo</w:t>
      </w:r>
      <w:r w:rsidR="00A13B83" w:rsidRPr="003458F8">
        <w:rPr>
          <w:i w:val="0"/>
          <w:sz w:val="25"/>
          <w:szCs w:val="25"/>
        </w:rPr>
        <w:t>,</w:t>
      </w:r>
      <w:r w:rsidRPr="003458F8">
        <w:rPr>
          <w:i w:val="0"/>
          <w:sz w:val="25"/>
          <w:szCs w:val="25"/>
        </w:rPr>
        <w:t xml:space="preserve"> portarono a riva altre cose e si pensò che la nave fosse affondata con tutto il suo carico umano senza avere il tempo di </w:t>
      </w:r>
      <w:r w:rsidR="00EF263A">
        <w:rPr>
          <w:i w:val="0"/>
          <w:sz w:val="25"/>
          <w:szCs w:val="25"/>
        </w:rPr>
        <w:t>s</w:t>
      </w:r>
      <w:r w:rsidRPr="003458F8">
        <w:rPr>
          <w:i w:val="0"/>
          <w:sz w:val="25"/>
          <w:szCs w:val="25"/>
        </w:rPr>
        <w:t>caricare le scialuppe di salvataggio. Ma tra le cose che il mare restituì alla terraferma</w:t>
      </w:r>
      <w:r w:rsidR="00A13B83" w:rsidRPr="003458F8">
        <w:rPr>
          <w:i w:val="0"/>
          <w:sz w:val="25"/>
          <w:szCs w:val="25"/>
        </w:rPr>
        <w:t>,</w:t>
      </w:r>
      <w:r w:rsidRPr="003458F8">
        <w:rPr>
          <w:i w:val="0"/>
          <w:sz w:val="25"/>
          <w:szCs w:val="25"/>
        </w:rPr>
        <w:t xml:space="preserve"> </w:t>
      </w:r>
      <w:r w:rsidR="0069742A" w:rsidRPr="003458F8">
        <w:rPr>
          <w:i w:val="0"/>
          <w:sz w:val="25"/>
          <w:szCs w:val="25"/>
        </w:rPr>
        <w:t>c’era una piccola borsa</w:t>
      </w:r>
      <w:r w:rsidR="00E83C57" w:rsidRPr="003458F8">
        <w:rPr>
          <w:i w:val="0"/>
          <w:sz w:val="25"/>
          <w:szCs w:val="25"/>
        </w:rPr>
        <w:t xml:space="preserve"> in maglia d’orata, sicuramente </w:t>
      </w:r>
      <w:r w:rsidR="00A83F3A" w:rsidRPr="003458F8">
        <w:rPr>
          <w:i w:val="0"/>
          <w:sz w:val="25"/>
          <w:szCs w:val="25"/>
        </w:rPr>
        <w:t>a</w:t>
      </w:r>
      <w:r w:rsidR="00E83C57" w:rsidRPr="003458F8">
        <w:rPr>
          <w:i w:val="0"/>
          <w:sz w:val="25"/>
          <w:szCs w:val="25"/>
        </w:rPr>
        <w:t xml:space="preserve"> uso femminile. </w:t>
      </w:r>
    </w:p>
    <w:p w:rsidR="0068506B" w:rsidRPr="003458F8" w:rsidRDefault="0069742A" w:rsidP="00AF4FDE">
      <w:pPr>
        <w:spacing w:before="0" w:beforeAutospacing="0" w:after="0" w:afterAutospacing="0"/>
        <w:contextualSpacing/>
        <w:jc w:val="both"/>
        <w:rPr>
          <w:i w:val="0"/>
          <w:sz w:val="25"/>
          <w:szCs w:val="25"/>
        </w:rPr>
      </w:pPr>
      <w:r w:rsidRPr="003458F8">
        <w:rPr>
          <w:i w:val="0"/>
          <w:sz w:val="25"/>
          <w:szCs w:val="25"/>
        </w:rPr>
        <w:t>Dentro la borsa poche cose, un anello a forma di rosa, una ciocca di capelli e unghie, dieci unghie di colore rosso che erano state tagliate per essere riposte all’</w:t>
      </w:r>
      <w:r w:rsidR="0068506B" w:rsidRPr="003458F8">
        <w:rPr>
          <w:i w:val="0"/>
          <w:sz w:val="25"/>
          <w:szCs w:val="25"/>
        </w:rPr>
        <w:t>interno</w:t>
      </w:r>
      <w:r w:rsidR="00001216" w:rsidRPr="003458F8">
        <w:rPr>
          <w:i w:val="0"/>
          <w:sz w:val="25"/>
          <w:szCs w:val="25"/>
        </w:rPr>
        <w:t xml:space="preserve"> </w:t>
      </w:r>
      <w:r w:rsidR="003B6279" w:rsidRPr="003458F8">
        <w:rPr>
          <w:i w:val="0"/>
          <w:sz w:val="25"/>
          <w:szCs w:val="25"/>
        </w:rPr>
        <w:t>e</w:t>
      </w:r>
      <w:r w:rsidR="00001216" w:rsidRPr="003458F8">
        <w:rPr>
          <w:i w:val="0"/>
          <w:sz w:val="25"/>
          <w:szCs w:val="25"/>
        </w:rPr>
        <w:t xml:space="preserve"> una fascia ricamata che non era </w:t>
      </w:r>
      <w:r w:rsidR="00A13B83" w:rsidRPr="003458F8">
        <w:rPr>
          <w:i w:val="0"/>
          <w:sz w:val="25"/>
          <w:szCs w:val="25"/>
        </w:rPr>
        <w:t>né</w:t>
      </w:r>
      <w:r w:rsidR="00001216" w:rsidRPr="003458F8">
        <w:rPr>
          <w:i w:val="0"/>
          <w:sz w:val="25"/>
          <w:szCs w:val="25"/>
        </w:rPr>
        <w:t xml:space="preserve"> delle dimensioni di uno scialle </w:t>
      </w:r>
      <w:r w:rsidR="00A83F3A" w:rsidRPr="003458F8">
        <w:rPr>
          <w:i w:val="0"/>
          <w:sz w:val="25"/>
          <w:szCs w:val="25"/>
        </w:rPr>
        <w:t>né</w:t>
      </w:r>
      <w:r w:rsidR="00001216" w:rsidRPr="003458F8">
        <w:rPr>
          <w:i w:val="0"/>
          <w:sz w:val="25"/>
          <w:szCs w:val="25"/>
        </w:rPr>
        <w:t xml:space="preserve"> di uso femminile.</w:t>
      </w:r>
      <w:r w:rsidR="0068506B" w:rsidRPr="003458F8">
        <w:rPr>
          <w:i w:val="0"/>
          <w:sz w:val="25"/>
          <w:szCs w:val="25"/>
        </w:rPr>
        <w:t xml:space="preserve"> </w:t>
      </w:r>
    </w:p>
    <w:p w:rsidR="004B69CB" w:rsidRPr="003458F8" w:rsidRDefault="0068506B" w:rsidP="00AF4FDE">
      <w:pPr>
        <w:spacing w:before="0" w:beforeAutospacing="0" w:after="0" w:afterAutospacing="0"/>
        <w:contextualSpacing/>
        <w:jc w:val="both"/>
        <w:rPr>
          <w:i w:val="0"/>
          <w:sz w:val="25"/>
          <w:szCs w:val="25"/>
        </w:rPr>
      </w:pPr>
      <w:r w:rsidRPr="003458F8">
        <w:rPr>
          <w:i w:val="0"/>
          <w:sz w:val="25"/>
          <w:szCs w:val="25"/>
        </w:rPr>
        <w:t>Nessuno parlò mai di un omicidio in scala avvenuto sull’</w:t>
      </w:r>
      <w:proofErr w:type="spellStart"/>
      <w:r w:rsidRPr="003458F8">
        <w:rPr>
          <w:i w:val="0"/>
          <w:sz w:val="25"/>
          <w:szCs w:val="25"/>
        </w:rPr>
        <w:t>Atlantis</w:t>
      </w:r>
      <w:proofErr w:type="spellEnd"/>
      <w:r w:rsidRPr="003458F8">
        <w:rPr>
          <w:i w:val="0"/>
          <w:sz w:val="25"/>
          <w:szCs w:val="25"/>
        </w:rPr>
        <w:t xml:space="preserve"> e nessuno azzardò l’ipotesi che quella donna forse aveva voluto lasciare una traccia di se</w:t>
      </w:r>
      <w:r w:rsidR="0011425A">
        <w:rPr>
          <w:i w:val="0"/>
          <w:sz w:val="25"/>
          <w:szCs w:val="25"/>
        </w:rPr>
        <w:t>,</w:t>
      </w:r>
      <w:r w:rsidRPr="003458F8">
        <w:rPr>
          <w:i w:val="0"/>
          <w:sz w:val="25"/>
          <w:szCs w:val="25"/>
        </w:rPr>
        <w:t xml:space="preserve"> nel caso fosse stata costretta ad abbandonare la nave.</w:t>
      </w:r>
    </w:p>
    <w:p w:rsidR="002A45F9" w:rsidRPr="003458F8" w:rsidRDefault="002A45F9" w:rsidP="00AF4FDE">
      <w:pPr>
        <w:spacing w:before="0" w:beforeAutospacing="0" w:after="0" w:afterAutospacing="0"/>
        <w:contextualSpacing/>
        <w:jc w:val="both"/>
        <w:rPr>
          <w:i w:val="0"/>
          <w:sz w:val="25"/>
          <w:szCs w:val="25"/>
        </w:rPr>
      </w:pPr>
      <w:r w:rsidRPr="003458F8">
        <w:rPr>
          <w:i w:val="0"/>
          <w:sz w:val="25"/>
          <w:szCs w:val="25"/>
        </w:rPr>
        <w:t xml:space="preserve">Quando esaminarono ogni </w:t>
      </w:r>
      <w:r w:rsidR="003B6279" w:rsidRPr="003458F8">
        <w:rPr>
          <w:i w:val="0"/>
          <w:sz w:val="25"/>
          <w:szCs w:val="25"/>
        </w:rPr>
        <w:t>oggetto,</w:t>
      </w:r>
      <w:r w:rsidRPr="003458F8">
        <w:rPr>
          <w:i w:val="0"/>
          <w:sz w:val="25"/>
          <w:szCs w:val="25"/>
        </w:rPr>
        <w:t xml:space="preserve"> riuscirono a trovare dal </w:t>
      </w:r>
      <w:r w:rsidR="0011425A">
        <w:rPr>
          <w:i w:val="0"/>
          <w:sz w:val="25"/>
          <w:szCs w:val="25"/>
        </w:rPr>
        <w:t>DNA</w:t>
      </w:r>
      <w:r w:rsidRPr="003458F8">
        <w:rPr>
          <w:i w:val="0"/>
          <w:sz w:val="25"/>
          <w:szCs w:val="25"/>
        </w:rPr>
        <w:t xml:space="preserve"> della proprietaria anche il suo nome. </w:t>
      </w:r>
      <w:r w:rsidR="001A698D" w:rsidRPr="003458F8">
        <w:rPr>
          <w:i w:val="0"/>
          <w:sz w:val="25"/>
          <w:szCs w:val="25"/>
        </w:rPr>
        <w:t xml:space="preserve">Mary Carrington era stata la moglie di un importatore di banane Jacob Carrington, uno che aveva la fama di essere una bestia sia sul piano affettivo </w:t>
      </w:r>
      <w:r w:rsidR="00A83F3A" w:rsidRPr="003458F8">
        <w:rPr>
          <w:i w:val="0"/>
          <w:sz w:val="25"/>
          <w:szCs w:val="25"/>
        </w:rPr>
        <w:t>sia</w:t>
      </w:r>
      <w:r w:rsidR="001A698D" w:rsidRPr="003458F8">
        <w:rPr>
          <w:i w:val="0"/>
          <w:sz w:val="25"/>
          <w:szCs w:val="25"/>
        </w:rPr>
        <w:t xml:space="preserve"> lavorativo.</w:t>
      </w:r>
    </w:p>
    <w:p w:rsidR="001A698D" w:rsidRPr="00593B43" w:rsidRDefault="001A698D" w:rsidP="00AF4FDE">
      <w:pPr>
        <w:spacing w:before="0" w:beforeAutospacing="0" w:after="0" w:afterAutospacing="0"/>
        <w:contextualSpacing/>
        <w:jc w:val="both"/>
        <w:rPr>
          <w:i w:val="0"/>
          <w:sz w:val="25"/>
          <w:szCs w:val="25"/>
        </w:rPr>
      </w:pPr>
      <w:r w:rsidRPr="003458F8">
        <w:rPr>
          <w:i w:val="0"/>
          <w:sz w:val="25"/>
          <w:szCs w:val="25"/>
        </w:rPr>
        <w:t xml:space="preserve">Jacob era stato pedinato per anni dall’agenzia delle entrate perché i suoi carichi non li aveva mai denunciati interamente. L’FBI era arrivata a pensare che facesse traffico di clandestini o di schiavi per le fabbriche di gomma che aveva numerose e sparse per il </w:t>
      </w:r>
      <w:r w:rsidRPr="00593B43">
        <w:rPr>
          <w:i w:val="0"/>
          <w:sz w:val="25"/>
          <w:szCs w:val="25"/>
        </w:rPr>
        <w:t>paese.</w:t>
      </w:r>
    </w:p>
    <w:p w:rsidR="00E83C57" w:rsidRPr="00593B43" w:rsidRDefault="001A698D" w:rsidP="00AF4FDE">
      <w:pPr>
        <w:spacing w:before="0" w:beforeAutospacing="0" w:after="0" w:afterAutospacing="0"/>
        <w:contextualSpacing/>
        <w:jc w:val="both"/>
        <w:rPr>
          <w:i w:val="0"/>
          <w:sz w:val="25"/>
          <w:szCs w:val="25"/>
        </w:rPr>
      </w:pPr>
      <w:r w:rsidRPr="00593B43">
        <w:rPr>
          <w:i w:val="0"/>
          <w:sz w:val="25"/>
          <w:szCs w:val="25"/>
        </w:rPr>
        <w:t xml:space="preserve">Mary Carrington </w:t>
      </w:r>
      <w:proofErr w:type="spellStart"/>
      <w:r w:rsidRPr="00593B43">
        <w:rPr>
          <w:i w:val="0"/>
          <w:sz w:val="25"/>
          <w:szCs w:val="25"/>
        </w:rPr>
        <w:t>Lepzughi</w:t>
      </w:r>
      <w:proofErr w:type="spellEnd"/>
      <w:r w:rsidRPr="00593B43">
        <w:rPr>
          <w:i w:val="0"/>
          <w:sz w:val="25"/>
          <w:szCs w:val="25"/>
        </w:rPr>
        <w:t xml:space="preserve"> era stata definita dal personale di servizio</w:t>
      </w:r>
      <w:r w:rsidR="00E83C57" w:rsidRPr="00593B43">
        <w:rPr>
          <w:i w:val="0"/>
          <w:sz w:val="25"/>
          <w:szCs w:val="25"/>
        </w:rPr>
        <w:t xml:space="preserve">, una sposa bambina. </w:t>
      </w:r>
    </w:p>
    <w:p w:rsidR="00E83C57" w:rsidRPr="00593B43" w:rsidRDefault="00E83C57" w:rsidP="00AF4FDE">
      <w:pPr>
        <w:spacing w:before="0" w:beforeAutospacing="0" w:after="0" w:afterAutospacing="0"/>
        <w:contextualSpacing/>
        <w:jc w:val="both"/>
        <w:rPr>
          <w:i w:val="0"/>
          <w:sz w:val="25"/>
          <w:szCs w:val="25"/>
        </w:rPr>
      </w:pPr>
      <w:r w:rsidRPr="00593B43">
        <w:rPr>
          <w:i w:val="0"/>
          <w:sz w:val="25"/>
          <w:szCs w:val="25"/>
        </w:rPr>
        <w:t>Alcuno tra t</w:t>
      </w:r>
      <w:r w:rsidR="001A698D" w:rsidRPr="00593B43">
        <w:rPr>
          <w:i w:val="0"/>
          <w:sz w:val="25"/>
          <w:szCs w:val="25"/>
        </w:rPr>
        <w:t>utti loro</w:t>
      </w:r>
      <w:r w:rsidRPr="00593B43">
        <w:rPr>
          <w:i w:val="0"/>
          <w:sz w:val="25"/>
          <w:szCs w:val="25"/>
        </w:rPr>
        <w:t xml:space="preserve"> ne conosceva</w:t>
      </w:r>
      <w:r w:rsidR="001A698D" w:rsidRPr="00593B43">
        <w:rPr>
          <w:i w:val="0"/>
          <w:sz w:val="25"/>
          <w:szCs w:val="25"/>
        </w:rPr>
        <w:t xml:space="preserve"> la vera età ma si mormorava che </w:t>
      </w:r>
      <w:r w:rsidR="00614FA0" w:rsidRPr="00593B43">
        <w:rPr>
          <w:i w:val="0"/>
          <w:sz w:val="25"/>
          <w:szCs w:val="25"/>
        </w:rPr>
        <w:t>lei</w:t>
      </w:r>
      <w:r w:rsidR="001A698D" w:rsidRPr="00593B43">
        <w:rPr>
          <w:i w:val="0"/>
          <w:sz w:val="25"/>
          <w:szCs w:val="25"/>
        </w:rPr>
        <w:t xml:space="preserve"> non avesse più di quindici anni quando arrivò al castello, così </w:t>
      </w:r>
      <w:r w:rsidR="00134875" w:rsidRPr="00593B43">
        <w:rPr>
          <w:i w:val="0"/>
          <w:sz w:val="25"/>
          <w:szCs w:val="25"/>
        </w:rPr>
        <w:t>era</w:t>
      </w:r>
      <w:r w:rsidR="001A698D" w:rsidRPr="00593B43">
        <w:rPr>
          <w:i w:val="0"/>
          <w:sz w:val="25"/>
          <w:szCs w:val="25"/>
        </w:rPr>
        <w:t xml:space="preserve"> chiamata la dimora del magnate. </w:t>
      </w:r>
      <w:r w:rsidRPr="00593B43">
        <w:rPr>
          <w:i w:val="0"/>
          <w:sz w:val="25"/>
          <w:szCs w:val="25"/>
        </w:rPr>
        <w:t xml:space="preserve">Mary era obbligata a rituali perversi in quella lussuosa casa. Doveva stringersi la pancia con cinture altissime per tenere la vita sempre stretta e le sue scarpe erano d’oro così pesanti da dover trascinare i piedi mentre camminava. </w:t>
      </w:r>
    </w:p>
    <w:p w:rsidR="00E83C57" w:rsidRPr="003458F8" w:rsidRDefault="00E83C57" w:rsidP="00AF4FDE">
      <w:pPr>
        <w:spacing w:before="0" w:beforeAutospacing="0" w:after="0" w:afterAutospacing="0"/>
        <w:contextualSpacing/>
        <w:jc w:val="both"/>
        <w:rPr>
          <w:i w:val="0"/>
          <w:sz w:val="25"/>
          <w:szCs w:val="25"/>
        </w:rPr>
      </w:pPr>
      <w:r w:rsidRPr="003458F8">
        <w:rPr>
          <w:i w:val="0"/>
          <w:sz w:val="25"/>
          <w:szCs w:val="25"/>
        </w:rPr>
        <w:t>La sua vita sessuale non era da meno, l’</w:t>
      </w:r>
      <w:r w:rsidR="00614FA0" w:rsidRPr="003458F8">
        <w:rPr>
          <w:i w:val="0"/>
          <w:sz w:val="25"/>
          <w:szCs w:val="25"/>
        </w:rPr>
        <w:t>uomo, un</w:t>
      </w:r>
      <w:r w:rsidRPr="003458F8">
        <w:rPr>
          <w:i w:val="0"/>
          <w:sz w:val="25"/>
          <w:szCs w:val="25"/>
        </w:rPr>
        <w:t xml:space="preserve"> bruto di oltre cinquant’anni, la violentava regolarmente in modo da fare sentire i suoi strilli alla servitù. In quella casa non c’era alcun affetto se non la rigida disciplina per una violenta quotidianità. </w:t>
      </w:r>
    </w:p>
    <w:p w:rsidR="001A698D" w:rsidRPr="003458F8" w:rsidRDefault="001A698D" w:rsidP="00AF4FDE">
      <w:pPr>
        <w:spacing w:before="0" w:beforeAutospacing="0" w:after="0" w:afterAutospacing="0"/>
        <w:contextualSpacing/>
        <w:jc w:val="both"/>
        <w:rPr>
          <w:i w:val="0"/>
          <w:sz w:val="25"/>
          <w:szCs w:val="25"/>
        </w:rPr>
      </w:pPr>
      <w:r w:rsidRPr="003458F8">
        <w:rPr>
          <w:i w:val="0"/>
          <w:sz w:val="25"/>
          <w:szCs w:val="25"/>
        </w:rPr>
        <w:t>Si seppe</w:t>
      </w:r>
      <w:r w:rsidR="00E83C57" w:rsidRPr="003458F8">
        <w:rPr>
          <w:i w:val="0"/>
          <w:sz w:val="25"/>
          <w:szCs w:val="25"/>
        </w:rPr>
        <w:t>, l’articolo non rivelava la fonte della testimonianza ma di sicuro poteva essere solo un domestico, si seppe</w:t>
      </w:r>
      <w:r w:rsidRPr="003458F8">
        <w:rPr>
          <w:i w:val="0"/>
          <w:sz w:val="25"/>
          <w:szCs w:val="25"/>
        </w:rPr>
        <w:t xml:space="preserve"> che</w:t>
      </w:r>
      <w:r w:rsidR="00E83C57" w:rsidRPr="003458F8">
        <w:rPr>
          <w:i w:val="0"/>
          <w:sz w:val="25"/>
          <w:szCs w:val="25"/>
        </w:rPr>
        <w:t xml:space="preserve"> Carrington</w:t>
      </w:r>
      <w:r w:rsidR="00614FA0" w:rsidRPr="003458F8">
        <w:rPr>
          <w:i w:val="0"/>
          <w:sz w:val="25"/>
          <w:szCs w:val="25"/>
        </w:rPr>
        <w:t xml:space="preserve"> </w:t>
      </w:r>
      <w:r w:rsidRPr="003458F8">
        <w:rPr>
          <w:i w:val="0"/>
          <w:sz w:val="25"/>
          <w:szCs w:val="25"/>
        </w:rPr>
        <w:t xml:space="preserve">l’aveva vinta </w:t>
      </w:r>
      <w:r w:rsidR="00134875" w:rsidRPr="003458F8">
        <w:rPr>
          <w:i w:val="0"/>
          <w:sz w:val="25"/>
          <w:szCs w:val="25"/>
        </w:rPr>
        <w:t>a</w:t>
      </w:r>
      <w:r w:rsidRPr="003458F8">
        <w:rPr>
          <w:i w:val="0"/>
          <w:sz w:val="25"/>
          <w:szCs w:val="25"/>
        </w:rPr>
        <w:t xml:space="preserve"> un tavolo da poker </w:t>
      </w:r>
      <w:r w:rsidR="00134875" w:rsidRPr="003458F8">
        <w:rPr>
          <w:i w:val="0"/>
          <w:sz w:val="25"/>
          <w:szCs w:val="25"/>
        </w:rPr>
        <w:t>a</w:t>
      </w:r>
      <w:r w:rsidR="0041537D" w:rsidRPr="003458F8">
        <w:rPr>
          <w:i w:val="0"/>
          <w:sz w:val="25"/>
          <w:szCs w:val="25"/>
        </w:rPr>
        <w:t xml:space="preserve"> </w:t>
      </w:r>
      <w:r w:rsidRPr="003458F8">
        <w:rPr>
          <w:i w:val="0"/>
          <w:sz w:val="25"/>
          <w:szCs w:val="25"/>
        </w:rPr>
        <w:t xml:space="preserve">un povero </w:t>
      </w:r>
      <w:r w:rsidR="0041537D" w:rsidRPr="003458F8">
        <w:rPr>
          <w:i w:val="0"/>
          <w:sz w:val="25"/>
          <w:szCs w:val="25"/>
        </w:rPr>
        <w:t xml:space="preserve">uomo d’affari che trovatosi in miseria pensò di puntare alla fortuna, vendendo </w:t>
      </w:r>
      <w:r w:rsidR="00134875" w:rsidRPr="003458F8">
        <w:rPr>
          <w:i w:val="0"/>
          <w:sz w:val="25"/>
          <w:szCs w:val="25"/>
        </w:rPr>
        <w:t>la figlia</w:t>
      </w:r>
      <w:r w:rsidR="0041537D" w:rsidRPr="003458F8">
        <w:rPr>
          <w:i w:val="0"/>
          <w:sz w:val="25"/>
          <w:szCs w:val="25"/>
        </w:rPr>
        <w:t>.</w:t>
      </w:r>
    </w:p>
    <w:p w:rsidR="00E83C57" w:rsidRPr="003458F8" w:rsidRDefault="00AF37B5" w:rsidP="00AF4FDE">
      <w:pPr>
        <w:spacing w:before="0" w:beforeAutospacing="0" w:after="0" w:afterAutospacing="0"/>
        <w:contextualSpacing/>
        <w:jc w:val="both"/>
        <w:rPr>
          <w:i w:val="0"/>
          <w:sz w:val="25"/>
          <w:szCs w:val="25"/>
        </w:rPr>
      </w:pPr>
      <w:r w:rsidRPr="003458F8">
        <w:rPr>
          <w:i w:val="0"/>
          <w:sz w:val="25"/>
          <w:szCs w:val="25"/>
        </w:rPr>
        <w:t>L’articolo ritrae la giovane ragazza in un abito troppo sfarzoso per la sua età e con una pancia enorme</w:t>
      </w:r>
      <w:r w:rsidR="00E83C57" w:rsidRPr="003458F8">
        <w:rPr>
          <w:i w:val="0"/>
          <w:sz w:val="25"/>
          <w:szCs w:val="25"/>
        </w:rPr>
        <w:t xml:space="preserve"> sopra </w:t>
      </w:r>
      <w:r w:rsidR="00342921" w:rsidRPr="003458F8">
        <w:rPr>
          <w:i w:val="0"/>
          <w:sz w:val="25"/>
          <w:szCs w:val="25"/>
        </w:rPr>
        <w:t>di cui</w:t>
      </w:r>
      <w:r w:rsidR="00E83C57" w:rsidRPr="003458F8">
        <w:rPr>
          <w:i w:val="0"/>
          <w:sz w:val="25"/>
          <w:szCs w:val="25"/>
        </w:rPr>
        <w:t xml:space="preserve"> lei teneva intrecciate le mani coperte da guanti in pizzo ed una </w:t>
      </w:r>
      <w:proofErr w:type="spellStart"/>
      <w:r w:rsidR="00E83C57" w:rsidRPr="003458F8">
        <w:rPr>
          <w:i w:val="0"/>
          <w:sz w:val="25"/>
          <w:szCs w:val="25"/>
        </w:rPr>
        <w:t>borsina</w:t>
      </w:r>
      <w:proofErr w:type="spellEnd"/>
      <w:r w:rsidR="00E83C57" w:rsidRPr="003458F8">
        <w:rPr>
          <w:i w:val="0"/>
          <w:sz w:val="25"/>
          <w:szCs w:val="25"/>
        </w:rPr>
        <w:t xml:space="preserve"> di maglia d’oro</w:t>
      </w:r>
      <w:r w:rsidRPr="003458F8">
        <w:rPr>
          <w:i w:val="0"/>
          <w:sz w:val="25"/>
          <w:szCs w:val="25"/>
        </w:rPr>
        <w:t xml:space="preserve">. </w:t>
      </w:r>
    </w:p>
    <w:p w:rsidR="00AF37B5" w:rsidRPr="003458F8" w:rsidRDefault="00AF37B5" w:rsidP="00AF4FDE">
      <w:pPr>
        <w:spacing w:before="0" w:beforeAutospacing="0" w:after="0" w:afterAutospacing="0"/>
        <w:contextualSpacing/>
        <w:jc w:val="both"/>
        <w:rPr>
          <w:i w:val="0"/>
          <w:sz w:val="25"/>
          <w:szCs w:val="25"/>
        </w:rPr>
      </w:pPr>
      <w:r w:rsidRPr="003458F8">
        <w:rPr>
          <w:i w:val="0"/>
          <w:sz w:val="25"/>
          <w:szCs w:val="25"/>
        </w:rPr>
        <w:t xml:space="preserve">Incinta Mary </w:t>
      </w:r>
      <w:r w:rsidR="00614FA0" w:rsidRPr="003458F8">
        <w:rPr>
          <w:i w:val="0"/>
          <w:sz w:val="25"/>
          <w:szCs w:val="25"/>
        </w:rPr>
        <w:t>Carrington</w:t>
      </w:r>
      <w:r w:rsidRPr="003458F8">
        <w:rPr>
          <w:i w:val="0"/>
          <w:sz w:val="25"/>
          <w:szCs w:val="25"/>
        </w:rPr>
        <w:t xml:space="preserve"> dovette affrontare un viaggio col marito che voleva sfuggire nuovamente ai controlli della finanza sempre più pressanti. Nessuno seppe nulla sulla destinazione della barca ma tutti gli averi e la casa </w:t>
      </w:r>
      <w:r w:rsidR="00614FA0" w:rsidRPr="003458F8">
        <w:rPr>
          <w:i w:val="0"/>
          <w:sz w:val="25"/>
          <w:szCs w:val="25"/>
        </w:rPr>
        <w:t>dell’</w:t>
      </w:r>
      <w:r w:rsidRPr="003458F8">
        <w:rPr>
          <w:i w:val="0"/>
          <w:sz w:val="25"/>
          <w:szCs w:val="25"/>
        </w:rPr>
        <w:t xml:space="preserve">uomo </w:t>
      </w:r>
      <w:r w:rsidR="00614FA0" w:rsidRPr="003458F8">
        <w:rPr>
          <w:i w:val="0"/>
          <w:sz w:val="25"/>
          <w:szCs w:val="25"/>
        </w:rPr>
        <w:t>furono</w:t>
      </w:r>
      <w:r w:rsidRPr="003458F8">
        <w:rPr>
          <w:i w:val="0"/>
          <w:sz w:val="25"/>
          <w:szCs w:val="25"/>
        </w:rPr>
        <w:t xml:space="preserve"> confiscati a scopo cautelativo, in attesa di una richiesta del legittimo proprietario che ne avrebbe rivendicato l’appartenenza.</w:t>
      </w:r>
    </w:p>
    <w:p w:rsidR="00AF37B5" w:rsidRPr="003458F8" w:rsidRDefault="00AF37B5" w:rsidP="00AF4FDE">
      <w:pPr>
        <w:spacing w:before="0" w:beforeAutospacing="0" w:after="0" w:afterAutospacing="0"/>
        <w:contextualSpacing/>
        <w:jc w:val="both"/>
        <w:rPr>
          <w:i w:val="0"/>
          <w:sz w:val="25"/>
          <w:szCs w:val="25"/>
        </w:rPr>
      </w:pPr>
      <w:r w:rsidRPr="003458F8">
        <w:rPr>
          <w:i w:val="0"/>
          <w:sz w:val="25"/>
          <w:szCs w:val="25"/>
        </w:rPr>
        <w:t xml:space="preserve">La borsa di Mary </w:t>
      </w:r>
      <w:proofErr w:type="spellStart"/>
      <w:r w:rsidRPr="003458F8">
        <w:rPr>
          <w:i w:val="0"/>
          <w:sz w:val="25"/>
          <w:szCs w:val="25"/>
        </w:rPr>
        <w:t>Ann</w:t>
      </w:r>
      <w:proofErr w:type="spellEnd"/>
      <w:r w:rsidRPr="003458F8">
        <w:rPr>
          <w:i w:val="0"/>
          <w:sz w:val="25"/>
          <w:szCs w:val="25"/>
        </w:rPr>
        <w:t xml:space="preserve"> </w:t>
      </w:r>
      <w:r w:rsidR="003B6279" w:rsidRPr="003458F8">
        <w:rPr>
          <w:i w:val="0"/>
          <w:sz w:val="25"/>
          <w:szCs w:val="25"/>
        </w:rPr>
        <w:t>e</w:t>
      </w:r>
      <w:r w:rsidRPr="003458F8">
        <w:rPr>
          <w:i w:val="0"/>
          <w:sz w:val="25"/>
          <w:szCs w:val="25"/>
        </w:rPr>
        <w:t xml:space="preserve"> i suoi tesori finirono nell’archivio della polizia portuale, probabilmente in uno scatolone </w:t>
      </w:r>
      <w:r w:rsidR="007F40D4" w:rsidRPr="003458F8">
        <w:rPr>
          <w:i w:val="0"/>
          <w:sz w:val="25"/>
          <w:szCs w:val="25"/>
        </w:rPr>
        <w:t>che avrebbe finito col mangiare polvere su un ripiano in uno scantinato dove altri scatoloni codificati giacevano muti della loro storia.</w:t>
      </w:r>
    </w:p>
    <w:p w:rsidR="003A3A00" w:rsidRPr="003458F8" w:rsidRDefault="003A3A00" w:rsidP="00AF4FDE">
      <w:pPr>
        <w:spacing w:before="0" w:beforeAutospacing="0" w:after="0" w:afterAutospacing="0"/>
        <w:contextualSpacing/>
        <w:jc w:val="both"/>
        <w:rPr>
          <w:i w:val="0"/>
          <w:sz w:val="25"/>
          <w:szCs w:val="25"/>
        </w:rPr>
      </w:pPr>
      <w:r w:rsidRPr="003458F8">
        <w:rPr>
          <w:i w:val="0"/>
          <w:sz w:val="25"/>
          <w:szCs w:val="25"/>
        </w:rPr>
        <w:t>Il grido della</w:t>
      </w:r>
      <w:r w:rsidR="00001216" w:rsidRPr="003458F8">
        <w:rPr>
          <w:i w:val="0"/>
          <w:sz w:val="25"/>
          <w:szCs w:val="25"/>
        </w:rPr>
        <w:t xml:space="preserve"> creatura nelle cuffie di quel B</w:t>
      </w:r>
      <w:r w:rsidRPr="003458F8">
        <w:rPr>
          <w:i w:val="0"/>
          <w:sz w:val="25"/>
          <w:szCs w:val="25"/>
        </w:rPr>
        <w:t>illy</w:t>
      </w:r>
      <w:r w:rsidR="00001216" w:rsidRPr="003458F8">
        <w:rPr>
          <w:i w:val="0"/>
          <w:sz w:val="25"/>
          <w:szCs w:val="25"/>
        </w:rPr>
        <w:t>, pote</w:t>
      </w:r>
      <w:r w:rsidR="004879B5" w:rsidRPr="003458F8">
        <w:rPr>
          <w:i w:val="0"/>
          <w:sz w:val="25"/>
          <w:szCs w:val="25"/>
        </w:rPr>
        <w:t>va essere il neonato di Mary ma chi lo sa?</w:t>
      </w:r>
    </w:p>
    <w:p w:rsidR="004A2FFA" w:rsidRPr="003458F8" w:rsidRDefault="004879B5" w:rsidP="00AF4FDE">
      <w:pPr>
        <w:spacing w:before="0" w:beforeAutospacing="0" w:after="0" w:afterAutospacing="0"/>
        <w:contextualSpacing/>
        <w:jc w:val="both"/>
        <w:rPr>
          <w:i w:val="0"/>
          <w:sz w:val="25"/>
          <w:szCs w:val="25"/>
        </w:rPr>
      </w:pPr>
      <w:r w:rsidRPr="003458F8">
        <w:rPr>
          <w:i w:val="0"/>
          <w:sz w:val="25"/>
          <w:szCs w:val="25"/>
        </w:rPr>
        <w:t>Il mare era arrabbiato ma perché il mare non aveva semplicemente affondato la barca senza ferire i suoi innocenti occupanti?</w:t>
      </w:r>
      <w:r w:rsidR="004A2FFA" w:rsidRPr="003458F8">
        <w:rPr>
          <w:i w:val="0"/>
          <w:sz w:val="25"/>
          <w:szCs w:val="25"/>
        </w:rPr>
        <w:t xml:space="preserve">  </w:t>
      </w:r>
    </w:p>
    <w:p w:rsidR="004879B5" w:rsidRPr="003458F8" w:rsidRDefault="004A2FFA" w:rsidP="00AF4FDE">
      <w:pPr>
        <w:spacing w:before="0" w:beforeAutospacing="0" w:after="0" w:afterAutospacing="0"/>
        <w:contextualSpacing/>
        <w:jc w:val="both"/>
        <w:rPr>
          <w:i w:val="0"/>
          <w:sz w:val="25"/>
          <w:szCs w:val="25"/>
        </w:rPr>
      </w:pPr>
      <w:r w:rsidRPr="003458F8">
        <w:rPr>
          <w:i w:val="0"/>
          <w:sz w:val="25"/>
          <w:szCs w:val="25"/>
        </w:rPr>
        <w:t>Presi il cellulare dalla tasca dei pantaloni rollare la presenza di messaggi. Quel vuoto sul display mi fece sentire una forte stretta alla bocca dello stomaco. Nessuno, nemmeno la polizia o Billy si stava curando della mia assenza.</w:t>
      </w:r>
    </w:p>
    <w:p w:rsidR="00F54C5C" w:rsidRPr="003458F8" w:rsidRDefault="004A2FFA" w:rsidP="00AF4FDE">
      <w:pPr>
        <w:spacing w:before="0" w:beforeAutospacing="0" w:after="0" w:afterAutospacing="0"/>
        <w:contextualSpacing/>
        <w:jc w:val="both"/>
        <w:rPr>
          <w:i w:val="0"/>
          <w:sz w:val="25"/>
          <w:szCs w:val="25"/>
        </w:rPr>
      </w:pPr>
      <w:r w:rsidRPr="003458F8">
        <w:rPr>
          <w:i w:val="0"/>
          <w:sz w:val="25"/>
          <w:szCs w:val="25"/>
        </w:rPr>
        <w:lastRenderedPageBreak/>
        <w:t xml:space="preserve">Accesi il motore della barca, volevo tornare a casa a cercare di ritrovare </w:t>
      </w:r>
      <w:r w:rsidR="00F54C5C" w:rsidRPr="003458F8">
        <w:rPr>
          <w:i w:val="0"/>
          <w:sz w:val="25"/>
          <w:szCs w:val="25"/>
        </w:rPr>
        <w:t>la mia vita di sempre, stufo di sogni spaventosi e di racconti di mare senza senso.</w:t>
      </w:r>
    </w:p>
    <w:p w:rsidR="003F48CC" w:rsidRPr="003458F8" w:rsidRDefault="00F54C5C" w:rsidP="00D528C6">
      <w:pPr>
        <w:spacing w:before="0" w:beforeAutospacing="0" w:after="0" w:afterAutospacing="0"/>
        <w:contextualSpacing/>
        <w:jc w:val="both"/>
        <w:rPr>
          <w:i w:val="0"/>
          <w:sz w:val="25"/>
          <w:szCs w:val="25"/>
        </w:rPr>
      </w:pPr>
      <w:r w:rsidRPr="003458F8">
        <w:rPr>
          <w:i w:val="0"/>
          <w:sz w:val="25"/>
          <w:szCs w:val="25"/>
        </w:rPr>
        <w:t xml:space="preserve">Il mare era nero come </w:t>
      </w:r>
      <w:r w:rsidR="00D528C6" w:rsidRPr="003458F8">
        <w:rPr>
          <w:i w:val="0"/>
          <w:sz w:val="25"/>
          <w:szCs w:val="25"/>
        </w:rPr>
        <w:t>nera</w:t>
      </w:r>
      <w:r w:rsidR="00342921" w:rsidRPr="003458F8">
        <w:rPr>
          <w:i w:val="0"/>
          <w:sz w:val="25"/>
          <w:szCs w:val="25"/>
        </w:rPr>
        <w:t xml:space="preserve"> era</w:t>
      </w:r>
      <w:r w:rsidR="00D528C6" w:rsidRPr="003458F8">
        <w:rPr>
          <w:i w:val="0"/>
          <w:sz w:val="25"/>
          <w:szCs w:val="25"/>
        </w:rPr>
        <w:t xml:space="preserve"> l’aria della notte. Fortunatamente il momento di stanchezza era passato e solo Cassius continuava a russare nella sua cuccia fatta col mio maglione.</w:t>
      </w:r>
    </w:p>
    <w:p w:rsidR="00D528C6" w:rsidRPr="003458F8" w:rsidRDefault="00D528C6" w:rsidP="00D528C6">
      <w:pPr>
        <w:spacing w:before="0" w:beforeAutospacing="0" w:after="0" w:afterAutospacing="0"/>
        <w:contextualSpacing/>
        <w:jc w:val="both"/>
        <w:rPr>
          <w:i w:val="0"/>
          <w:sz w:val="25"/>
          <w:szCs w:val="25"/>
        </w:rPr>
      </w:pPr>
      <w:r w:rsidRPr="003458F8">
        <w:rPr>
          <w:i w:val="0"/>
          <w:sz w:val="25"/>
          <w:szCs w:val="25"/>
        </w:rPr>
        <w:t>La speranza era l’unica cosa che m’illuminava ed era sempre la speranza che gridava agli inspiegabili avvenimenti nella mia testa di scomparire.</w:t>
      </w:r>
    </w:p>
    <w:p w:rsidR="00D528C6" w:rsidRPr="003458F8" w:rsidRDefault="00D528C6" w:rsidP="00D528C6">
      <w:pPr>
        <w:spacing w:before="0" w:beforeAutospacing="0" w:after="0" w:afterAutospacing="0"/>
        <w:contextualSpacing/>
        <w:jc w:val="both"/>
        <w:rPr>
          <w:i w:val="0"/>
          <w:sz w:val="25"/>
          <w:szCs w:val="25"/>
        </w:rPr>
      </w:pPr>
      <w:r w:rsidRPr="003458F8">
        <w:rPr>
          <w:i w:val="0"/>
          <w:sz w:val="25"/>
          <w:szCs w:val="25"/>
        </w:rPr>
        <w:t>Mandai un messaggio a Billy, tranquillizzandolo per quella forzata assenza. Gli scrissi che un certo importante avvenimento mi aveva obbligato a</w:t>
      </w:r>
      <w:r w:rsidR="0090191C" w:rsidRPr="003458F8">
        <w:rPr>
          <w:i w:val="0"/>
          <w:sz w:val="25"/>
          <w:szCs w:val="25"/>
        </w:rPr>
        <w:t xml:space="preserve">d allontanarmi ma che ero sulla via di casa e di vederci, se era possibile </w:t>
      </w:r>
      <w:r w:rsidR="00342921" w:rsidRPr="003458F8">
        <w:rPr>
          <w:i w:val="0"/>
          <w:sz w:val="25"/>
          <w:szCs w:val="25"/>
        </w:rPr>
        <w:t>durante la</w:t>
      </w:r>
      <w:r w:rsidR="0090191C" w:rsidRPr="003458F8">
        <w:rPr>
          <w:i w:val="0"/>
          <w:sz w:val="25"/>
          <w:szCs w:val="25"/>
        </w:rPr>
        <w:t xml:space="preserve"> mattinata.</w:t>
      </w:r>
    </w:p>
    <w:p w:rsidR="00D528C6" w:rsidRPr="003458F8" w:rsidRDefault="00490C6A" w:rsidP="00D528C6">
      <w:pPr>
        <w:spacing w:before="0" w:beforeAutospacing="0" w:after="0" w:afterAutospacing="0"/>
        <w:contextualSpacing/>
        <w:jc w:val="both"/>
        <w:rPr>
          <w:i w:val="0"/>
          <w:sz w:val="25"/>
          <w:szCs w:val="25"/>
        </w:rPr>
      </w:pPr>
      <w:r w:rsidRPr="003458F8">
        <w:rPr>
          <w:i w:val="0"/>
          <w:sz w:val="25"/>
          <w:szCs w:val="25"/>
        </w:rPr>
        <w:t>La navigazione proseguiva e nemmeno un cattivo fantasma mi avrebbe fermato dal ritornare alle mie abitudini.</w:t>
      </w:r>
    </w:p>
    <w:p w:rsidR="00490C6A" w:rsidRPr="003458F8" w:rsidRDefault="00490C6A" w:rsidP="00D528C6">
      <w:pPr>
        <w:spacing w:before="0" w:beforeAutospacing="0" w:after="0" w:afterAutospacing="0"/>
        <w:contextualSpacing/>
        <w:jc w:val="both"/>
        <w:rPr>
          <w:i w:val="0"/>
          <w:sz w:val="25"/>
          <w:szCs w:val="25"/>
        </w:rPr>
      </w:pPr>
      <w:r w:rsidRPr="003458F8">
        <w:rPr>
          <w:i w:val="0"/>
          <w:sz w:val="25"/>
          <w:szCs w:val="25"/>
        </w:rPr>
        <w:t xml:space="preserve">La seconda delle pigne di documenti cadde per una brusca manovra del timone, sparpagliando così tutti i suoi fogli.  </w:t>
      </w:r>
    </w:p>
    <w:p w:rsidR="005E2B67" w:rsidRPr="003458F8" w:rsidRDefault="00490C6A" w:rsidP="00D528C6">
      <w:pPr>
        <w:spacing w:before="0" w:beforeAutospacing="0" w:after="0" w:afterAutospacing="0"/>
        <w:contextualSpacing/>
        <w:jc w:val="both"/>
        <w:rPr>
          <w:i w:val="0"/>
          <w:sz w:val="25"/>
          <w:szCs w:val="25"/>
        </w:rPr>
      </w:pPr>
      <w:r w:rsidRPr="003458F8">
        <w:rPr>
          <w:i w:val="0"/>
          <w:sz w:val="25"/>
          <w:szCs w:val="25"/>
        </w:rPr>
        <w:t xml:space="preserve">Ero concentrato solo sul mare </w:t>
      </w:r>
      <w:r w:rsidR="00FA26D1" w:rsidRPr="003458F8">
        <w:rPr>
          <w:i w:val="0"/>
          <w:sz w:val="25"/>
          <w:szCs w:val="25"/>
        </w:rPr>
        <w:t xml:space="preserve">e lasciai al mare la decisione di prendersi o no la testimonianza dei suoi fantasmi. </w:t>
      </w:r>
      <w:r w:rsidR="00255A26" w:rsidRPr="003458F8">
        <w:rPr>
          <w:i w:val="0"/>
          <w:sz w:val="25"/>
          <w:szCs w:val="25"/>
        </w:rPr>
        <w:t xml:space="preserve"> </w:t>
      </w:r>
    </w:p>
    <w:p w:rsidR="00490C6A" w:rsidRPr="003458F8" w:rsidRDefault="00255A26" w:rsidP="00FB4B07">
      <w:pPr>
        <w:spacing w:before="0" w:beforeAutospacing="0" w:after="0" w:afterAutospacing="0"/>
        <w:ind w:firstLine="708"/>
        <w:contextualSpacing/>
        <w:jc w:val="both"/>
        <w:rPr>
          <w:i w:val="0"/>
          <w:sz w:val="25"/>
          <w:szCs w:val="25"/>
        </w:rPr>
      </w:pPr>
      <w:r w:rsidRPr="003458F8">
        <w:rPr>
          <w:i w:val="0"/>
          <w:sz w:val="25"/>
          <w:szCs w:val="25"/>
        </w:rPr>
        <w:t xml:space="preserve">La navigazione era meno tormentata del mio io e nemmeno una stranezza </w:t>
      </w:r>
      <w:r w:rsidR="009E13DD" w:rsidRPr="003458F8">
        <w:rPr>
          <w:i w:val="0"/>
          <w:sz w:val="25"/>
          <w:szCs w:val="25"/>
        </w:rPr>
        <w:t xml:space="preserve">si vedeva all’orizzonte </w:t>
      </w:r>
      <w:r w:rsidRPr="003458F8">
        <w:rPr>
          <w:i w:val="0"/>
          <w:sz w:val="25"/>
          <w:szCs w:val="25"/>
        </w:rPr>
        <w:t>che imprigionasse le mie pupille.</w:t>
      </w:r>
    </w:p>
    <w:p w:rsidR="009E13DD" w:rsidRPr="003458F8" w:rsidRDefault="009E13DD" w:rsidP="00D528C6">
      <w:pPr>
        <w:spacing w:before="0" w:beforeAutospacing="0" w:after="0" w:afterAutospacing="0"/>
        <w:contextualSpacing/>
        <w:jc w:val="both"/>
        <w:rPr>
          <w:i w:val="0"/>
          <w:sz w:val="25"/>
          <w:szCs w:val="25"/>
        </w:rPr>
      </w:pPr>
      <w:r w:rsidRPr="003458F8">
        <w:rPr>
          <w:i w:val="0"/>
          <w:sz w:val="25"/>
          <w:szCs w:val="25"/>
        </w:rPr>
        <w:t xml:space="preserve">Mi sentivo sereno e ricaricato. Avevo ottenuto nuovamente il controllo dei miei nervi e </w:t>
      </w:r>
      <w:r w:rsidR="00D27F8E" w:rsidRPr="003458F8">
        <w:rPr>
          <w:i w:val="0"/>
          <w:sz w:val="25"/>
          <w:szCs w:val="25"/>
        </w:rPr>
        <w:t>quest’</w:t>
      </w:r>
      <w:r w:rsidRPr="003458F8">
        <w:rPr>
          <w:i w:val="0"/>
          <w:sz w:val="25"/>
          <w:szCs w:val="25"/>
        </w:rPr>
        <w:t xml:space="preserve">atto di coraggio verso me stesso </w:t>
      </w:r>
      <w:r w:rsidR="00D27F8E" w:rsidRPr="003458F8">
        <w:rPr>
          <w:i w:val="0"/>
          <w:sz w:val="25"/>
          <w:szCs w:val="25"/>
        </w:rPr>
        <w:t>m’</w:t>
      </w:r>
      <w:r w:rsidRPr="003458F8">
        <w:rPr>
          <w:i w:val="0"/>
          <w:sz w:val="25"/>
          <w:szCs w:val="25"/>
        </w:rPr>
        <w:t>infondeva nuove e generosissime energie.</w:t>
      </w:r>
    </w:p>
    <w:p w:rsidR="00656C5B" w:rsidRPr="003458F8" w:rsidRDefault="009E13DD" w:rsidP="00D528C6">
      <w:pPr>
        <w:spacing w:before="0" w:beforeAutospacing="0" w:after="0" w:afterAutospacing="0"/>
        <w:contextualSpacing/>
        <w:jc w:val="both"/>
        <w:rPr>
          <w:i w:val="0"/>
          <w:sz w:val="25"/>
          <w:szCs w:val="25"/>
        </w:rPr>
      </w:pPr>
      <w:r w:rsidRPr="003458F8">
        <w:rPr>
          <w:i w:val="0"/>
          <w:sz w:val="25"/>
          <w:szCs w:val="25"/>
        </w:rPr>
        <w:t>Le cose viste da un punto di vista pragmatico si denudano in qualche modo del loro potere negativo e diventano oggetti di studio solo se capaci di raccontare una storia.</w:t>
      </w:r>
    </w:p>
    <w:p w:rsidR="00BC38BA" w:rsidRPr="003458F8" w:rsidRDefault="009E13DD" w:rsidP="00D528C6">
      <w:pPr>
        <w:spacing w:before="0" w:beforeAutospacing="0" w:after="0" w:afterAutospacing="0"/>
        <w:contextualSpacing/>
        <w:jc w:val="both"/>
        <w:rPr>
          <w:i w:val="0"/>
          <w:sz w:val="25"/>
          <w:szCs w:val="25"/>
        </w:rPr>
      </w:pPr>
      <w:r w:rsidRPr="003458F8">
        <w:rPr>
          <w:i w:val="0"/>
          <w:sz w:val="25"/>
          <w:szCs w:val="25"/>
        </w:rPr>
        <w:t>Potevo tornare indietro fiero e orgoglioso di me stesso. Nulla avrebbe più compromesso la mia stabilità mentale.</w:t>
      </w:r>
      <w:r w:rsidR="005E2B67" w:rsidRPr="003458F8">
        <w:rPr>
          <w:i w:val="0"/>
          <w:sz w:val="25"/>
          <w:szCs w:val="25"/>
        </w:rPr>
        <w:t xml:space="preserve"> </w:t>
      </w:r>
    </w:p>
    <w:p w:rsidR="00BC38BA" w:rsidRPr="003458F8" w:rsidRDefault="005E2B67" w:rsidP="00D528C6">
      <w:pPr>
        <w:spacing w:before="0" w:beforeAutospacing="0" w:after="0" w:afterAutospacing="0"/>
        <w:contextualSpacing/>
        <w:jc w:val="both"/>
        <w:rPr>
          <w:i w:val="0"/>
          <w:sz w:val="25"/>
          <w:szCs w:val="25"/>
        </w:rPr>
      </w:pPr>
      <w:r w:rsidRPr="003458F8">
        <w:rPr>
          <w:i w:val="0"/>
          <w:sz w:val="25"/>
          <w:szCs w:val="25"/>
        </w:rPr>
        <w:t xml:space="preserve">Sentivo dentro lo </w:t>
      </w:r>
      <w:r w:rsidR="00FB4B07">
        <w:rPr>
          <w:i w:val="0"/>
          <w:sz w:val="25"/>
          <w:szCs w:val="25"/>
        </w:rPr>
        <w:t>spirito</w:t>
      </w:r>
      <w:r w:rsidR="00614FA0" w:rsidRPr="003458F8">
        <w:rPr>
          <w:i w:val="0"/>
          <w:sz w:val="25"/>
          <w:szCs w:val="25"/>
        </w:rPr>
        <w:t xml:space="preserve"> il</w:t>
      </w:r>
      <w:r w:rsidRPr="003458F8">
        <w:rPr>
          <w:i w:val="0"/>
          <w:sz w:val="25"/>
          <w:szCs w:val="25"/>
        </w:rPr>
        <w:t xml:space="preserve"> flusso</w:t>
      </w:r>
      <w:r w:rsidR="00614FA0" w:rsidRPr="003458F8">
        <w:rPr>
          <w:i w:val="0"/>
          <w:sz w:val="25"/>
          <w:szCs w:val="25"/>
        </w:rPr>
        <w:t xml:space="preserve"> </w:t>
      </w:r>
      <w:r w:rsidRPr="003458F8">
        <w:rPr>
          <w:i w:val="0"/>
          <w:sz w:val="25"/>
          <w:szCs w:val="25"/>
        </w:rPr>
        <w:t xml:space="preserve">dell’energia positiva. Era la terza o la quarta volta che </w:t>
      </w:r>
      <w:r w:rsidR="003D79A4" w:rsidRPr="003458F8">
        <w:rPr>
          <w:i w:val="0"/>
          <w:sz w:val="25"/>
          <w:szCs w:val="25"/>
        </w:rPr>
        <w:t xml:space="preserve">avevo avuto il coraggio di stare da solo col mare. Solitamente l’acqua mi lasciava come smarrito, intimorito, indeciso. </w:t>
      </w:r>
    </w:p>
    <w:p w:rsidR="003D79A4" w:rsidRPr="003458F8" w:rsidRDefault="003D79A4" w:rsidP="00D528C6">
      <w:pPr>
        <w:spacing w:before="0" w:beforeAutospacing="0" w:after="0" w:afterAutospacing="0"/>
        <w:contextualSpacing/>
        <w:jc w:val="both"/>
        <w:rPr>
          <w:i w:val="0"/>
          <w:sz w:val="25"/>
          <w:szCs w:val="25"/>
        </w:rPr>
      </w:pPr>
      <w:r w:rsidRPr="003458F8">
        <w:rPr>
          <w:i w:val="0"/>
          <w:sz w:val="25"/>
          <w:szCs w:val="25"/>
        </w:rPr>
        <w:t>Quella volta il mare aveva dimenticato il nostro attrito e per la prima volta gli perdonai gli orrori sognati durante l’adolescenza.</w:t>
      </w:r>
    </w:p>
    <w:p w:rsidR="00BC38BA" w:rsidRPr="003458F8" w:rsidRDefault="00BC38BA" w:rsidP="00D528C6">
      <w:pPr>
        <w:spacing w:before="0" w:beforeAutospacing="0" w:after="0" w:afterAutospacing="0"/>
        <w:contextualSpacing/>
        <w:jc w:val="both"/>
        <w:rPr>
          <w:i w:val="0"/>
          <w:sz w:val="25"/>
          <w:szCs w:val="25"/>
        </w:rPr>
      </w:pPr>
      <w:r w:rsidRPr="003458F8">
        <w:rPr>
          <w:i w:val="0"/>
          <w:sz w:val="25"/>
          <w:szCs w:val="25"/>
        </w:rPr>
        <w:t>La barca spaccava le onde ancora calme e mi sentivo come un Dio che aveva superato chissà quale fatica.</w:t>
      </w:r>
    </w:p>
    <w:p w:rsidR="00BC38BA" w:rsidRPr="003458F8" w:rsidRDefault="00BC38BA" w:rsidP="00D528C6">
      <w:pPr>
        <w:spacing w:before="0" w:beforeAutospacing="0" w:after="0" w:afterAutospacing="0"/>
        <w:contextualSpacing/>
        <w:jc w:val="both"/>
        <w:rPr>
          <w:i w:val="0"/>
          <w:sz w:val="25"/>
          <w:szCs w:val="25"/>
        </w:rPr>
      </w:pPr>
      <w:r w:rsidRPr="003458F8">
        <w:rPr>
          <w:i w:val="0"/>
          <w:sz w:val="25"/>
          <w:szCs w:val="25"/>
        </w:rPr>
        <w:t>L’aria fresca del mattino mi riempiva i polmoni ossigenando la ca</w:t>
      </w:r>
      <w:r w:rsidR="00FB4B07">
        <w:rPr>
          <w:i w:val="0"/>
          <w:sz w:val="25"/>
          <w:szCs w:val="25"/>
        </w:rPr>
        <w:t>l</w:t>
      </w:r>
      <w:r w:rsidRPr="003458F8">
        <w:rPr>
          <w:i w:val="0"/>
          <w:sz w:val="25"/>
          <w:szCs w:val="25"/>
        </w:rPr>
        <w:t xml:space="preserve">ca dei </w:t>
      </w:r>
      <w:r w:rsidR="00614FA0" w:rsidRPr="003458F8">
        <w:rPr>
          <w:i w:val="0"/>
          <w:sz w:val="25"/>
          <w:szCs w:val="25"/>
        </w:rPr>
        <w:t>pensieri, dove</w:t>
      </w:r>
      <w:r w:rsidRPr="003458F8">
        <w:rPr>
          <w:i w:val="0"/>
          <w:sz w:val="25"/>
          <w:szCs w:val="25"/>
        </w:rPr>
        <w:t xml:space="preserve"> un raggio di sole sembrava aver tolto alle polveri </w:t>
      </w:r>
      <w:r w:rsidR="00A83F3A" w:rsidRPr="003458F8">
        <w:rPr>
          <w:i w:val="0"/>
          <w:sz w:val="25"/>
          <w:szCs w:val="25"/>
        </w:rPr>
        <w:t>e</w:t>
      </w:r>
      <w:r w:rsidRPr="003458F8">
        <w:rPr>
          <w:i w:val="0"/>
          <w:sz w:val="25"/>
          <w:szCs w:val="25"/>
        </w:rPr>
        <w:t xml:space="preserve"> alle ragnatele</w:t>
      </w:r>
      <w:r w:rsidR="00D27F8E" w:rsidRPr="003458F8">
        <w:rPr>
          <w:i w:val="0"/>
          <w:sz w:val="25"/>
          <w:szCs w:val="25"/>
        </w:rPr>
        <w:t xml:space="preserve"> </w:t>
      </w:r>
      <w:r w:rsidRPr="003458F8">
        <w:rPr>
          <w:i w:val="0"/>
          <w:sz w:val="25"/>
          <w:szCs w:val="25"/>
        </w:rPr>
        <w:t>la sovranità.</w:t>
      </w:r>
    </w:p>
    <w:p w:rsidR="00BC38BA" w:rsidRPr="003458F8" w:rsidRDefault="00BC38BA" w:rsidP="00D528C6">
      <w:pPr>
        <w:spacing w:before="0" w:beforeAutospacing="0" w:after="0" w:afterAutospacing="0"/>
        <w:contextualSpacing/>
        <w:jc w:val="both"/>
        <w:rPr>
          <w:i w:val="0"/>
          <w:sz w:val="25"/>
          <w:szCs w:val="25"/>
        </w:rPr>
      </w:pPr>
      <w:r w:rsidRPr="003458F8">
        <w:rPr>
          <w:i w:val="0"/>
          <w:sz w:val="25"/>
          <w:szCs w:val="25"/>
        </w:rPr>
        <w:t xml:space="preserve">Un nuovo </w:t>
      </w:r>
      <w:r w:rsidR="00A83F3A" w:rsidRPr="003458F8">
        <w:rPr>
          <w:i w:val="0"/>
          <w:sz w:val="25"/>
          <w:szCs w:val="25"/>
        </w:rPr>
        <w:t>mi</w:t>
      </w:r>
      <w:r w:rsidRPr="003458F8">
        <w:rPr>
          <w:i w:val="0"/>
          <w:sz w:val="25"/>
          <w:szCs w:val="25"/>
        </w:rPr>
        <w:t xml:space="preserve"> nasceva da quel vigore addomesticato e severo; un </w:t>
      </w:r>
      <w:r w:rsidR="00A83F3A" w:rsidRPr="003458F8">
        <w:rPr>
          <w:i w:val="0"/>
          <w:sz w:val="25"/>
          <w:szCs w:val="25"/>
        </w:rPr>
        <w:t xml:space="preserve">altro </w:t>
      </w:r>
      <w:r w:rsidRPr="003458F8">
        <w:rPr>
          <w:i w:val="0"/>
          <w:sz w:val="25"/>
          <w:szCs w:val="25"/>
        </w:rPr>
        <w:t>me</w:t>
      </w:r>
      <w:r w:rsidR="00A83F3A" w:rsidRPr="003458F8">
        <w:rPr>
          <w:i w:val="0"/>
          <w:sz w:val="25"/>
          <w:szCs w:val="25"/>
        </w:rPr>
        <w:t>,</w:t>
      </w:r>
      <w:r w:rsidRPr="003458F8">
        <w:rPr>
          <w:i w:val="0"/>
          <w:sz w:val="25"/>
          <w:szCs w:val="25"/>
        </w:rPr>
        <w:t xml:space="preserve"> non più attento all’inflazione dell’ombra ma uno spirito leggero e capace di guardare positivamente al futuro. </w:t>
      </w:r>
    </w:p>
    <w:p w:rsidR="00656C5B" w:rsidRPr="003458F8" w:rsidRDefault="00A83F3A" w:rsidP="00D528C6">
      <w:pPr>
        <w:spacing w:before="0" w:beforeAutospacing="0" w:after="0" w:afterAutospacing="0"/>
        <w:contextualSpacing/>
        <w:jc w:val="both"/>
        <w:rPr>
          <w:i w:val="0"/>
          <w:sz w:val="25"/>
          <w:szCs w:val="25"/>
        </w:rPr>
      </w:pPr>
      <w:r w:rsidRPr="003458F8">
        <w:rPr>
          <w:i w:val="0"/>
          <w:sz w:val="25"/>
          <w:szCs w:val="25"/>
        </w:rPr>
        <w:t>Speravo</w:t>
      </w:r>
      <w:r w:rsidR="00656C5B" w:rsidRPr="003458F8">
        <w:rPr>
          <w:i w:val="0"/>
          <w:sz w:val="25"/>
          <w:szCs w:val="25"/>
        </w:rPr>
        <w:t xml:space="preserve"> di non trovarmi invischiato ancora per molto in quella nube da oscurantismo storico che mi avrebbe fatto perdere del tempo prezioso. Erano momenti quelli che avrei voluto condividere con Sandra perché l’amore di una persona riesce </w:t>
      </w:r>
      <w:r w:rsidR="00D27F8E" w:rsidRPr="003458F8">
        <w:rPr>
          <w:i w:val="0"/>
          <w:sz w:val="25"/>
          <w:szCs w:val="25"/>
        </w:rPr>
        <w:t>a</w:t>
      </w:r>
      <w:r w:rsidR="00656C5B" w:rsidRPr="003458F8">
        <w:rPr>
          <w:i w:val="0"/>
          <w:sz w:val="25"/>
          <w:szCs w:val="25"/>
        </w:rPr>
        <w:t xml:space="preserve"> essere la miglio ancora. La mia salvezza mentale era solo e completamente nelle mie mani.</w:t>
      </w:r>
    </w:p>
    <w:p w:rsidR="003D79A4" w:rsidRPr="003458F8" w:rsidRDefault="003D79A4" w:rsidP="00D528C6">
      <w:pPr>
        <w:spacing w:before="0" w:beforeAutospacing="0" w:after="0" w:afterAutospacing="0"/>
        <w:contextualSpacing/>
        <w:jc w:val="both"/>
        <w:rPr>
          <w:i w:val="0"/>
          <w:sz w:val="25"/>
          <w:szCs w:val="25"/>
        </w:rPr>
      </w:pPr>
    </w:p>
    <w:p w:rsidR="003D79A4" w:rsidRPr="003458F8" w:rsidRDefault="003D79A4" w:rsidP="00D528C6">
      <w:pPr>
        <w:spacing w:before="0" w:beforeAutospacing="0" w:after="0" w:afterAutospacing="0"/>
        <w:contextualSpacing/>
        <w:jc w:val="both"/>
        <w:rPr>
          <w:i w:val="0"/>
          <w:sz w:val="25"/>
          <w:szCs w:val="25"/>
        </w:rPr>
      </w:pPr>
    </w:p>
    <w:p w:rsidR="003D79A4" w:rsidRPr="003458F8" w:rsidRDefault="003D79A4" w:rsidP="00D528C6">
      <w:pPr>
        <w:spacing w:before="0" w:beforeAutospacing="0" w:after="0" w:afterAutospacing="0"/>
        <w:contextualSpacing/>
        <w:jc w:val="both"/>
        <w:rPr>
          <w:i w:val="0"/>
          <w:sz w:val="25"/>
          <w:szCs w:val="25"/>
        </w:rPr>
      </w:pPr>
    </w:p>
    <w:p w:rsidR="00AF458E" w:rsidRPr="003458F8" w:rsidRDefault="00AF458E" w:rsidP="00D528C6">
      <w:pPr>
        <w:spacing w:before="0" w:beforeAutospacing="0" w:after="0" w:afterAutospacing="0"/>
        <w:contextualSpacing/>
        <w:jc w:val="both"/>
        <w:rPr>
          <w:i w:val="0"/>
          <w:sz w:val="25"/>
          <w:szCs w:val="25"/>
        </w:rPr>
      </w:pPr>
    </w:p>
    <w:p w:rsidR="00AF458E" w:rsidRPr="003458F8" w:rsidRDefault="00AF458E" w:rsidP="00D528C6">
      <w:pPr>
        <w:spacing w:before="0" w:beforeAutospacing="0" w:after="0" w:afterAutospacing="0"/>
        <w:contextualSpacing/>
        <w:jc w:val="both"/>
        <w:rPr>
          <w:i w:val="0"/>
          <w:sz w:val="25"/>
          <w:szCs w:val="25"/>
        </w:rPr>
      </w:pPr>
    </w:p>
    <w:p w:rsidR="00AF458E" w:rsidRPr="003458F8" w:rsidRDefault="00AF458E" w:rsidP="00D528C6">
      <w:pPr>
        <w:spacing w:before="0" w:beforeAutospacing="0" w:after="0" w:afterAutospacing="0"/>
        <w:contextualSpacing/>
        <w:jc w:val="both"/>
        <w:rPr>
          <w:i w:val="0"/>
          <w:sz w:val="25"/>
          <w:szCs w:val="25"/>
        </w:rPr>
      </w:pPr>
    </w:p>
    <w:p w:rsidR="00AF458E" w:rsidRPr="003458F8" w:rsidRDefault="00AF458E" w:rsidP="00D528C6">
      <w:pPr>
        <w:spacing w:before="0" w:beforeAutospacing="0" w:after="0" w:afterAutospacing="0"/>
        <w:contextualSpacing/>
        <w:jc w:val="both"/>
        <w:rPr>
          <w:i w:val="0"/>
          <w:sz w:val="25"/>
          <w:szCs w:val="25"/>
        </w:rPr>
      </w:pPr>
    </w:p>
    <w:p w:rsidR="00AF458E" w:rsidRPr="003458F8" w:rsidRDefault="00AF458E" w:rsidP="00D528C6">
      <w:pPr>
        <w:spacing w:before="0" w:beforeAutospacing="0" w:after="0" w:afterAutospacing="0"/>
        <w:contextualSpacing/>
        <w:jc w:val="both"/>
        <w:rPr>
          <w:i w:val="0"/>
          <w:sz w:val="25"/>
          <w:szCs w:val="25"/>
        </w:rPr>
      </w:pPr>
    </w:p>
    <w:p w:rsidR="00082EA6" w:rsidRPr="003458F8" w:rsidRDefault="00B65FC3" w:rsidP="00082EA6">
      <w:pPr>
        <w:keepNext/>
        <w:spacing w:before="0" w:beforeAutospacing="0" w:after="0" w:afterAutospacing="0"/>
        <w:contextualSpacing/>
        <w:rPr>
          <w:sz w:val="25"/>
          <w:szCs w:val="25"/>
        </w:rPr>
      </w:pPr>
      <w:r>
        <w:rPr>
          <w:i w:val="0"/>
          <w:noProof/>
          <w:sz w:val="25"/>
          <w:szCs w:val="25"/>
          <w:lang w:eastAsia="it-IT"/>
        </w:rPr>
        <w:lastRenderedPageBreak/>
        <w:drawing>
          <wp:inline distT="0" distB="0" distL="0" distR="0">
            <wp:extent cx="3162300" cy="4381500"/>
            <wp:effectExtent l="19050" t="0" r="0" b="0"/>
            <wp:docPr id="5" name="Immagine 5" descr="SCA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AN4"/>
                    <pic:cNvPicPr>
                      <a:picLocks noChangeAspect="1" noChangeArrowheads="1"/>
                    </pic:cNvPicPr>
                  </pic:nvPicPr>
                  <pic:blipFill>
                    <a:blip r:embed="rId10"/>
                    <a:srcRect/>
                    <a:stretch>
                      <a:fillRect/>
                    </a:stretch>
                  </pic:blipFill>
                  <pic:spPr bwMode="auto">
                    <a:xfrm>
                      <a:off x="0" y="0"/>
                      <a:ext cx="3162300" cy="4381500"/>
                    </a:xfrm>
                    <a:prstGeom prst="rect">
                      <a:avLst/>
                    </a:prstGeom>
                    <a:noFill/>
                    <a:ln w="9525">
                      <a:noFill/>
                      <a:miter lim="800000"/>
                      <a:headEnd/>
                      <a:tailEnd/>
                    </a:ln>
                  </pic:spPr>
                </pic:pic>
              </a:graphicData>
            </a:graphic>
          </wp:inline>
        </w:drawing>
      </w:r>
    </w:p>
    <w:p w:rsidR="00AF458E" w:rsidRPr="000A1EE9" w:rsidRDefault="00082EA6" w:rsidP="000A1EE9">
      <w:pPr>
        <w:pStyle w:val="Didascalia"/>
        <w:jc w:val="right"/>
        <w:rPr>
          <w:b w:val="0"/>
        </w:rPr>
      </w:pPr>
      <w:r w:rsidRPr="000A1EE9">
        <w:rPr>
          <w:b w:val="0"/>
        </w:rPr>
        <w:t xml:space="preserve">Figura </w:t>
      </w:r>
      <w:r w:rsidR="00A71F0F">
        <w:rPr>
          <w:b w:val="0"/>
        </w:rPr>
        <w:t>5</w:t>
      </w:r>
      <w:r w:rsidRPr="000A1EE9">
        <w:rPr>
          <w:b w:val="0"/>
        </w:rPr>
        <w:t xml:space="preserve"> -</w:t>
      </w:r>
      <w:r w:rsidR="00F327F5" w:rsidRPr="000A1EE9">
        <w:rPr>
          <w:b w:val="0"/>
        </w:rPr>
        <w:t xml:space="preserve"> </w:t>
      </w:r>
      <w:proofErr w:type="spellStart"/>
      <w:r w:rsidR="00AF458E" w:rsidRPr="000A1EE9">
        <w:rPr>
          <w:b w:val="0"/>
        </w:rPr>
        <w:t>Goth</w:t>
      </w:r>
      <w:proofErr w:type="spellEnd"/>
    </w:p>
    <w:p w:rsidR="00B60DD9" w:rsidRPr="003458F8" w:rsidRDefault="00B60DD9" w:rsidP="00AF4FDE">
      <w:pPr>
        <w:spacing w:before="0" w:beforeAutospacing="0" w:after="0" w:afterAutospacing="0"/>
        <w:contextualSpacing/>
        <w:rPr>
          <w:b/>
          <w:i w:val="0"/>
          <w:sz w:val="25"/>
          <w:szCs w:val="25"/>
        </w:rPr>
      </w:pPr>
    </w:p>
    <w:p w:rsidR="003D79A4" w:rsidRPr="003458F8" w:rsidRDefault="003158B7" w:rsidP="00AF4FDE">
      <w:pPr>
        <w:spacing w:before="0" w:beforeAutospacing="0" w:after="0" w:afterAutospacing="0"/>
        <w:contextualSpacing/>
        <w:rPr>
          <w:b/>
          <w:i w:val="0"/>
          <w:sz w:val="25"/>
          <w:szCs w:val="25"/>
        </w:rPr>
      </w:pPr>
      <w:r w:rsidRPr="003458F8">
        <w:rPr>
          <w:b/>
          <w:i w:val="0"/>
          <w:sz w:val="25"/>
          <w:szCs w:val="25"/>
        </w:rPr>
        <w:t>5</w:t>
      </w:r>
    </w:p>
    <w:p w:rsidR="003D79A4" w:rsidRPr="003458F8" w:rsidRDefault="003D79A4" w:rsidP="00AF4FDE">
      <w:pPr>
        <w:spacing w:before="0" w:beforeAutospacing="0" w:after="0" w:afterAutospacing="0"/>
        <w:contextualSpacing/>
        <w:rPr>
          <w:i w:val="0"/>
          <w:sz w:val="25"/>
          <w:szCs w:val="25"/>
        </w:rPr>
      </w:pPr>
    </w:p>
    <w:p w:rsidR="00A717F8" w:rsidRPr="000A1EE9" w:rsidRDefault="00BA21A4" w:rsidP="00AF4FDE">
      <w:pPr>
        <w:spacing w:before="0" w:beforeAutospacing="0" w:after="0" w:afterAutospacing="0"/>
        <w:contextualSpacing/>
        <w:rPr>
          <w:sz w:val="28"/>
          <w:szCs w:val="28"/>
        </w:rPr>
      </w:pPr>
      <w:r w:rsidRPr="000A1EE9">
        <w:rPr>
          <w:sz w:val="28"/>
          <w:szCs w:val="28"/>
        </w:rPr>
        <w:t>L</w:t>
      </w:r>
      <w:r w:rsidR="00716BBE" w:rsidRPr="000A1EE9">
        <w:rPr>
          <w:sz w:val="28"/>
          <w:szCs w:val="28"/>
        </w:rPr>
        <w:t>a bambola del demonio</w:t>
      </w:r>
    </w:p>
    <w:p w:rsidR="00D101E9" w:rsidRPr="003458F8" w:rsidRDefault="00D101E9" w:rsidP="00AF4FDE">
      <w:pPr>
        <w:spacing w:before="0" w:beforeAutospacing="0" w:after="0" w:afterAutospacing="0"/>
        <w:contextualSpacing/>
        <w:rPr>
          <w:i w:val="0"/>
          <w:sz w:val="25"/>
          <w:szCs w:val="25"/>
        </w:rPr>
      </w:pPr>
    </w:p>
    <w:p w:rsidR="00D101E9" w:rsidRPr="003458F8" w:rsidRDefault="00D101E9" w:rsidP="00AF4FDE">
      <w:pPr>
        <w:spacing w:before="0" w:beforeAutospacing="0" w:after="0" w:afterAutospacing="0"/>
        <w:contextualSpacing/>
        <w:rPr>
          <w:i w:val="0"/>
          <w:sz w:val="25"/>
          <w:szCs w:val="25"/>
        </w:rPr>
      </w:pPr>
    </w:p>
    <w:p w:rsidR="00A717F8" w:rsidRPr="003458F8" w:rsidRDefault="00A717F8" w:rsidP="00AF4FDE">
      <w:pPr>
        <w:spacing w:before="0" w:beforeAutospacing="0" w:after="0" w:afterAutospacing="0"/>
        <w:contextualSpacing/>
        <w:rPr>
          <w:i w:val="0"/>
          <w:sz w:val="25"/>
          <w:szCs w:val="25"/>
        </w:rPr>
      </w:pPr>
    </w:p>
    <w:p w:rsidR="00A717F8" w:rsidRPr="003458F8" w:rsidRDefault="00A717F8" w:rsidP="00F90A81">
      <w:pPr>
        <w:spacing w:after="0" w:afterAutospacing="0"/>
        <w:contextualSpacing/>
        <w:jc w:val="both"/>
        <w:rPr>
          <w:i w:val="0"/>
          <w:sz w:val="25"/>
          <w:szCs w:val="25"/>
        </w:rPr>
      </w:pPr>
    </w:p>
    <w:p w:rsidR="00C101CD" w:rsidRPr="003458F8" w:rsidRDefault="00ED3F35" w:rsidP="00AF4FDE">
      <w:pPr>
        <w:spacing w:before="0" w:beforeAutospacing="0" w:after="0" w:afterAutospacing="0"/>
        <w:contextualSpacing/>
        <w:jc w:val="both"/>
        <w:rPr>
          <w:i w:val="0"/>
          <w:sz w:val="25"/>
          <w:szCs w:val="25"/>
        </w:rPr>
      </w:pPr>
      <w:r w:rsidRPr="003458F8">
        <w:rPr>
          <w:i w:val="0"/>
          <w:sz w:val="25"/>
          <w:szCs w:val="25"/>
        </w:rPr>
        <w:t xml:space="preserve">Arrivai al porto che il sole non </w:t>
      </w:r>
      <w:r w:rsidR="00AF0D54" w:rsidRPr="003458F8">
        <w:rPr>
          <w:i w:val="0"/>
          <w:sz w:val="25"/>
          <w:szCs w:val="25"/>
        </w:rPr>
        <w:t xml:space="preserve">si </w:t>
      </w:r>
      <w:r w:rsidRPr="003458F8">
        <w:rPr>
          <w:i w:val="0"/>
          <w:sz w:val="25"/>
          <w:szCs w:val="25"/>
        </w:rPr>
        <w:t>era ben alzato. Il venticello mi accolse allegro come i gabbiani che volavano alti per poi buttarsi in picchiata sul mare.</w:t>
      </w:r>
      <w:r w:rsidR="000A1EE9" w:rsidRPr="003458F8">
        <w:rPr>
          <w:i w:val="0"/>
          <w:sz w:val="25"/>
          <w:szCs w:val="25"/>
        </w:rPr>
        <w:t xml:space="preserve"> </w:t>
      </w:r>
      <w:r w:rsidR="00C101CD" w:rsidRPr="003458F8">
        <w:rPr>
          <w:i w:val="0"/>
          <w:sz w:val="25"/>
          <w:szCs w:val="25"/>
        </w:rPr>
        <w:t xml:space="preserve">Preparai una decina di uova strapazzate e metà </w:t>
      </w:r>
      <w:r w:rsidR="00614FA0" w:rsidRPr="003458F8">
        <w:rPr>
          <w:i w:val="0"/>
          <w:sz w:val="25"/>
          <w:szCs w:val="25"/>
        </w:rPr>
        <w:t xml:space="preserve">hamburger, </w:t>
      </w:r>
      <w:r w:rsidR="00C101CD" w:rsidRPr="003458F8">
        <w:rPr>
          <w:i w:val="0"/>
          <w:sz w:val="25"/>
          <w:szCs w:val="25"/>
        </w:rPr>
        <w:t>finirono nella ciotola di Cassius che annusava l’aria come se sentisse la via di casa, “Si piccolo stiamo tornando a casa!”, più che tranquillizzare lui con quelle parole, io stavo tranquillizzando me stesso.</w:t>
      </w:r>
    </w:p>
    <w:p w:rsidR="00C101CD" w:rsidRPr="003458F8" w:rsidRDefault="00C101CD" w:rsidP="00AF4FDE">
      <w:pPr>
        <w:spacing w:before="0" w:beforeAutospacing="0" w:after="0" w:afterAutospacing="0"/>
        <w:contextualSpacing/>
        <w:jc w:val="both"/>
        <w:rPr>
          <w:i w:val="0"/>
          <w:sz w:val="25"/>
          <w:szCs w:val="25"/>
        </w:rPr>
      </w:pPr>
      <w:r w:rsidRPr="003458F8">
        <w:rPr>
          <w:i w:val="0"/>
          <w:sz w:val="25"/>
          <w:szCs w:val="25"/>
        </w:rPr>
        <w:t>Avevo finito di masticare l’ultimo boccone che presi la lattina della birra per digerire il tutto</w:t>
      </w:r>
      <w:r w:rsidR="000A1EE9">
        <w:rPr>
          <w:i w:val="0"/>
          <w:sz w:val="25"/>
          <w:szCs w:val="25"/>
        </w:rPr>
        <w:t>,</w:t>
      </w:r>
      <w:r w:rsidRPr="003458F8">
        <w:rPr>
          <w:i w:val="0"/>
          <w:sz w:val="25"/>
          <w:szCs w:val="25"/>
        </w:rPr>
        <w:t xml:space="preserve"> guardando l’alba sul porto. Odori di ogni genere e soprattutto di civiltà si stavano unendo al sorriso che portavo nell’anima. </w:t>
      </w:r>
    </w:p>
    <w:p w:rsidR="00C101CD" w:rsidRPr="003458F8" w:rsidRDefault="00C101CD" w:rsidP="00AF4FDE">
      <w:pPr>
        <w:spacing w:before="0" w:beforeAutospacing="0" w:after="0" w:afterAutospacing="0"/>
        <w:contextualSpacing/>
        <w:jc w:val="both"/>
        <w:rPr>
          <w:i w:val="0"/>
          <w:sz w:val="25"/>
          <w:szCs w:val="25"/>
        </w:rPr>
      </w:pPr>
      <w:r w:rsidRPr="003458F8">
        <w:rPr>
          <w:i w:val="0"/>
          <w:sz w:val="25"/>
          <w:szCs w:val="25"/>
        </w:rPr>
        <w:t>Forse ero scappato perché troppo stanco di analizzare obiettivamente i fatti e per ogni cosa accaduta c’era una spiegazione ragionevole.</w:t>
      </w:r>
    </w:p>
    <w:p w:rsidR="00C101CD" w:rsidRPr="003458F8" w:rsidRDefault="00FD4F9E" w:rsidP="00AF4FDE">
      <w:pPr>
        <w:spacing w:before="0" w:beforeAutospacing="0" w:after="0" w:afterAutospacing="0"/>
        <w:contextualSpacing/>
        <w:jc w:val="both"/>
        <w:rPr>
          <w:i w:val="0"/>
          <w:sz w:val="25"/>
          <w:szCs w:val="25"/>
        </w:rPr>
      </w:pPr>
      <w:r w:rsidRPr="003458F8">
        <w:rPr>
          <w:i w:val="0"/>
          <w:sz w:val="25"/>
          <w:szCs w:val="25"/>
        </w:rPr>
        <w:t>Stavo per dire tutto bene quel che finisce bene, che la mano dove reggevo la cima che sentì dei colpi duri sotto la carena. Spensi il motore per andare a guardare a dritta lasciando che la barca si governasse da sola.</w:t>
      </w:r>
    </w:p>
    <w:p w:rsidR="00FD4F9E" w:rsidRPr="003458F8" w:rsidRDefault="00FD4F9E" w:rsidP="00AF4FDE">
      <w:pPr>
        <w:spacing w:before="0" w:beforeAutospacing="0" w:after="0" w:afterAutospacing="0"/>
        <w:contextualSpacing/>
        <w:jc w:val="both"/>
        <w:rPr>
          <w:i w:val="0"/>
          <w:sz w:val="25"/>
          <w:szCs w:val="25"/>
        </w:rPr>
      </w:pPr>
      <w:r w:rsidRPr="003458F8">
        <w:rPr>
          <w:i w:val="0"/>
          <w:sz w:val="25"/>
          <w:szCs w:val="25"/>
        </w:rPr>
        <w:lastRenderedPageBreak/>
        <w:t xml:space="preserve">Un tremendo balzo che non era </w:t>
      </w:r>
      <w:r w:rsidR="000A1EE9">
        <w:rPr>
          <w:i w:val="0"/>
          <w:sz w:val="25"/>
          <w:szCs w:val="25"/>
        </w:rPr>
        <w:t>ne una grande onda ne una fol</w:t>
      </w:r>
      <w:r w:rsidRPr="003458F8">
        <w:rPr>
          <w:i w:val="0"/>
          <w:sz w:val="25"/>
          <w:szCs w:val="25"/>
        </w:rPr>
        <w:t>ata di vento e l’inclinazione del natante divenne pericolosa.</w:t>
      </w:r>
    </w:p>
    <w:p w:rsidR="00FD4F9E" w:rsidRPr="003458F8" w:rsidRDefault="00C23BF6" w:rsidP="00AF4FDE">
      <w:pPr>
        <w:spacing w:before="0" w:beforeAutospacing="0" w:after="0" w:afterAutospacing="0"/>
        <w:contextualSpacing/>
        <w:jc w:val="both"/>
        <w:rPr>
          <w:i w:val="0"/>
          <w:sz w:val="25"/>
          <w:szCs w:val="25"/>
        </w:rPr>
      </w:pPr>
      <w:r w:rsidRPr="003458F8">
        <w:rPr>
          <w:i w:val="0"/>
          <w:sz w:val="25"/>
          <w:szCs w:val="25"/>
        </w:rPr>
        <w:t>Non sarei sceso in mare per nulla al mondo. Cassius mi guardava incerto come non accettasse un padrone codardo.</w:t>
      </w:r>
    </w:p>
    <w:p w:rsidR="00C23BF6" w:rsidRPr="003458F8" w:rsidRDefault="00C23BF6" w:rsidP="00AF4FDE">
      <w:pPr>
        <w:spacing w:before="0" w:beforeAutospacing="0" w:after="0" w:afterAutospacing="0"/>
        <w:contextualSpacing/>
        <w:jc w:val="both"/>
        <w:rPr>
          <w:i w:val="0"/>
          <w:sz w:val="25"/>
          <w:szCs w:val="25"/>
        </w:rPr>
      </w:pPr>
      <w:r w:rsidRPr="003458F8">
        <w:rPr>
          <w:i w:val="0"/>
          <w:sz w:val="25"/>
          <w:szCs w:val="25"/>
        </w:rPr>
        <w:t xml:space="preserve">Tornai </w:t>
      </w:r>
      <w:r w:rsidR="00D61DF6" w:rsidRPr="003458F8">
        <w:rPr>
          <w:i w:val="0"/>
          <w:sz w:val="25"/>
          <w:szCs w:val="25"/>
        </w:rPr>
        <w:t xml:space="preserve">al timone sperando che la cosa non si ripetesse. </w:t>
      </w:r>
    </w:p>
    <w:p w:rsidR="00ED3F35" w:rsidRPr="003458F8" w:rsidRDefault="00D61DF6" w:rsidP="00AF4FDE">
      <w:pPr>
        <w:spacing w:before="0" w:beforeAutospacing="0" w:after="0" w:afterAutospacing="0"/>
        <w:contextualSpacing/>
        <w:jc w:val="both"/>
        <w:rPr>
          <w:i w:val="0"/>
          <w:sz w:val="25"/>
          <w:szCs w:val="25"/>
        </w:rPr>
      </w:pPr>
      <w:r w:rsidRPr="003458F8">
        <w:rPr>
          <w:i w:val="0"/>
          <w:sz w:val="25"/>
          <w:szCs w:val="25"/>
        </w:rPr>
        <w:t>Avevo gettato l’ancora e preparato i borsoni</w:t>
      </w:r>
      <w:r w:rsidR="000A1EE9">
        <w:rPr>
          <w:i w:val="0"/>
          <w:sz w:val="25"/>
          <w:szCs w:val="25"/>
        </w:rPr>
        <w:t xml:space="preserve"> </w:t>
      </w:r>
      <w:r w:rsidR="00CD6E2B" w:rsidRPr="003458F8">
        <w:rPr>
          <w:i w:val="0"/>
          <w:sz w:val="25"/>
          <w:szCs w:val="25"/>
        </w:rPr>
        <w:t>e notai una presenza dietro le spalle. Qualcosa come un soffio leggero mi arrivò all’orecchio e le narici percepirono un profumo di vaniglia</w:t>
      </w:r>
      <w:r w:rsidR="000A1EE9">
        <w:rPr>
          <w:i w:val="0"/>
          <w:sz w:val="25"/>
          <w:szCs w:val="25"/>
        </w:rPr>
        <w:t>,</w:t>
      </w:r>
      <w:r w:rsidR="00CD6E2B" w:rsidRPr="003458F8">
        <w:rPr>
          <w:i w:val="0"/>
          <w:sz w:val="25"/>
          <w:szCs w:val="25"/>
        </w:rPr>
        <w:t xml:space="preserve"> mescolato ai</w:t>
      </w:r>
      <w:r w:rsidR="000A1EE9">
        <w:rPr>
          <w:i w:val="0"/>
          <w:sz w:val="25"/>
          <w:szCs w:val="25"/>
        </w:rPr>
        <w:t xml:space="preserve"> fiori di </w:t>
      </w:r>
      <w:proofErr w:type="spellStart"/>
      <w:r w:rsidR="000A1EE9">
        <w:rPr>
          <w:i w:val="0"/>
          <w:sz w:val="25"/>
          <w:szCs w:val="25"/>
        </w:rPr>
        <w:t>tiaré</w:t>
      </w:r>
      <w:proofErr w:type="spellEnd"/>
      <w:r w:rsidR="00CD6E2B" w:rsidRPr="003458F8">
        <w:rPr>
          <w:i w:val="0"/>
          <w:sz w:val="25"/>
          <w:szCs w:val="25"/>
        </w:rPr>
        <w:t xml:space="preserve">, lo stesso profumo della pelle di Mary </w:t>
      </w:r>
      <w:proofErr w:type="spellStart"/>
      <w:r w:rsidR="00CD6E2B" w:rsidRPr="003458F8">
        <w:rPr>
          <w:i w:val="0"/>
          <w:sz w:val="25"/>
          <w:szCs w:val="25"/>
        </w:rPr>
        <w:t>Ann</w:t>
      </w:r>
      <w:proofErr w:type="spellEnd"/>
      <w:r w:rsidR="00CD6E2B" w:rsidRPr="003458F8">
        <w:rPr>
          <w:i w:val="0"/>
          <w:sz w:val="25"/>
          <w:szCs w:val="25"/>
        </w:rPr>
        <w:t>.</w:t>
      </w:r>
    </w:p>
    <w:p w:rsidR="000378BF" w:rsidRPr="003458F8" w:rsidRDefault="00CD6E2B" w:rsidP="000378BF">
      <w:pPr>
        <w:spacing w:before="0" w:beforeAutospacing="0" w:after="0" w:afterAutospacing="0"/>
        <w:contextualSpacing/>
        <w:jc w:val="both"/>
        <w:rPr>
          <w:i w:val="0"/>
          <w:sz w:val="25"/>
          <w:szCs w:val="25"/>
        </w:rPr>
      </w:pPr>
      <w:r w:rsidRPr="003458F8">
        <w:rPr>
          <w:i w:val="0"/>
          <w:sz w:val="25"/>
          <w:szCs w:val="25"/>
        </w:rPr>
        <w:t>Non volevo accettare questa testimonianza di esseri che ritornano da un’altra dimensione</w:t>
      </w:r>
      <w:r w:rsidR="000A1EE9">
        <w:rPr>
          <w:i w:val="0"/>
          <w:sz w:val="25"/>
          <w:szCs w:val="25"/>
        </w:rPr>
        <w:t>;</w:t>
      </w:r>
      <w:r w:rsidRPr="003458F8">
        <w:rPr>
          <w:i w:val="0"/>
          <w:sz w:val="25"/>
          <w:szCs w:val="25"/>
        </w:rPr>
        <w:t xml:space="preserve"> preso Cassius per il guinzaglio corsi fuori </w:t>
      </w:r>
      <w:r w:rsidR="00854E25" w:rsidRPr="003458F8">
        <w:rPr>
          <w:i w:val="0"/>
          <w:sz w:val="25"/>
          <w:szCs w:val="25"/>
        </w:rPr>
        <w:t xml:space="preserve">saltando dalla barca col cane in braccio </w:t>
      </w:r>
      <w:r w:rsidR="00C72EA4" w:rsidRPr="003458F8">
        <w:rPr>
          <w:i w:val="0"/>
          <w:sz w:val="25"/>
          <w:szCs w:val="25"/>
        </w:rPr>
        <w:t>e</w:t>
      </w:r>
      <w:r w:rsidR="00854E25" w:rsidRPr="003458F8">
        <w:rPr>
          <w:i w:val="0"/>
          <w:sz w:val="25"/>
          <w:szCs w:val="25"/>
        </w:rPr>
        <w:t xml:space="preserve"> i borsoni che fac</w:t>
      </w:r>
      <w:r w:rsidR="0048094A" w:rsidRPr="003458F8">
        <w:rPr>
          <w:i w:val="0"/>
          <w:sz w:val="25"/>
          <w:szCs w:val="25"/>
        </w:rPr>
        <w:t>evo trascinare</w:t>
      </w:r>
      <w:r w:rsidR="000A1EE9">
        <w:rPr>
          <w:i w:val="0"/>
          <w:sz w:val="25"/>
          <w:szCs w:val="25"/>
        </w:rPr>
        <w:t>,</w:t>
      </w:r>
      <w:r w:rsidR="0048094A" w:rsidRPr="003458F8">
        <w:rPr>
          <w:i w:val="0"/>
          <w:sz w:val="25"/>
          <w:szCs w:val="25"/>
        </w:rPr>
        <w:t xml:space="preserve"> incurante del loro contenuto.</w:t>
      </w:r>
      <w:r w:rsidR="000378BF" w:rsidRPr="003458F8">
        <w:rPr>
          <w:i w:val="0"/>
          <w:sz w:val="25"/>
          <w:szCs w:val="25"/>
        </w:rPr>
        <w:t xml:space="preserve"> </w:t>
      </w:r>
      <w:r w:rsidR="0048094A" w:rsidRPr="003458F8">
        <w:rPr>
          <w:i w:val="0"/>
          <w:sz w:val="25"/>
          <w:szCs w:val="25"/>
        </w:rPr>
        <w:t xml:space="preserve">A meno di dieci passi, proprio davanti a me, stava Mary </w:t>
      </w:r>
      <w:proofErr w:type="spellStart"/>
      <w:r w:rsidR="0048094A" w:rsidRPr="003458F8">
        <w:rPr>
          <w:i w:val="0"/>
          <w:sz w:val="25"/>
          <w:szCs w:val="25"/>
        </w:rPr>
        <w:t>Ann</w:t>
      </w:r>
      <w:proofErr w:type="spellEnd"/>
      <w:r w:rsidR="0048094A" w:rsidRPr="003458F8">
        <w:rPr>
          <w:i w:val="0"/>
          <w:sz w:val="25"/>
          <w:szCs w:val="25"/>
        </w:rPr>
        <w:t xml:space="preserve"> nuda e bellissima. </w:t>
      </w:r>
      <w:r w:rsidR="000378BF" w:rsidRPr="003458F8">
        <w:rPr>
          <w:i w:val="0"/>
          <w:sz w:val="25"/>
          <w:szCs w:val="25"/>
        </w:rPr>
        <w:t xml:space="preserve">Mi venne in mente una canzone di </w:t>
      </w:r>
      <w:proofErr w:type="spellStart"/>
      <w:r w:rsidR="000378BF" w:rsidRPr="003458F8">
        <w:rPr>
          <w:i w:val="0"/>
          <w:sz w:val="25"/>
          <w:szCs w:val="25"/>
        </w:rPr>
        <w:t>Josh</w:t>
      </w:r>
      <w:proofErr w:type="spellEnd"/>
      <w:r w:rsidR="000378BF" w:rsidRPr="003458F8">
        <w:rPr>
          <w:i w:val="0"/>
          <w:sz w:val="25"/>
          <w:szCs w:val="25"/>
        </w:rPr>
        <w:t xml:space="preserve"> </w:t>
      </w:r>
      <w:proofErr w:type="spellStart"/>
      <w:r w:rsidR="000378BF" w:rsidRPr="003458F8">
        <w:rPr>
          <w:i w:val="0"/>
          <w:sz w:val="25"/>
          <w:szCs w:val="25"/>
        </w:rPr>
        <w:t>Rouse</w:t>
      </w:r>
      <w:proofErr w:type="spellEnd"/>
      <w:r w:rsidR="000378BF" w:rsidRPr="003458F8">
        <w:rPr>
          <w:i w:val="0"/>
          <w:sz w:val="25"/>
          <w:szCs w:val="25"/>
        </w:rPr>
        <w:t xml:space="preserve"> - '</w:t>
      </w:r>
      <w:proofErr w:type="spellStart"/>
      <w:r w:rsidR="000378BF" w:rsidRPr="003458F8">
        <w:rPr>
          <w:i w:val="0"/>
          <w:sz w:val="25"/>
          <w:szCs w:val="25"/>
        </w:rPr>
        <w:t>Sweetie</w:t>
      </w:r>
      <w:proofErr w:type="spellEnd"/>
      <w:r w:rsidR="000378BF" w:rsidRPr="003458F8">
        <w:rPr>
          <w:i w:val="0"/>
          <w:sz w:val="25"/>
          <w:szCs w:val="25"/>
        </w:rPr>
        <w:t>'</w:t>
      </w:r>
      <w:r w:rsidR="000378BF" w:rsidRPr="000A1EE9">
        <w:rPr>
          <w:i w:val="0"/>
          <w:sz w:val="25"/>
          <w:szCs w:val="25"/>
        </w:rPr>
        <w:t>.</w:t>
      </w:r>
      <w:r w:rsidR="000378BF" w:rsidRPr="003458F8">
        <w:rPr>
          <w:b/>
          <w:i w:val="0"/>
          <w:sz w:val="25"/>
          <w:szCs w:val="25"/>
        </w:rPr>
        <w:t xml:space="preserve"> </w:t>
      </w:r>
    </w:p>
    <w:p w:rsidR="00E518A8" w:rsidRDefault="0048094A" w:rsidP="00AF4FDE">
      <w:pPr>
        <w:spacing w:before="0" w:beforeAutospacing="0" w:after="0" w:afterAutospacing="0"/>
        <w:contextualSpacing/>
        <w:jc w:val="both"/>
        <w:rPr>
          <w:i w:val="0"/>
          <w:sz w:val="25"/>
          <w:szCs w:val="25"/>
        </w:rPr>
      </w:pPr>
      <w:r w:rsidRPr="003458F8">
        <w:rPr>
          <w:i w:val="0"/>
          <w:sz w:val="25"/>
          <w:szCs w:val="25"/>
        </w:rPr>
        <w:t xml:space="preserve">Volevo correrle incontro, </w:t>
      </w:r>
      <w:r w:rsidR="00C72EA4" w:rsidRPr="003458F8">
        <w:rPr>
          <w:i w:val="0"/>
          <w:sz w:val="25"/>
          <w:szCs w:val="25"/>
        </w:rPr>
        <w:t xml:space="preserve">per </w:t>
      </w:r>
      <w:r w:rsidRPr="003458F8">
        <w:rPr>
          <w:i w:val="0"/>
          <w:sz w:val="25"/>
          <w:szCs w:val="25"/>
        </w:rPr>
        <w:t>dirle che l’avevo chiamata per così tante volte</w:t>
      </w:r>
      <w:r w:rsidR="009D7614" w:rsidRPr="003458F8">
        <w:rPr>
          <w:i w:val="0"/>
          <w:sz w:val="25"/>
          <w:szCs w:val="25"/>
        </w:rPr>
        <w:t xml:space="preserve"> da aver dimenticato il numero; la donna che avevo davanti invece, non esprimeva alcuna emozione. </w:t>
      </w:r>
    </w:p>
    <w:p w:rsidR="009D7614" w:rsidRPr="003458F8" w:rsidRDefault="009D7614" w:rsidP="00E518A8">
      <w:pPr>
        <w:spacing w:before="0" w:beforeAutospacing="0" w:after="0" w:afterAutospacing="0"/>
        <w:ind w:firstLine="708"/>
        <w:contextualSpacing/>
        <w:jc w:val="both"/>
        <w:rPr>
          <w:i w:val="0"/>
          <w:sz w:val="25"/>
          <w:szCs w:val="25"/>
        </w:rPr>
      </w:pPr>
      <w:r w:rsidRPr="003458F8">
        <w:rPr>
          <w:i w:val="0"/>
          <w:sz w:val="25"/>
          <w:szCs w:val="25"/>
        </w:rPr>
        <w:t>Ero lì muto, in mezzo a centinaia di barche ormeggiate e sotto il tiro perfetto dei gabbiani che intrecciavano i loro acrobatici voli tra le nostre figure.</w:t>
      </w:r>
    </w:p>
    <w:p w:rsidR="00177E09" w:rsidRPr="003458F8" w:rsidRDefault="008C7477"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Ann</w:t>
      </w:r>
      <w:proofErr w:type="spellEnd"/>
      <w:r w:rsidRPr="003458F8">
        <w:rPr>
          <w:i w:val="0"/>
          <w:sz w:val="25"/>
          <w:szCs w:val="25"/>
        </w:rPr>
        <w:t>?”, provai a gridare nella sua direzione dopo aver lasciato</w:t>
      </w:r>
      <w:r w:rsidR="00AF0D54" w:rsidRPr="003458F8">
        <w:rPr>
          <w:i w:val="0"/>
          <w:sz w:val="25"/>
          <w:szCs w:val="25"/>
        </w:rPr>
        <w:t xml:space="preserve"> </w:t>
      </w:r>
      <w:r w:rsidRPr="003458F8">
        <w:rPr>
          <w:i w:val="0"/>
          <w:sz w:val="25"/>
          <w:szCs w:val="25"/>
        </w:rPr>
        <w:t xml:space="preserve">Cassius a terra </w:t>
      </w:r>
      <w:r w:rsidR="00E518A8">
        <w:rPr>
          <w:i w:val="0"/>
          <w:sz w:val="25"/>
          <w:szCs w:val="25"/>
        </w:rPr>
        <w:t>dove</w:t>
      </w:r>
      <w:r w:rsidRPr="003458F8">
        <w:rPr>
          <w:i w:val="0"/>
          <w:sz w:val="25"/>
          <w:szCs w:val="25"/>
        </w:rPr>
        <w:t xml:space="preserve"> iniziò ad abbaiare</w:t>
      </w:r>
      <w:r w:rsidR="00E518A8">
        <w:rPr>
          <w:i w:val="0"/>
          <w:sz w:val="25"/>
          <w:szCs w:val="25"/>
        </w:rPr>
        <w:t>,</w:t>
      </w:r>
      <w:r w:rsidRPr="003458F8">
        <w:rPr>
          <w:i w:val="0"/>
          <w:sz w:val="25"/>
          <w:szCs w:val="25"/>
        </w:rPr>
        <w:t xml:space="preserve"> non a lei</w:t>
      </w:r>
      <w:r w:rsidR="00E518A8">
        <w:rPr>
          <w:i w:val="0"/>
          <w:sz w:val="25"/>
          <w:szCs w:val="25"/>
        </w:rPr>
        <w:t>,</w:t>
      </w:r>
      <w:r w:rsidRPr="003458F8">
        <w:rPr>
          <w:i w:val="0"/>
          <w:sz w:val="25"/>
          <w:szCs w:val="25"/>
        </w:rPr>
        <w:t xml:space="preserve"> ma alla figura che dietro lei</w:t>
      </w:r>
      <w:r w:rsidR="00D91C9D" w:rsidRPr="003458F8">
        <w:rPr>
          <w:i w:val="0"/>
          <w:sz w:val="25"/>
          <w:szCs w:val="25"/>
        </w:rPr>
        <w:t>,</w:t>
      </w:r>
      <w:r w:rsidRPr="003458F8">
        <w:rPr>
          <w:i w:val="0"/>
          <w:sz w:val="25"/>
          <w:szCs w:val="25"/>
        </w:rPr>
        <w:t xml:space="preserve"> stava gesticolando in modo allarmante. Era Conrad, per Dio! La presenza di Conrad mi aveva bloccato passi e pensieri. </w:t>
      </w:r>
    </w:p>
    <w:p w:rsidR="008C7477" w:rsidRPr="003458F8" w:rsidRDefault="008C7477" w:rsidP="00AF4FDE">
      <w:pPr>
        <w:spacing w:before="0" w:beforeAutospacing="0" w:after="0" w:afterAutospacing="0"/>
        <w:contextualSpacing/>
        <w:jc w:val="both"/>
        <w:rPr>
          <w:i w:val="0"/>
          <w:sz w:val="25"/>
          <w:szCs w:val="25"/>
        </w:rPr>
      </w:pPr>
      <w:r w:rsidRPr="003458F8">
        <w:rPr>
          <w:i w:val="0"/>
          <w:sz w:val="25"/>
          <w:szCs w:val="25"/>
        </w:rPr>
        <w:t xml:space="preserve">Il Capitano cercava di dirmi qualcosa ma il corpo di Mary </w:t>
      </w:r>
      <w:proofErr w:type="spellStart"/>
      <w:r w:rsidRPr="003458F8">
        <w:rPr>
          <w:i w:val="0"/>
          <w:sz w:val="25"/>
          <w:szCs w:val="25"/>
        </w:rPr>
        <w:t>Ann</w:t>
      </w:r>
      <w:proofErr w:type="spellEnd"/>
      <w:r w:rsidRPr="003458F8">
        <w:rPr>
          <w:i w:val="0"/>
          <w:sz w:val="25"/>
          <w:szCs w:val="25"/>
        </w:rPr>
        <w:t xml:space="preserve"> lo ostacolava in qualche modo. </w:t>
      </w:r>
      <w:r w:rsidR="00E518A8" w:rsidRPr="00E518A8">
        <w:rPr>
          <w:sz w:val="25"/>
          <w:szCs w:val="25"/>
        </w:rPr>
        <w:t>“</w:t>
      </w:r>
      <w:r w:rsidRPr="00E518A8">
        <w:rPr>
          <w:sz w:val="25"/>
          <w:szCs w:val="25"/>
        </w:rPr>
        <w:t>Spostati</w:t>
      </w:r>
      <w:r w:rsidR="00E518A8" w:rsidRPr="00E518A8">
        <w:rPr>
          <w:sz w:val="25"/>
          <w:szCs w:val="25"/>
        </w:rPr>
        <w:t>”</w:t>
      </w:r>
      <w:r w:rsidRPr="00E518A8">
        <w:rPr>
          <w:sz w:val="25"/>
          <w:szCs w:val="25"/>
        </w:rPr>
        <w:t xml:space="preserve">, </w:t>
      </w:r>
      <w:r w:rsidRPr="003458F8">
        <w:rPr>
          <w:i w:val="0"/>
          <w:sz w:val="25"/>
          <w:szCs w:val="25"/>
        </w:rPr>
        <w:t xml:space="preserve">avrei voluto dire alla ragazza, </w:t>
      </w:r>
      <w:r w:rsidR="00E518A8" w:rsidRPr="00E518A8">
        <w:rPr>
          <w:sz w:val="25"/>
          <w:szCs w:val="25"/>
        </w:rPr>
        <w:t>“</w:t>
      </w:r>
      <w:r w:rsidRPr="00E518A8">
        <w:rPr>
          <w:sz w:val="25"/>
          <w:szCs w:val="25"/>
        </w:rPr>
        <w:t>spostati</w:t>
      </w:r>
      <w:r w:rsidR="00E518A8" w:rsidRPr="00E518A8">
        <w:rPr>
          <w:sz w:val="25"/>
          <w:szCs w:val="25"/>
        </w:rPr>
        <w:t>”</w:t>
      </w:r>
      <w:r w:rsidR="00E518A8">
        <w:rPr>
          <w:i w:val="0"/>
          <w:sz w:val="25"/>
          <w:szCs w:val="25"/>
        </w:rPr>
        <w:t>,</w:t>
      </w:r>
      <w:r w:rsidRPr="003458F8">
        <w:rPr>
          <w:i w:val="0"/>
          <w:sz w:val="25"/>
          <w:szCs w:val="25"/>
        </w:rPr>
        <w:t xml:space="preserve"> perché non capisco quello che mi vuol dire Conrad, ma </w:t>
      </w:r>
      <w:r w:rsidR="00E518A8">
        <w:rPr>
          <w:i w:val="0"/>
          <w:sz w:val="25"/>
          <w:szCs w:val="25"/>
        </w:rPr>
        <w:t>entrambi svanirono col rumore del</w:t>
      </w:r>
      <w:r w:rsidRPr="003458F8">
        <w:rPr>
          <w:i w:val="0"/>
          <w:sz w:val="25"/>
          <w:szCs w:val="25"/>
        </w:rPr>
        <w:t xml:space="preserve"> clacson che servì a tranquillizzare Cassius.</w:t>
      </w:r>
    </w:p>
    <w:p w:rsidR="008C7477" w:rsidRPr="003458F8" w:rsidRDefault="008C7477"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prof. Sono qui!”, la mano di Billy usciva interamente dal finestrino del guidatore.</w:t>
      </w:r>
    </w:p>
    <w:p w:rsidR="00D61DF6" w:rsidRPr="003458F8" w:rsidRDefault="0068681D" w:rsidP="00AF4FDE">
      <w:pPr>
        <w:spacing w:before="0" w:beforeAutospacing="0" w:after="0" w:afterAutospacing="0"/>
        <w:contextualSpacing/>
        <w:jc w:val="both"/>
        <w:rPr>
          <w:i w:val="0"/>
          <w:sz w:val="25"/>
          <w:szCs w:val="25"/>
        </w:rPr>
      </w:pPr>
      <w:r w:rsidRPr="003458F8">
        <w:rPr>
          <w:i w:val="0"/>
          <w:sz w:val="25"/>
          <w:szCs w:val="25"/>
        </w:rPr>
        <w:t>Il mio giovane amico mi riportò a casa e mi raccontò di aver dovuto sigillare casa alla meglio con pezzi di plastica e scotch, per non lasciare la casa aperta agli intrusi. Mi disse anche che non erano stati ritrovati i responsabili</w:t>
      </w:r>
      <w:r w:rsidR="00CE093E" w:rsidRPr="003458F8">
        <w:rPr>
          <w:i w:val="0"/>
          <w:sz w:val="25"/>
          <w:szCs w:val="25"/>
        </w:rPr>
        <w:t xml:space="preserve"> degli atti criminali che avevano visto mezza distrutta la mia </w:t>
      </w:r>
      <w:r w:rsidR="004E3B54" w:rsidRPr="003458F8">
        <w:rPr>
          <w:i w:val="0"/>
          <w:sz w:val="25"/>
          <w:szCs w:val="25"/>
        </w:rPr>
        <w:t>casa,</w:t>
      </w:r>
      <w:r w:rsidRPr="003458F8">
        <w:rPr>
          <w:i w:val="0"/>
          <w:sz w:val="25"/>
          <w:szCs w:val="25"/>
        </w:rPr>
        <w:t xml:space="preserve"> ma si pensava </w:t>
      </w:r>
      <w:r w:rsidR="00D27F8E" w:rsidRPr="003458F8">
        <w:rPr>
          <w:i w:val="0"/>
          <w:sz w:val="25"/>
          <w:szCs w:val="25"/>
        </w:rPr>
        <w:t>a</w:t>
      </w:r>
      <w:r w:rsidRPr="003458F8">
        <w:rPr>
          <w:i w:val="0"/>
          <w:sz w:val="25"/>
          <w:szCs w:val="25"/>
        </w:rPr>
        <w:t xml:space="preserve"> una banda di criminali di passaggio che cercavano probabilmente </w:t>
      </w:r>
      <w:r w:rsidR="00E518A8">
        <w:rPr>
          <w:i w:val="0"/>
          <w:sz w:val="25"/>
          <w:szCs w:val="25"/>
        </w:rPr>
        <w:t xml:space="preserve">i </w:t>
      </w:r>
      <w:r w:rsidRPr="003458F8">
        <w:rPr>
          <w:i w:val="0"/>
          <w:sz w:val="25"/>
          <w:szCs w:val="25"/>
        </w:rPr>
        <w:t>soldi facili o merce da spacciare tipo</w:t>
      </w:r>
      <w:r w:rsidR="00E518A8">
        <w:rPr>
          <w:i w:val="0"/>
          <w:sz w:val="25"/>
          <w:szCs w:val="25"/>
        </w:rPr>
        <w:t>,</w:t>
      </w:r>
      <w:r w:rsidRPr="003458F8">
        <w:rPr>
          <w:i w:val="0"/>
          <w:sz w:val="25"/>
          <w:szCs w:val="25"/>
        </w:rPr>
        <w:t xml:space="preserve"> televisori al plasma o stereo sofisticati e</w:t>
      </w:r>
      <w:r w:rsidR="00E518A8">
        <w:rPr>
          <w:i w:val="0"/>
          <w:sz w:val="25"/>
          <w:szCs w:val="25"/>
        </w:rPr>
        <w:t>,</w:t>
      </w:r>
      <w:r w:rsidRPr="003458F8">
        <w:rPr>
          <w:i w:val="0"/>
          <w:sz w:val="25"/>
          <w:szCs w:val="25"/>
        </w:rPr>
        <w:t xml:space="preserve"> non avendo trov</w:t>
      </w:r>
      <w:r w:rsidR="00CE093E" w:rsidRPr="003458F8">
        <w:rPr>
          <w:i w:val="0"/>
          <w:sz w:val="25"/>
          <w:szCs w:val="25"/>
        </w:rPr>
        <w:t>ato nulla di quello che si aspettavano</w:t>
      </w:r>
      <w:r w:rsidR="00E518A8">
        <w:rPr>
          <w:i w:val="0"/>
          <w:sz w:val="25"/>
          <w:szCs w:val="25"/>
        </w:rPr>
        <w:t>,</w:t>
      </w:r>
      <w:r w:rsidR="00CE093E" w:rsidRPr="003458F8">
        <w:rPr>
          <w:i w:val="0"/>
          <w:sz w:val="25"/>
          <w:szCs w:val="25"/>
        </w:rPr>
        <w:t xml:space="preserve"> avevano deciso di </w:t>
      </w:r>
      <w:r w:rsidR="00685589" w:rsidRPr="003458F8">
        <w:rPr>
          <w:i w:val="0"/>
          <w:sz w:val="25"/>
          <w:szCs w:val="25"/>
        </w:rPr>
        <w:t>lasciare un segno del loro passaggio.</w:t>
      </w:r>
    </w:p>
    <w:p w:rsidR="00685589" w:rsidRPr="003458F8" w:rsidRDefault="00685589" w:rsidP="00AF4FDE">
      <w:pPr>
        <w:spacing w:before="0" w:beforeAutospacing="0" w:after="0" w:afterAutospacing="0"/>
        <w:contextualSpacing/>
        <w:jc w:val="both"/>
        <w:rPr>
          <w:i w:val="0"/>
          <w:sz w:val="25"/>
          <w:szCs w:val="25"/>
        </w:rPr>
      </w:pPr>
      <w:r w:rsidRPr="003458F8">
        <w:rPr>
          <w:i w:val="0"/>
          <w:sz w:val="25"/>
          <w:szCs w:val="25"/>
        </w:rPr>
        <w:t xml:space="preserve">“Povera cosa”, dissi guardando la fila di auto ferme al semaforo. </w:t>
      </w:r>
    </w:p>
    <w:p w:rsidR="00685589" w:rsidRPr="003458F8" w:rsidRDefault="00685589" w:rsidP="00AF4FDE">
      <w:pPr>
        <w:spacing w:before="0" w:beforeAutospacing="0" w:after="0" w:afterAutospacing="0"/>
        <w:contextualSpacing/>
        <w:jc w:val="both"/>
        <w:rPr>
          <w:i w:val="0"/>
          <w:sz w:val="25"/>
          <w:szCs w:val="25"/>
        </w:rPr>
      </w:pPr>
      <w:r w:rsidRPr="003458F8">
        <w:rPr>
          <w:i w:val="0"/>
          <w:sz w:val="25"/>
          <w:szCs w:val="25"/>
        </w:rPr>
        <w:t>“Si sono accontentati di spaccare quattro vetri, questa gente dovrebbe trovare un modo più interessante per vincere la noia e guadagnarsi da vivere</w:t>
      </w:r>
      <w:r w:rsidR="0062416F">
        <w:rPr>
          <w:i w:val="0"/>
          <w:sz w:val="25"/>
          <w:szCs w:val="25"/>
        </w:rPr>
        <w:t>.”</w:t>
      </w:r>
    </w:p>
    <w:p w:rsidR="004E3B54" w:rsidRPr="003458F8" w:rsidRDefault="00685589" w:rsidP="00AF4FDE">
      <w:pPr>
        <w:spacing w:before="0" w:beforeAutospacing="0" w:after="0" w:afterAutospacing="0"/>
        <w:contextualSpacing/>
        <w:jc w:val="both"/>
        <w:rPr>
          <w:i w:val="0"/>
          <w:sz w:val="25"/>
          <w:szCs w:val="25"/>
        </w:rPr>
      </w:pPr>
      <w:r w:rsidRPr="003458F8">
        <w:rPr>
          <w:i w:val="0"/>
          <w:sz w:val="25"/>
          <w:szCs w:val="25"/>
        </w:rPr>
        <w:t>Per evitare problemi passai anche dalla polizia</w:t>
      </w:r>
      <w:r w:rsidR="00AF0D54" w:rsidRPr="003458F8">
        <w:rPr>
          <w:i w:val="0"/>
          <w:sz w:val="25"/>
          <w:szCs w:val="25"/>
        </w:rPr>
        <w:t>,</w:t>
      </w:r>
      <w:r w:rsidRPr="003458F8">
        <w:rPr>
          <w:i w:val="0"/>
          <w:sz w:val="25"/>
          <w:szCs w:val="25"/>
        </w:rPr>
        <w:t xml:space="preserve"> dove firmai una marea di carte prima di entrare nuovamente in possesso della mia casa; non avevo che una misera assicurazione sulla mia vita che sarebbe rimasta a Cassius</w:t>
      </w:r>
      <w:r w:rsidR="004E3B54" w:rsidRPr="003458F8">
        <w:rPr>
          <w:i w:val="0"/>
          <w:sz w:val="25"/>
          <w:szCs w:val="25"/>
        </w:rPr>
        <w:t>.</w:t>
      </w:r>
      <w:r w:rsidRPr="003458F8">
        <w:rPr>
          <w:i w:val="0"/>
          <w:sz w:val="25"/>
          <w:szCs w:val="25"/>
        </w:rPr>
        <w:t xml:space="preserve"> </w:t>
      </w:r>
      <w:r w:rsidR="004E3B54" w:rsidRPr="003458F8">
        <w:rPr>
          <w:i w:val="0"/>
          <w:sz w:val="25"/>
          <w:szCs w:val="25"/>
        </w:rPr>
        <w:t>F</w:t>
      </w:r>
      <w:r w:rsidRPr="003458F8">
        <w:rPr>
          <w:i w:val="0"/>
          <w:sz w:val="25"/>
          <w:szCs w:val="25"/>
        </w:rPr>
        <w:t xml:space="preserve">u </w:t>
      </w:r>
      <w:r w:rsidR="004E3B54" w:rsidRPr="003458F8">
        <w:rPr>
          <w:i w:val="0"/>
          <w:sz w:val="25"/>
          <w:szCs w:val="25"/>
        </w:rPr>
        <w:t xml:space="preserve">davvero </w:t>
      </w:r>
      <w:r w:rsidRPr="003458F8">
        <w:rPr>
          <w:i w:val="0"/>
          <w:sz w:val="25"/>
          <w:szCs w:val="25"/>
        </w:rPr>
        <w:t xml:space="preserve">difficile spiegare </w:t>
      </w:r>
      <w:r w:rsidR="004E3B54" w:rsidRPr="003458F8">
        <w:rPr>
          <w:i w:val="0"/>
          <w:sz w:val="25"/>
          <w:szCs w:val="25"/>
        </w:rPr>
        <w:t xml:space="preserve">alle forze dell’ordine </w:t>
      </w:r>
      <w:r w:rsidRPr="003458F8">
        <w:rPr>
          <w:i w:val="0"/>
          <w:sz w:val="25"/>
          <w:szCs w:val="25"/>
        </w:rPr>
        <w:t xml:space="preserve">che gli oggetti d’arredo erano solo piccoli ricordi che avevamo raccolto durante gli anni, io e mia moglie. </w:t>
      </w:r>
    </w:p>
    <w:p w:rsidR="00D61DF6" w:rsidRPr="003458F8" w:rsidRDefault="00685589" w:rsidP="00AF4FDE">
      <w:pPr>
        <w:spacing w:before="0" w:beforeAutospacing="0" w:after="0" w:afterAutospacing="0"/>
        <w:contextualSpacing/>
        <w:jc w:val="both"/>
        <w:rPr>
          <w:i w:val="0"/>
          <w:sz w:val="25"/>
          <w:szCs w:val="25"/>
        </w:rPr>
      </w:pPr>
      <w:r w:rsidRPr="003458F8">
        <w:rPr>
          <w:i w:val="0"/>
          <w:sz w:val="25"/>
          <w:szCs w:val="25"/>
        </w:rPr>
        <w:t>Non sporsi denuncia nonostante mi vo</w:t>
      </w:r>
      <w:r w:rsidR="00C66DE2">
        <w:rPr>
          <w:i w:val="0"/>
          <w:sz w:val="25"/>
          <w:szCs w:val="25"/>
        </w:rPr>
        <w:t>lessero quasi obbligare a farla;</w:t>
      </w:r>
      <w:r w:rsidRPr="003458F8">
        <w:rPr>
          <w:i w:val="0"/>
          <w:sz w:val="25"/>
          <w:szCs w:val="25"/>
        </w:rPr>
        <w:t xml:space="preserve"> preferivo tornare alle mie faccende domestiche senza peggiorare la situazione che mi vedeva abbastanza stressato.</w:t>
      </w:r>
    </w:p>
    <w:p w:rsidR="00C66DE2" w:rsidRDefault="00A54E1D" w:rsidP="00C66DE2">
      <w:pPr>
        <w:spacing w:before="0" w:beforeAutospacing="0" w:after="0" w:afterAutospacing="0"/>
        <w:contextualSpacing/>
        <w:jc w:val="both"/>
        <w:rPr>
          <w:i w:val="0"/>
          <w:sz w:val="25"/>
          <w:szCs w:val="25"/>
        </w:rPr>
      </w:pPr>
      <w:r w:rsidRPr="003458F8">
        <w:rPr>
          <w:i w:val="0"/>
          <w:sz w:val="25"/>
          <w:szCs w:val="25"/>
        </w:rPr>
        <w:t xml:space="preserve">La casa era pulita. </w:t>
      </w:r>
    </w:p>
    <w:p w:rsidR="00685589" w:rsidRPr="003458F8" w:rsidRDefault="00A54E1D" w:rsidP="00C66DE2">
      <w:pPr>
        <w:spacing w:before="0" w:beforeAutospacing="0" w:after="0" w:afterAutospacing="0"/>
        <w:ind w:firstLine="708"/>
        <w:contextualSpacing/>
        <w:jc w:val="both"/>
        <w:rPr>
          <w:i w:val="0"/>
          <w:sz w:val="25"/>
          <w:szCs w:val="25"/>
        </w:rPr>
      </w:pPr>
      <w:r w:rsidRPr="003458F8">
        <w:rPr>
          <w:i w:val="0"/>
          <w:sz w:val="25"/>
          <w:szCs w:val="25"/>
        </w:rPr>
        <w:t>Billy aveva sistemato ciò che non era stato rubato o rotto.</w:t>
      </w:r>
      <w:r w:rsidR="00833181" w:rsidRPr="003458F8">
        <w:rPr>
          <w:i w:val="0"/>
          <w:sz w:val="25"/>
          <w:szCs w:val="25"/>
        </w:rPr>
        <w:t xml:space="preserve"> Le finestre erano quelle che avevo sofferto di </w:t>
      </w:r>
      <w:r w:rsidR="004E3B54" w:rsidRPr="003458F8">
        <w:rPr>
          <w:i w:val="0"/>
          <w:sz w:val="25"/>
          <w:szCs w:val="25"/>
        </w:rPr>
        <w:t>più,</w:t>
      </w:r>
      <w:r w:rsidR="00833181" w:rsidRPr="003458F8">
        <w:rPr>
          <w:i w:val="0"/>
          <w:sz w:val="25"/>
          <w:szCs w:val="25"/>
        </w:rPr>
        <w:t xml:space="preserve"> ma con qualche economia sarei riuscito a cambiarle </w:t>
      </w:r>
      <w:r w:rsidR="00037D14" w:rsidRPr="003458F8">
        <w:rPr>
          <w:i w:val="0"/>
          <w:sz w:val="25"/>
          <w:szCs w:val="25"/>
        </w:rPr>
        <w:t>in meno di una settimana, per fortuna la stagione era calda e la pioggia aveva smesso di cadere due giorni prima.</w:t>
      </w:r>
    </w:p>
    <w:p w:rsidR="00037D14" w:rsidRPr="003458F8" w:rsidRDefault="00037D14" w:rsidP="00AF4FDE">
      <w:pPr>
        <w:spacing w:before="0" w:beforeAutospacing="0" w:after="0" w:afterAutospacing="0"/>
        <w:contextualSpacing/>
        <w:jc w:val="both"/>
        <w:rPr>
          <w:i w:val="0"/>
          <w:sz w:val="25"/>
          <w:szCs w:val="25"/>
        </w:rPr>
      </w:pPr>
      <w:r w:rsidRPr="003458F8">
        <w:rPr>
          <w:i w:val="0"/>
          <w:sz w:val="25"/>
          <w:szCs w:val="25"/>
        </w:rPr>
        <w:t xml:space="preserve">Cassius si piantò subito sul suo </w:t>
      </w:r>
      <w:r w:rsidR="00AF0D54" w:rsidRPr="003458F8">
        <w:rPr>
          <w:i w:val="0"/>
          <w:sz w:val="25"/>
          <w:szCs w:val="25"/>
        </w:rPr>
        <w:t>materasso, dove</w:t>
      </w:r>
      <w:r w:rsidRPr="003458F8">
        <w:rPr>
          <w:i w:val="0"/>
          <w:sz w:val="25"/>
          <w:szCs w:val="25"/>
        </w:rPr>
        <w:t xml:space="preserve"> credo non l’avrei smosso nemmeno per la pipì. Lui più di me sentiva il calore che emanava quella dimora in cui avevamo sempre vissuto felicemente.</w:t>
      </w:r>
    </w:p>
    <w:p w:rsidR="00177E09" w:rsidRPr="003458F8" w:rsidRDefault="00E7518E" w:rsidP="00AF4FDE">
      <w:pPr>
        <w:spacing w:before="0" w:beforeAutospacing="0" w:after="0" w:afterAutospacing="0"/>
        <w:contextualSpacing/>
        <w:jc w:val="both"/>
        <w:rPr>
          <w:i w:val="0"/>
          <w:sz w:val="25"/>
          <w:szCs w:val="25"/>
        </w:rPr>
      </w:pPr>
      <w:r w:rsidRPr="003458F8">
        <w:rPr>
          <w:i w:val="0"/>
          <w:sz w:val="25"/>
          <w:szCs w:val="25"/>
        </w:rPr>
        <w:t>Guardai in ogni stanza trovando poche cose fuori posto, sicuramente gli ospiti non avevano avuto il tempo per fare i propri comodi.</w:t>
      </w:r>
      <w:r w:rsidR="006E0695" w:rsidRPr="003458F8">
        <w:rPr>
          <w:i w:val="0"/>
          <w:sz w:val="25"/>
          <w:szCs w:val="25"/>
        </w:rPr>
        <w:t xml:space="preserve"> </w:t>
      </w:r>
    </w:p>
    <w:p w:rsidR="006E0695" w:rsidRPr="003458F8" w:rsidRDefault="006E0695" w:rsidP="00AF4FDE">
      <w:pPr>
        <w:spacing w:before="0" w:beforeAutospacing="0" w:after="0" w:afterAutospacing="0"/>
        <w:contextualSpacing/>
        <w:jc w:val="both"/>
        <w:rPr>
          <w:i w:val="0"/>
          <w:sz w:val="25"/>
          <w:szCs w:val="25"/>
        </w:rPr>
      </w:pPr>
      <w:r w:rsidRPr="003458F8">
        <w:rPr>
          <w:i w:val="0"/>
          <w:sz w:val="25"/>
          <w:szCs w:val="25"/>
        </w:rPr>
        <w:lastRenderedPageBreak/>
        <w:t xml:space="preserve">Il mio PC era rimasto sotto i cuscini del divano, </w:t>
      </w:r>
      <w:r w:rsidR="00AF0D54" w:rsidRPr="003458F8">
        <w:rPr>
          <w:i w:val="0"/>
          <w:sz w:val="25"/>
          <w:szCs w:val="25"/>
        </w:rPr>
        <w:t>posto, dove</w:t>
      </w:r>
      <w:r w:rsidRPr="003458F8">
        <w:rPr>
          <w:i w:val="0"/>
          <w:sz w:val="25"/>
          <w:szCs w:val="25"/>
        </w:rPr>
        <w:t xml:space="preserve"> lo tenevo di solito non per una questione di sicurezza ma di comodità. Stavo sistemando le piume dei grandi cuscini del divano che un ricordo mi fulminò la mente lasciandomi bloccato per alcuni secondi. </w:t>
      </w:r>
    </w:p>
    <w:p w:rsidR="00177E09" w:rsidRPr="003458F8" w:rsidRDefault="004E3B54" w:rsidP="00AF4FDE">
      <w:pPr>
        <w:spacing w:before="0" w:beforeAutospacing="0" w:after="0" w:afterAutospacing="0"/>
        <w:contextualSpacing/>
        <w:jc w:val="both"/>
        <w:rPr>
          <w:i w:val="0"/>
          <w:sz w:val="25"/>
          <w:szCs w:val="25"/>
        </w:rPr>
      </w:pPr>
      <w:r w:rsidRPr="003458F8">
        <w:rPr>
          <w:i w:val="0"/>
          <w:sz w:val="25"/>
          <w:szCs w:val="25"/>
        </w:rPr>
        <w:t>A</w:t>
      </w:r>
      <w:r w:rsidR="006E0695" w:rsidRPr="003458F8">
        <w:rPr>
          <w:i w:val="0"/>
          <w:sz w:val="25"/>
          <w:szCs w:val="25"/>
        </w:rPr>
        <w:t xml:space="preserve"> occhi chiusi lasciai che la mano sotto l</w:t>
      </w:r>
      <w:r w:rsidR="00305416" w:rsidRPr="003458F8">
        <w:rPr>
          <w:i w:val="0"/>
          <w:sz w:val="25"/>
          <w:szCs w:val="25"/>
        </w:rPr>
        <w:t xml:space="preserve">a fodera del bracciolo destro andasse a caccia di tesori e fu fortunata perché la ritrassi con un piccolo oggetto tra pollice </w:t>
      </w:r>
      <w:r w:rsidRPr="003458F8">
        <w:rPr>
          <w:i w:val="0"/>
          <w:sz w:val="25"/>
          <w:szCs w:val="25"/>
        </w:rPr>
        <w:t>e</w:t>
      </w:r>
      <w:r w:rsidR="00305416" w:rsidRPr="003458F8">
        <w:rPr>
          <w:i w:val="0"/>
          <w:sz w:val="25"/>
          <w:szCs w:val="25"/>
        </w:rPr>
        <w:t xml:space="preserve"> indice, un orecchino, </w:t>
      </w:r>
      <w:r w:rsidR="00BA4F54">
        <w:rPr>
          <w:i w:val="0"/>
          <w:sz w:val="25"/>
          <w:szCs w:val="25"/>
        </w:rPr>
        <w:t>quell’</w:t>
      </w:r>
      <w:r w:rsidR="00305416" w:rsidRPr="003458F8">
        <w:rPr>
          <w:i w:val="0"/>
          <w:sz w:val="25"/>
          <w:szCs w:val="25"/>
        </w:rPr>
        <w:t xml:space="preserve">orecchino! </w:t>
      </w:r>
    </w:p>
    <w:p w:rsidR="006E0695" w:rsidRPr="003458F8" w:rsidRDefault="00305416" w:rsidP="00AF4FDE">
      <w:pPr>
        <w:spacing w:before="0" w:beforeAutospacing="0" w:after="0" w:afterAutospacing="0"/>
        <w:contextualSpacing/>
        <w:jc w:val="both"/>
        <w:rPr>
          <w:i w:val="0"/>
          <w:sz w:val="25"/>
          <w:szCs w:val="25"/>
        </w:rPr>
      </w:pPr>
      <w:r w:rsidRPr="003458F8">
        <w:rPr>
          <w:i w:val="0"/>
          <w:sz w:val="25"/>
          <w:szCs w:val="25"/>
        </w:rPr>
        <w:t xml:space="preserve">L’orecchino che </w:t>
      </w:r>
      <w:proofErr w:type="spellStart"/>
      <w:r w:rsidRPr="003458F8">
        <w:rPr>
          <w:i w:val="0"/>
          <w:sz w:val="25"/>
          <w:szCs w:val="25"/>
        </w:rPr>
        <w:t>Ann</w:t>
      </w:r>
      <w:proofErr w:type="spellEnd"/>
      <w:r w:rsidRPr="003458F8">
        <w:rPr>
          <w:i w:val="0"/>
          <w:sz w:val="25"/>
          <w:szCs w:val="25"/>
        </w:rPr>
        <w:t xml:space="preserve"> aveva gettato perché non mi pungessi quando le baciavo il collo.</w:t>
      </w:r>
    </w:p>
    <w:p w:rsidR="00305416" w:rsidRPr="003458F8" w:rsidRDefault="00CB25E9" w:rsidP="00AF4FDE">
      <w:pPr>
        <w:spacing w:before="0" w:beforeAutospacing="0" w:after="0" w:afterAutospacing="0"/>
        <w:contextualSpacing/>
        <w:jc w:val="both"/>
        <w:rPr>
          <w:i w:val="0"/>
          <w:sz w:val="25"/>
          <w:szCs w:val="25"/>
        </w:rPr>
      </w:pPr>
      <w:r w:rsidRPr="003458F8">
        <w:rPr>
          <w:i w:val="0"/>
          <w:sz w:val="25"/>
          <w:szCs w:val="25"/>
        </w:rPr>
        <w:t>Una lacrima mi stava bagnando il volto e tutta quella storia cominciò a sembrarmi meno assurda di quanto avrebbe dovuto.</w:t>
      </w:r>
    </w:p>
    <w:p w:rsidR="00CB25E9" w:rsidRPr="003458F8" w:rsidRDefault="00CB25E9" w:rsidP="00AF4FDE">
      <w:pPr>
        <w:spacing w:before="0" w:beforeAutospacing="0" w:after="0" w:afterAutospacing="0"/>
        <w:contextualSpacing/>
        <w:jc w:val="both"/>
        <w:rPr>
          <w:i w:val="0"/>
          <w:sz w:val="25"/>
          <w:szCs w:val="25"/>
        </w:rPr>
      </w:pPr>
      <w:r w:rsidRPr="003458F8">
        <w:rPr>
          <w:i w:val="0"/>
          <w:sz w:val="25"/>
          <w:szCs w:val="25"/>
        </w:rPr>
        <w:t xml:space="preserve">Qualcosa in quella miniera di carte aveva in se </w:t>
      </w:r>
      <w:r w:rsidR="004E3B54" w:rsidRPr="003458F8">
        <w:rPr>
          <w:i w:val="0"/>
          <w:sz w:val="25"/>
          <w:szCs w:val="25"/>
        </w:rPr>
        <w:t>un’</w:t>
      </w:r>
      <w:r w:rsidRPr="003458F8">
        <w:rPr>
          <w:i w:val="0"/>
          <w:sz w:val="25"/>
          <w:szCs w:val="25"/>
        </w:rPr>
        <w:t>aura maledetta e chi me l’aveva passata era sicuramente per liberare se stesso o la propria famiglia dall’influenza infausta.</w:t>
      </w:r>
    </w:p>
    <w:p w:rsidR="00422447" w:rsidRPr="003458F8" w:rsidRDefault="00422447" w:rsidP="00AF4FDE">
      <w:pPr>
        <w:spacing w:before="0" w:beforeAutospacing="0" w:after="0" w:afterAutospacing="0"/>
        <w:contextualSpacing/>
        <w:jc w:val="both"/>
        <w:rPr>
          <w:i w:val="0"/>
          <w:sz w:val="25"/>
          <w:szCs w:val="25"/>
        </w:rPr>
      </w:pPr>
      <w:r w:rsidRPr="003458F8">
        <w:rPr>
          <w:i w:val="0"/>
          <w:sz w:val="25"/>
          <w:szCs w:val="25"/>
        </w:rPr>
        <w:t xml:space="preserve">Qualcosa o qualcuno aveva fatto scomparire o aveva preso Mary </w:t>
      </w:r>
      <w:proofErr w:type="spellStart"/>
      <w:r w:rsidRPr="003458F8">
        <w:rPr>
          <w:i w:val="0"/>
          <w:sz w:val="25"/>
          <w:szCs w:val="25"/>
        </w:rPr>
        <w:t>Ann</w:t>
      </w:r>
      <w:proofErr w:type="spellEnd"/>
      <w:r w:rsidRPr="003458F8">
        <w:rPr>
          <w:i w:val="0"/>
          <w:sz w:val="25"/>
          <w:szCs w:val="25"/>
        </w:rPr>
        <w:t>; una sorta di complotto l’aveva tolta di mezzo perché capace di rispondere alle mie domande.</w:t>
      </w:r>
    </w:p>
    <w:p w:rsidR="00DD266B" w:rsidRPr="003458F8" w:rsidRDefault="00422447" w:rsidP="00AF4FDE">
      <w:pPr>
        <w:spacing w:before="0" w:beforeAutospacing="0" w:after="0" w:afterAutospacing="0"/>
        <w:contextualSpacing/>
        <w:jc w:val="both"/>
        <w:rPr>
          <w:i w:val="0"/>
          <w:sz w:val="25"/>
          <w:szCs w:val="25"/>
        </w:rPr>
      </w:pPr>
      <w:r w:rsidRPr="003458F8">
        <w:rPr>
          <w:i w:val="0"/>
          <w:sz w:val="25"/>
          <w:szCs w:val="25"/>
        </w:rPr>
        <w:t>Andai a ripescare le due scatole che nessuno aveva toccato per risistemare i fogli. Presi il letto dal giardino fingendo di non notare il cuscino oramai abbandonato nell’erba come un oggetto di quotidiana spazzatura.</w:t>
      </w:r>
      <w:r w:rsidR="00C66DE2" w:rsidRPr="003458F8">
        <w:rPr>
          <w:i w:val="0"/>
          <w:sz w:val="25"/>
          <w:szCs w:val="25"/>
        </w:rPr>
        <w:t xml:space="preserve"> </w:t>
      </w:r>
      <w:r w:rsidR="00DD2EC7" w:rsidRPr="003458F8">
        <w:rPr>
          <w:i w:val="0"/>
          <w:sz w:val="25"/>
          <w:szCs w:val="25"/>
        </w:rPr>
        <w:t xml:space="preserve">Charlie non era ancora ricomparso e avrei voluto raccontargli gli ultimi avvenimenti. </w:t>
      </w:r>
      <w:r w:rsidR="004E3B54" w:rsidRPr="003458F8">
        <w:rPr>
          <w:i w:val="0"/>
          <w:sz w:val="25"/>
          <w:szCs w:val="25"/>
        </w:rPr>
        <w:t>Poiché</w:t>
      </w:r>
      <w:r w:rsidR="00DD2EC7" w:rsidRPr="003458F8">
        <w:rPr>
          <w:i w:val="0"/>
          <w:sz w:val="25"/>
          <w:szCs w:val="25"/>
        </w:rPr>
        <w:t xml:space="preserve"> il cellulare non lo </w:t>
      </w:r>
      <w:r w:rsidR="00FD0DB4" w:rsidRPr="003458F8">
        <w:rPr>
          <w:i w:val="0"/>
          <w:sz w:val="25"/>
          <w:szCs w:val="25"/>
        </w:rPr>
        <w:t>raggiungeva,</w:t>
      </w:r>
      <w:r w:rsidR="00DD2EC7" w:rsidRPr="003458F8">
        <w:rPr>
          <w:i w:val="0"/>
          <w:sz w:val="25"/>
          <w:szCs w:val="25"/>
        </w:rPr>
        <w:t xml:space="preserve"> mi promisi di andare a trovare la moglie per capirne di più.</w:t>
      </w:r>
    </w:p>
    <w:p w:rsidR="00952E3F" w:rsidRPr="003458F8" w:rsidRDefault="00DD2EC7" w:rsidP="00AF4FDE">
      <w:pPr>
        <w:spacing w:before="0" w:beforeAutospacing="0" w:after="0" w:afterAutospacing="0"/>
        <w:contextualSpacing/>
        <w:jc w:val="both"/>
        <w:rPr>
          <w:i w:val="0"/>
          <w:sz w:val="25"/>
          <w:szCs w:val="25"/>
        </w:rPr>
      </w:pPr>
      <w:r w:rsidRPr="003458F8">
        <w:rPr>
          <w:i w:val="0"/>
          <w:sz w:val="25"/>
          <w:szCs w:val="25"/>
        </w:rPr>
        <w:t xml:space="preserve">“No </w:t>
      </w:r>
      <w:proofErr w:type="spellStart"/>
      <w:r w:rsidRPr="003458F8">
        <w:rPr>
          <w:i w:val="0"/>
          <w:sz w:val="25"/>
          <w:szCs w:val="25"/>
        </w:rPr>
        <w:t>Armet</w:t>
      </w:r>
      <w:proofErr w:type="spellEnd"/>
      <w:r w:rsidRPr="003458F8">
        <w:rPr>
          <w:i w:val="0"/>
          <w:sz w:val="25"/>
          <w:szCs w:val="25"/>
        </w:rPr>
        <w:t>, non ci siamo lasciati, è partito per non so dove con pochi dollari in tasca e la pistola. Non saprei</w:t>
      </w:r>
      <w:r w:rsidR="003F2D98" w:rsidRPr="003458F8">
        <w:rPr>
          <w:i w:val="0"/>
          <w:sz w:val="25"/>
          <w:szCs w:val="25"/>
        </w:rPr>
        <w:t xml:space="preserve"> in quale guaio si sia messo. M</w:t>
      </w:r>
      <w:r w:rsidRPr="003458F8">
        <w:rPr>
          <w:i w:val="0"/>
          <w:sz w:val="25"/>
          <w:szCs w:val="25"/>
        </w:rPr>
        <w:t>i</w:t>
      </w:r>
      <w:r w:rsidR="00D91C9D" w:rsidRPr="003458F8">
        <w:rPr>
          <w:i w:val="0"/>
          <w:sz w:val="25"/>
          <w:szCs w:val="25"/>
        </w:rPr>
        <w:t xml:space="preserve"> aveva</w:t>
      </w:r>
      <w:r w:rsidRPr="003458F8">
        <w:rPr>
          <w:i w:val="0"/>
          <w:sz w:val="25"/>
          <w:szCs w:val="25"/>
        </w:rPr>
        <w:t xml:space="preserve"> detto però che era una cosa legata al </w:t>
      </w:r>
      <w:proofErr w:type="spellStart"/>
      <w:r w:rsidRPr="003458F8">
        <w:rPr>
          <w:i w:val="0"/>
          <w:sz w:val="25"/>
          <w:szCs w:val="25"/>
        </w:rPr>
        <w:t>Dolphin</w:t>
      </w:r>
      <w:proofErr w:type="spellEnd"/>
      <w:r w:rsidRPr="003458F8">
        <w:rPr>
          <w:i w:val="0"/>
          <w:sz w:val="25"/>
          <w:szCs w:val="25"/>
        </w:rPr>
        <w:t xml:space="preserve"> </w:t>
      </w:r>
      <w:r w:rsidR="00D91C9D" w:rsidRPr="003458F8">
        <w:rPr>
          <w:i w:val="0"/>
          <w:sz w:val="25"/>
          <w:szCs w:val="25"/>
        </w:rPr>
        <w:t>e</w:t>
      </w:r>
      <w:r w:rsidRPr="003458F8">
        <w:rPr>
          <w:i w:val="0"/>
          <w:sz w:val="25"/>
          <w:szCs w:val="25"/>
        </w:rPr>
        <w:t xml:space="preserve"> un certo Conrad</w:t>
      </w:r>
      <w:r w:rsidR="0062416F">
        <w:rPr>
          <w:i w:val="0"/>
          <w:sz w:val="25"/>
          <w:szCs w:val="25"/>
        </w:rPr>
        <w:t>.”</w:t>
      </w:r>
      <w:r w:rsidR="00C66DE2" w:rsidRPr="003458F8">
        <w:rPr>
          <w:i w:val="0"/>
          <w:sz w:val="25"/>
          <w:szCs w:val="25"/>
        </w:rPr>
        <w:t xml:space="preserve"> </w:t>
      </w:r>
      <w:r w:rsidR="00952E3F" w:rsidRPr="003458F8">
        <w:rPr>
          <w:i w:val="0"/>
          <w:sz w:val="25"/>
          <w:szCs w:val="25"/>
        </w:rPr>
        <w:t>Charlie stava seguendo un’altr</w:t>
      </w:r>
      <w:r w:rsidR="009778F7" w:rsidRPr="003458F8">
        <w:rPr>
          <w:i w:val="0"/>
          <w:sz w:val="25"/>
          <w:szCs w:val="25"/>
        </w:rPr>
        <w:t>a pista e pregavo il Signore che non gli accadesse nulla.</w:t>
      </w:r>
    </w:p>
    <w:p w:rsidR="00972D73" w:rsidRPr="003458F8" w:rsidRDefault="00972D73" w:rsidP="00AF4FDE">
      <w:pPr>
        <w:spacing w:before="0" w:beforeAutospacing="0" w:after="0" w:afterAutospacing="0"/>
        <w:contextualSpacing/>
        <w:jc w:val="both"/>
        <w:rPr>
          <w:i w:val="0"/>
          <w:sz w:val="25"/>
          <w:szCs w:val="25"/>
        </w:rPr>
      </w:pPr>
      <w:r w:rsidRPr="003458F8">
        <w:rPr>
          <w:i w:val="0"/>
          <w:sz w:val="25"/>
          <w:szCs w:val="25"/>
        </w:rPr>
        <w:t xml:space="preserve">Con l’orecchino di Mary </w:t>
      </w:r>
      <w:proofErr w:type="spellStart"/>
      <w:r w:rsidRPr="003458F8">
        <w:rPr>
          <w:i w:val="0"/>
          <w:sz w:val="25"/>
          <w:szCs w:val="25"/>
        </w:rPr>
        <w:t>Ann</w:t>
      </w:r>
      <w:proofErr w:type="spellEnd"/>
      <w:r w:rsidRPr="003458F8">
        <w:rPr>
          <w:i w:val="0"/>
          <w:sz w:val="25"/>
          <w:szCs w:val="25"/>
        </w:rPr>
        <w:t xml:space="preserve"> in tasca come portafortuna</w:t>
      </w:r>
      <w:r w:rsidR="00FD0DB4" w:rsidRPr="003458F8">
        <w:rPr>
          <w:i w:val="0"/>
          <w:sz w:val="25"/>
          <w:szCs w:val="25"/>
        </w:rPr>
        <w:t>,</w:t>
      </w:r>
      <w:r w:rsidRPr="003458F8">
        <w:rPr>
          <w:i w:val="0"/>
          <w:sz w:val="25"/>
          <w:szCs w:val="25"/>
        </w:rPr>
        <w:t xml:space="preserve"> continuai le mie indagini cercando di documentarmi nella biblioteca della città.</w:t>
      </w:r>
    </w:p>
    <w:p w:rsidR="00972D73" w:rsidRPr="003458F8" w:rsidRDefault="00972D73" w:rsidP="00AF4FDE">
      <w:pPr>
        <w:spacing w:before="0" w:beforeAutospacing="0" w:after="0" w:afterAutospacing="0"/>
        <w:contextualSpacing/>
        <w:jc w:val="both"/>
        <w:rPr>
          <w:i w:val="0"/>
          <w:sz w:val="25"/>
          <w:szCs w:val="25"/>
        </w:rPr>
      </w:pPr>
      <w:r w:rsidRPr="003458F8">
        <w:rPr>
          <w:i w:val="0"/>
          <w:sz w:val="25"/>
          <w:szCs w:val="25"/>
        </w:rPr>
        <w:t xml:space="preserve">Avevo quasi esaurito il mio interesse per la prima pigna di articoli, </w:t>
      </w:r>
      <w:r w:rsidR="00C66DE2" w:rsidRPr="003458F8">
        <w:rPr>
          <w:i w:val="0"/>
          <w:sz w:val="25"/>
          <w:szCs w:val="25"/>
        </w:rPr>
        <w:t xml:space="preserve">stando </w:t>
      </w:r>
      <w:r w:rsidRPr="003458F8">
        <w:rPr>
          <w:i w:val="0"/>
          <w:sz w:val="25"/>
          <w:szCs w:val="25"/>
        </w:rPr>
        <w:t xml:space="preserve">fermo </w:t>
      </w:r>
      <w:r w:rsidR="00FD0DB4" w:rsidRPr="003458F8">
        <w:rPr>
          <w:i w:val="0"/>
          <w:sz w:val="25"/>
          <w:szCs w:val="25"/>
        </w:rPr>
        <w:t>a</w:t>
      </w:r>
      <w:r w:rsidRPr="003458F8">
        <w:rPr>
          <w:i w:val="0"/>
          <w:sz w:val="25"/>
          <w:szCs w:val="25"/>
        </w:rPr>
        <w:t xml:space="preserve"> un avvenimento molto curioso.</w:t>
      </w:r>
    </w:p>
    <w:p w:rsidR="00833181" w:rsidRPr="003458F8" w:rsidRDefault="00833181" w:rsidP="00AF4FDE">
      <w:pPr>
        <w:spacing w:before="0" w:beforeAutospacing="0" w:after="0" w:afterAutospacing="0"/>
        <w:contextualSpacing/>
        <w:jc w:val="both"/>
        <w:rPr>
          <w:i w:val="0"/>
          <w:sz w:val="25"/>
          <w:szCs w:val="25"/>
        </w:rPr>
      </w:pPr>
    </w:p>
    <w:p w:rsidR="00ED3041" w:rsidRPr="003458F8" w:rsidRDefault="00270169" w:rsidP="00AF4FDE">
      <w:pPr>
        <w:spacing w:before="0" w:beforeAutospacing="0" w:after="0" w:afterAutospacing="0"/>
        <w:contextualSpacing/>
        <w:jc w:val="both"/>
        <w:rPr>
          <w:i w:val="0"/>
          <w:sz w:val="25"/>
          <w:szCs w:val="25"/>
        </w:rPr>
      </w:pPr>
      <w:r w:rsidRPr="003458F8">
        <w:rPr>
          <w:i w:val="0"/>
          <w:sz w:val="25"/>
          <w:szCs w:val="25"/>
        </w:rPr>
        <w:t xml:space="preserve">Di questa vicenda so ben poco, in verità mi ritrovo a commentare, o meglio decifrare tre fogli, di cui due articoli del </w:t>
      </w:r>
      <w:proofErr w:type="spellStart"/>
      <w:r w:rsidRPr="003458F8">
        <w:rPr>
          <w:i w:val="0"/>
          <w:sz w:val="25"/>
          <w:szCs w:val="25"/>
        </w:rPr>
        <w:t>Sun</w:t>
      </w:r>
      <w:proofErr w:type="spellEnd"/>
      <w:r w:rsidRPr="003458F8">
        <w:rPr>
          <w:i w:val="0"/>
          <w:sz w:val="25"/>
          <w:szCs w:val="25"/>
        </w:rPr>
        <w:t xml:space="preserve">, e un comunicato della Marina Militare che doveva essere spedito </w:t>
      </w:r>
      <w:r w:rsidR="004E3B54" w:rsidRPr="003458F8">
        <w:rPr>
          <w:i w:val="0"/>
          <w:sz w:val="25"/>
          <w:szCs w:val="25"/>
        </w:rPr>
        <w:t>a</w:t>
      </w:r>
      <w:r w:rsidRPr="003458F8">
        <w:rPr>
          <w:i w:val="0"/>
          <w:sz w:val="25"/>
          <w:szCs w:val="25"/>
        </w:rPr>
        <w:t xml:space="preserve"> una certa </w:t>
      </w:r>
      <w:proofErr w:type="spellStart"/>
      <w:r w:rsidRPr="003458F8">
        <w:rPr>
          <w:i w:val="0"/>
          <w:sz w:val="25"/>
          <w:szCs w:val="25"/>
        </w:rPr>
        <w:t>Anghelina</w:t>
      </w:r>
      <w:proofErr w:type="spellEnd"/>
      <w:r w:rsidRPr="003458F8">
        <w:rPr>
          <w:i w:val="0"/>
          <w:sz w:val="25"/>
          <w:szCs w:val="25"/>
        </w:rPr>
        <w:t xml:space="preserve"> </w:t>
      </w:r>
      <w:proofErr w:type="spellStart"/>
      <w:r w:rsidRPr="003458F8">
        <w:rPr>
          <w:i w:val="0"/>
          <w:sz w:val="25"/>
          <w:szCs w:val="25"/>
        </w:rPr>
        <w:t>Dedios</w:t>
      </w:r>
      <w:proofErr w:type="spellEnd"/>
      <w:r w:rsidRPr="003458F8">
        <w:rPr>
          <w:i w:val="0"/>
          <w:sz w:val="25"/>
          <w:szCs w:val="25"/>
        </w:rPr>
        <w:t xml:space="preserve"> ma che tornò al mittente</w:t>
      </w:r>
      <w:r w:rsidR="00BF1C49" w:rsidRPr="003458F8">
        <w:rPr>
          <w:i w:val="0"/>
          <w:sz w:val="25"/>
          <w:szCs w:val="25"/>
        </w:rPr>
        <w:t>,</w:t>
      </w:r>
      <w:r w:rsidRPr="003458F8">
        <w:rPr>
          <w:i w:val="0"/>
          <w:sz w:val="25"/>
          <w:szCs w:val="25"/>
        </w:rPr>
        <w:t xml:space="preserve"> col timbro </w:t>
      </w:r>
      <w:r w:rsidR="00BF1C49" w:rsidRPr="003458F8">
        <w:rPr>
          <w:i w:val="0"/>
          <w:sz w:val="25"/>
          <w:szCs w:val="25"/>
        </w:rPr>
        <w:t xml:space="preserve">postale </w:t>
      </w:r>
      <w:r w:rsidRPr="003458F8">
        <w:rPr>
          <w:i w:val="0"/>
          <w:sz w:val="25"/>
          <w:szCs w:val="25"/>
        </w:rPr>
        <w:t xml:space="preserve">di Città del Messico destinatario sconosciuto. I primi due fogli </w:t>
      </w:r>
      <w:r w:rsidR="00FD0DB4" w:rsidRPr="003458F8">
        <w:rPr>
          <w:i w:val="0"/>
          <w:sz w:val="25"/>
          <w:szCs w:val="25"/>
        </w:rPr>
        <w:t xml:space="preserve">avevano </w:t>
      </w:r>
      <w:r w:rsidRPr="003458F8">
        <w:rPr>
          <w:i w:val="0"/>
          <w:sz w:val="25"/>
          <w:szCs w:val="25"/>
        </w:rPr>
        <w:t>sessanta righe ciascuno</w:t>
      </w:r>
      <w:r w:rsidR="00FD0DB4" w:rsidRPr="003458F8">
        <w:rPr>
          <w:i w:val="0"/>
          <w:sz w:val="25"/>
          <w:szCs w:val="25"/>
        </w:rPr>
        <w:t xml:space="preserve"> e</w:t>
      </w:r>
      <w:r w:rsidRPr="003458F8">
        <w:rPr>
          <w:i w:val="0"/>
          <w:sz w:val="25"/>
          <w:szCs w:val="25"/>
        </w:rPr>
        <w:t xml:space="preserve"> parlano di una piccola imbarcazione partita dalla Baia del </w:t>
      </w:r>
      <w:proofErr w:type="spellStart"/>
      <w:r w:rsidRPr="003458F8">
        <w:rPr>
          <w:i w:val="0"/>
          <w:sz w:val="25"/>
          <w:szCs w:val="25"/>
        </w:rPr>
        <w:t>Ray</w:t>
      </w:r>
      <w:proofErr w:type="spellEnd"/>
      <w:r w:rsidRPr="003458F8">
        <w:rPr>
          <w:i w:val="0"/>
          <w:sz w:val="25"/>
          <w:szCs w:val="25"/>
        </w:rPr>
        <w:t xml:space="preserve"> il 17 luglio del 2005. </w:t>
      </w:r>
    </w:p>
    <w:p w:rsidR="00A96B1B" w:rsidRDefault="00270169" w:rsidP="00AF4FDE">
      <w:pPr>
        <w:spacing w:before="0" w:beforeAutospacing="0" w:after="0" w:afterAutospacing="0"/>
        <w:contextualSpacing/>
        <w:jc w:val="both"/>
        <w:rPr>
          <w:i w:val="0"/>
          <w:sz w:val="25"/>
          <w:szCs w:val="25"/>
        </w:rPr>
      </w:pPr>
      <w:r w:rsidRPr="003458F8">
        <w:rPr>
          <w:i w:val="0"/>
          <w:sz w:val="25"/>
          <w:szCs w:val="25"/>
        </w:rPr>
        <w:t>A bordo cinque persone più lo skipper. L’i</w:t>
      </w:r>
      <w:r w:rsidR="00BF1C49" w:rsidRPr="003458F8">
        <w:rPr>
          <w:i w:val="0"/>
          <w:sz w:val="25"/>
          <w:szCs w:val="25"/>
        </w:rPr>
        <w:t xml:space="preserve">mbarcazione era diretta a </w:t>
      </w:r>
      <w:proofErr w:type="spellStart"/>
      <w:r w:rsidR="00BF1C49" w:rsidRPr="003458F8">
        <w:rPr>
          <w:i w:val="0"/>
          <w:sz w:val="25"/>
          <w:szCs w:val="25"/>
        </w:rPr>
        <w:t>Samanà</w:t>
      </w:r>
      <w:proofErr w:type="spellEnd"/>
      <w:r w:rsidRPr="003458F8">
        <w:rPr>
          <w:i w:val="0"/>
          <w:sz w:val="25"/>
          <w:szCs w:val="25"/>
        </w:rPr>
        <w:t xml:space="preserve"> </w:t>
      </w:r>
      <w:r w:rsidR="00FD0DB4" w:rsidRPr="003458F8">
        <w:rPr>
          <w:i w:val="0"/>
          <w:sz w:val="25"/>
          <w:szCs w:val="25"/>
        </w:rPr>
        <w:t>e</w:t>
      </w:r>
      <w:r w:rsidRPr="003458F8">
        <w:rPr>
          <w:i w:val="0"/>
          <w:sz w:val="25"/>
          <w:szCs w:val="25"/>
        </w:rPr>
        <w:t xml:space="preserve"> il tempo per i prossimi sette giorni era vento calmo, mare piatto e cielo senza nuvole. </w:t>
      </w:r>
    </w:p>
    <w:p w:rsidR="00790610" w:rsidRPr="003458F8" w:rsidRDefault="00270169" w:rsidP="00AF4FDE">
      <w:pPr>
        <w:spacing w:before="0" w:beforeAutospacing="0" w:after="0" w:afterAutospacing="0"/>
        <w:contextualSpacing/>
        <w:jc w:val="both"/>
        <w:rPr>
          <w:i w:val="0"/>
          <w:sz w:val="25"/>
          <w:szCs w:val="25"/>
        </w:rPr>
      </w:pPr>
      <w:r w:rsidRPr="003458F8">
        <w:rPr>
          <w:i w:val="0"/>
          <w:sz w:val="25"/>
          <w:szCs w:val="25"/>
        </w:rPr>
        <w:t xml:space="preserve">La famiglia che aveva noleggiato l’imbarcazione si chiamava </w:t>
      </w:r>
      <w:proofErr w:type="spellStart"/>
      <w:r w:rsidRPr="003458F8">
        <w:rPr>
          <w:i w:val="0"/>
          <w:sz w:val="25"/>
          <w:szCs w:val="25"/>
        </w:rPr>
        <w:t>Dedios</w:t>
      </w:r>
      <w:proofErr w:type="spellEnd"/>
      <w:r w:rsidRPr="003458F8">
        <w:rPr>
          <w:i w:val="0"/>
          <w:sz w:val="25"/>
          <w:szCs w:val="25"/>
        </w:rPr>
        <w:t>, forse imprenditori messicani, sicuramente b</w:t>
      </w:r>
      <w:r w:rsidR="00790610" w:rsidRPr="003458F8">
        <w:rPr>
          <w:i w:val="0"/>
          <w:sz w:val="25"/>
          <w:szCs w:val="25"/>
        </w:rPr>
        <w:t>enestanti, che avevano portato in vacanza</w:t>
      </w:r>
      <w:r w:rsidRPr="003458F8">
        <w:rPr>
          <w:i w:val="0"/>
          <w:sz w:val="25"/>
          <w:szCs w:val="25"/>
        </w:rPr>
        <w:t xml:space="preserve"> le tre figlie di tredici </w:t>
      </w:r>
      <w:r w:rsidR="003E5FB9" w:rsidRPr="003458F8">
        <w:rPr>
          <w:i w:val="0"/>
          <w:sz w:val="25"/>
          <w:szCs w:val="25"/>
        </w:rPr>
        <w:t>Martha, Maria di</w:t>
      </w:r>
      <w:r w:rsidR="00A96B1B">
        <w:rPr>
          <w:i w:val="0"/>
          <w:sz w:val="25"/>
          <w:szCs w:val="25"/>
        </w:rPr>
        <w:t xml:space="preserve"> sedici anni</w:t>
      </w:r>
      <w:r w:rsidRPr="003458F8">
        <w:rPr>
          <w:i w:val="0"/>
          <w:sz w:val="25"/>
          <w:szCs w:val="25"/>
        </w:rPr>
        <w:t xml:space="preserve"> e la più piccola </w:t>
      </w:r>
      <w:r w:rsidR="003E5FB9" w:rsidRPr="003458F8">
        <w:rPr>
          <w:i w:val="0"/>
          <w:sz w:val="25"/>
          <w:szCs w:val="25"/>
        </w:rPr>
        <w:t xml:space="preserve">Fortuna </w:t>
      </w:r>
      <w:r w:rsidRPr="003458F8">
        <w:rPr>
          <w:i w:val="0"/>
          <w:sz w:val="25"/>
          <w:szCs w:val="25"/>
        </w:rPr>
        <w:t xml:space="preserve">di cinque. </w:t>
      </w:r>
    </w:p>
    <w:p w:rsidR="00270169" w:rsidRPr="003458F8" w:rsidRDefault="00270169" w:rsidP="00AF4FDE">
      <w:pPr>
        <w:spacing w:before="0" w:beforeAutospacing="0" w:after="0" w:afterAutospacing="0"/>
        <w:contextualSpacing/>
        <w:jc w:val="both"/>
        <w:rPr>
          <w:i w:val="0"/>
          <w:sz w:val="25"/>
          <w:szCs w:val="25"/>
        </w:rPr>
      </w:pPr>
      <w:r w:rsidRPr="003458F8">
        <w:rPr>
          <w:i w:val="0"/>
          <w:sz w:val="25"/>
          <w:szCs w:val="25"/>
        </w:rPr>
        <w:t>La barca sulla quale navigavano si chiamava Alceste. Dopo nove giorni</w:t>
      </w:r>
      <w:r w:rsidR="002D6921" w:rsidRPr="003458F8">
        <w:rPr>
          <w:i w:val="0"/>
          <w:sz w:val="25"/>
          <w:szCs w:val="25"/>
        </w:rPr>
        <w:t>,</w:t>
      </w:r>
      <w:r w:rsidRPr="003458F8">
        <w:rPr>
          <w:i w:val="0"/>
          <w:sz w:val="25"/>
          <w:szCs w:val="25"/>
        </w:rPr>
        <w:t xml:space="preserve"> a meno di tre miglia dalla costa</w:t>
      </w:r>
      <w:r w:rsidR="002D6921" w:rsidRPr="003458F8">
        <w:rPr>
          <w:i w:val="0"/>
          <w:sz w:val="25"/>
          <w:szCs w:val="25"/>
        </w:rPr>
        <w:t>,</w:t>
      </w:r>
      <w:r w:rsidRPr="003458F8">
        <w:rPr>
          <w:i w:val="0"/>
          <w:sz w:val="25"/>
          <w:szCs w:val="25"/>
        </w:rPr>
        <w:t xml:space="preserve"> la guardia costiera trovò </w:t>
      </w:r>
      <w:r w:rsidR="001E4411" w:rsidRPr="003458F8">
        <w:rPr>
          <w:i w:val="0"/>
          <w:sz w:val="25"/>
          <w:szCs w:val="25"/>
        </w:rPr>
        <w:t xml:space="preserve">un relitto che </w:t>
      </w:r>
      <w:r w:rsidR="00FD0DB4" w:rsidRPr="003458F8">
        <w:rPr>
          <w:i w:val="0"/>
          <w:sz w:val="25"/>
          <w:szCs w:val="25"/>
        </w:rPr>
        <w:t>galleggiava,</w:t>
      </w:r>
      <w:r w:rsidR="001E4411" w:rsidRPr="003458F8">
        <w:rPr>
          <w:i w:val="0"/>
          <w:sz w:val="25"/>
          <w:szCs w:val="25"/>
        </w:rPr>
        <w:t xml:space="preserve"> appena</w:t>
      </w:r>
      <w:r w:rsidR="00790610" w:rsidRPr="003458F8">
        <w:rPr>
          <w:i w:val="0"/>
          <w:sz w:val="25"/>
          <w:szCs w:val="25"/>
        </w:rPr>
        <w:t>,</w:t>
      </w:r>
      <w:r w:rsidR="001E4411" w:rsidRPr="003458F8">
        <w:rPr>
          <w:i w:val="0"/>
          <w:sz w:val="25"/>
          <w:szCs w:val="25"/>
        </w:rPr>
        <w:t xml:space="preserve"> e con nessuno a bordo, o almeno così sembrò dopo una prima ispezione del tenente Jordan Grey, ritiratosi dalla marina sei mesi dopo in condizioni di salute spaventose.</w:t>
      </w:r>
    </w:p>
    <w:p w:rsidR="00A96B1B" w:rsidRDefault="00A96B1B" w:rsidP="00AF4FDE">
      <w:pPr>
        <w:spacing w:before="0" w:beforeAutospacing="0" w:after="0" w:afterAutospacing="0"/>
        <w:contextualSpacing/>
        <w:jc w:val="both"/>
        <w:rPr>
          <w:i w:val="0"/>
          <w:sz w:val="25"/>
          <w:szCs w:val="25"/>
        </w:rPr>
      </w:pPr>
    </w:p>
    <w:p w:rsidR="003E5FB9" w:rsidRPr="003458F8" w:rsidRDefault="00790610" w:rsidP="00AF4FDE">
      <w:pPr>
        <w:spacing w:before="0" w:beforeAutospacing="0" w:after="0" w:afterAutospacing="0"/>
        <w:contextualSpacing/>
        <w:jc w:val="both"/>
        <w:rPr>
          <w:i w:val="0"/>
          <w:sz w:val="25"/>
          <w:szCs w:val="25"/>
        </w:rPr>
      </w:pPr>
      <w:r w:rsidRPr="003458F8">
        <w:rPr>
          <w:i w:val="0"/>
          <w:sz w:val="25"/>
          <w:szCs w:val="25"/>
        </w:rPr>
        <w:t xml:space="preserve">Dal racconto di questi e dalla successiva indagine degli altri guardia coste ne uscì un rapporto breve: </w:t>
      </w:r>
    </w:p>
    <w:p w:rsidR="003E5FB9" w:rsidRPr="003458F8" w:rsidRDefault="003E5FB9" w:rsidP="00AF4FDE">
      <w:pPr>
        <w:spacing w:before="0" w:beforeAutospacing="0" w:after="0" w:afterAutospacing="0"/>
        <w:contextualSpacing/>
        <w:jc w:val="both"/>
        <w:rPr>
          <w:i w:val="0"/>
          <w:sz w:val="25"/>
          <w:szCs w:val="25"/>
        </w:rPr>
      </w:pPr>
    </w:p>
    <w:p w:rsidR="007B5A6F" w:rsidRPr="003458F8" w:rsidRDefault="007B5A6F" w:rsidP="00AF4FDE">
      <w:pPr>
        <w:spacing w:before="0" w:beforeAutospacing="0" w:after="0" w:afterAutospacing="0"/>
        <w:contextualSpacing/>
        <w:jc w:val="both"/>
        <w:rPr>
          <w:sz w:val="25"/>
          <w:szCs w:val="25"/>
        </w:rPr>
      </w:pPr>
    </w:p>
    <w:p w:rsidR="007B5A6F" w:rsidRPr="003458F8" w:rsidRDefault="007B5A6F" w:rsidP="00AF4FDE">
      <w:pPr>
        <w:spacing w:before="0" w:beforeAutospacing="0" w:after="0" w:afterAutospacing="0"/>
        <w:contextualSpacing/>
        <w:jc w:val="both"/>
        <w:rPr>
          <w:sz w:val="25"/>
          <w:szCs w:val="25"/>
        </w:rPr>
      </w:pPr>
    </w:p>
    <w:p w:rsidR="003E5FB9" w:rsidRPr="003458F8" w:rsidRDefault="003E5FB9" w:rsidP="00A96B1B">
      <w:pPr>
        <w:spacing w:before="0" w:beforeAutospacing="0" w:after="0" w:afterAutospacing="0"/>
        <w:contextualSpacing/>
        <w:jc w:val="right"/>
        <w:rPr>
          <w:sz w:val="25"/>
          <w:szCs w:val="25"/>
        </w:rPr>
      </w:pPr>
      <w:r w:rsidRPr="003458F8">
        <w:rPr>
          <w:sz w:val="25"/>
          <w:szCs w:val="25"/>
        </w:rPr>
        <w:t>Rapporto del Tene</w:t>
      </w:r>
      <w:r w:rsidR="0027015A" w:rsidRPr="003458F8">
        <w:rPr>
          <w:sz w:val="25"/>
          <w:szCs w:val="25"/>
        </w:rPr>
        <w:t>n</w:t>
      </w:r>
      <w:r w:rsidRPr="003458F8">
        <w:rPr>
          <w:sz w:val="25"/>
          <w:szCs w:val="25"/>
        </w:rPr>
        <w:t xml:space="preserve">te Jordan Grey </w:t>
      </w:r>
    </w:p>
    <w:p w:rsidR="009F4AB0" w:rsidRPr="003458F8" w:rsidRDefault="009F4AB0" w:rsidP="00A96B1B">
      <w:pPr>
        <w:spacing w:before="0" w:beforeAutospacing="0" w:after="0" w:afterAutospacing="0"/>
        <w:contextualSpacing/>
        <w:jc w:val="right"/>
        <w:rPr>
          <w:sz w:val="25"/>
          <w:szCs w:val="25"/>
        </w:rPr>
      </w:pPr>
      <w:r w:rsidRPr="003458F8">
        <w:rPr>
          <w:sz w:val="25"/>
          <w:szCs w:val="25"/>
        </w:rPr>
        <w:t>nr. 1889/05</w:t>
      </w:r>
    </w:p>
    <w:p w:rsidR="00A96B1B" w:rsidRDefault="00A96B1B" w:rsidP="00A96B1B">
      <w:pPr>
        <w:spacing w:before="0" w:beforeAutospacing="0" w:after="0" w:afterAutospacing="0"/>
        <w:contextualSpacing/>
        <w:rPr>
          <w:sz w:val="25"/>
          <w:szCs w:val="25"/>
        </w:rPr>
      </w:pPr>
    </w:p>
    <w:p w:rsidR="003E5FB9" w:rsidRPr="003458F8" w:rsidRDefault="009F4AB0" w:rsidP="00A96B1B">
      <w:pPr>
        <w:spacing w:before="0" w:beforeAutospacing="0" w:after="0" w:afterAutospacing="0"/>
        <w:contextualSpacing/>
        <w:rPr>
          <w:sz w:val="25"/>
          <w:szCs w:val="25"/>
        </w:rPr>
      </w:pPr>
      <w:r w:rsidRPr="003458F8">
        <w:rPr>
          <w:sz w:val="25"/>
          <w:szCs w:val="25"/>
        </w:rPr>
        <w:t>M</w:t>
      </w:r>
      <w:r w:rsidR="003E5FB9" w:rsidRPr="003458F8">
        <w:rPr>
          <w:sz w:val="25"/>
          <w:szCs w:val="25"/>
        </w:rPr>
        <w:t>arina Militare degli Stati Uniti d’America</w:t>
      </w:r>
    </w:p>
    <w:p w:rsidR="009F4AB0" w:rsidRPr="003458F8" w:rsidRDefault="009F4AB0" w:rsidP="00AF4FDE">
      <w:pPr>
        <w:spacing w:before="0" w:beforeAutospacing="0" w:after="0" w:afterAutospacing="0"/>
        <w:contextualSpacing/>
        <w:jc w:val="both"/>
        <w:rPr>
          <w:sz w:val="25"/>
          <w:szCs w:val="25"/>
        </w:rPr>
      </w:pPr>
    </w:p>
    <w:p w:rsidR="003E5FB9" w:rsidRPr="003458F8" w:rsidRDefault="003E5FB9" w:rsidP="00AF4FDE">
      <w:pPr>
        <w:spacing w:before="0" w:beforeAutospacing="0" w:after="0" w:afterAutospacing="0"/>
        <w:contextualSpacing/>
        <w:jc w:val="both"/>
        <w:rPr>
          <w:sz w:val="25"/>
          <w:szCs w:val="25"/>
        </w:rPr>
      </w:pPr>
    </w:p>
    <w:p w:rsidR="00790610" w:rsidRPr="003458F8" w:rsidRDefault="00BA4F54" w:rsidP="00AF4FDE">
      <w:pPr>
        <w:spacing w:before="0" w:beforeAutospacing="0" w:after="0" w:afterAutospacing="0"/>
        <w:contextualSpacing/>
        <w:jc w:val="both"/>
        <w:rPr>
          <w:sz w:val="25"/>
          <w:szCs w:val="25"/>
        </w:rPr>
      </w:pPr>
      <w:r>
        <w:rPr>
          <w:sz w:val="25"/>
          <w:szCs w:val="25"/>
        </w:rPr>
        <w:t>“</w:t>
      </w:r>
      <w:r w:rsidR="00790610" w:rsidRPr="003458F8">
        <w:rPr>
          <w:sz w:val="25"/>
          <w:szCs w:val="25"/>
        </w:rPr>
        <w:t>Oggi, 26 Agosto</w:t>
      </w:r>
      <w:r w:rsidR="00A96B1B">
        <w:rPr>
          <w:sz w:val="25"/>
          <w:szCs w:val="25"/>
        </w:rPr>
        <w:t xml:space="preserve"> 2005, 01:</w:t>
      </w:r>
      <w:r w:rsidR="003E5FB9" w:rsidRPr="003458F8">
        <w:rPr>
          <w:sz w:val="25"/>
          <w:szCs w:val="25"/>
        </w:rPr>
        <w:t>05 p.m.</w:t>
      </w:r>
      <w:r w:rsidR="00790610" w:rsidRPr="003458F8">
        <w:rPr>
          <w:sz w:val="25"/>
          <w:szCs w:val="25"/>
        </w:rPr>
        <w:t>, avvistata imbarcazione a circa sette miglia s</w:t>
      </w:r>
      <w:r w:rsidR="00A96B1B">
        <w:rPr>
          <w:sz w:val="25"/>
          <w:szCs w:val="25"/>
        </w:rPr>
        <w:t xml:space="preserve">ud est dalla costa di Gold </w:t>
      </w:r>
      <w:proofErr w:type="spellStart"/>
      <w:r w:rsidR="00A96B1B">
        <w:rPr>
          <w:sz w:val="25"/>
          <w:szCs w:val="25"/>
        </w:rPr>
        <w:t>Sands</w:t>
      </w:r>
      <w:proofErr w:type="spellEnd"/>
      <w:r w:rsidR="00790610" w:rsidRPr="003458F8">
        <w:rPr>
          <w:sz w:val="25"/>
          <w:szCs w:val="25"/>
        </w:rPr>
        <w:t xml:space="preserve"> e a meno di dieci dall’Isola del Faro. La chiglia imbarca acqua copiosamente eppure la sua resistenza è quasi miracolosa. Segni di devastazione ovunque. Alcun passeggero superstite. Tutti i salvagente legati nella rimessa e la radio sembra manomessa.</w:t>
      </w:r>
      <w:r w:rsidR="003E5FB9" w:rsidRPr="003458F8">
        <w:rPr>
          <w:sz w:val="25"/>
          <w:szCs w:val="25"/>
        </w:rPr>
        <w:t xml:space="preserve"> Sopra la </w:t>
      </w:r>
      <w:r w:rsidR="00FD0DB4" w:rsidRPr="003458F8">
        <w:rPr>
          <w:sz w:val="25"/>
          <w:szCs w:val="25"/>
        </w:rPr>
        <w:t>cambusa, una</w:t>
      </w:r>
      <w:r w:rsidR="003E5FB9" w:rsidRPr="003458F8">
        <w:rPr>
          <w:sz w:val="25"/>
          <w:szCs w:val="25"/>
        </w:rPr>
        <w:t xml:space="preserve"> </w:t>
      </w:r>
      <w:r w:rsidR="00FD0DB4" w:rsidRPr="003458F8">
        <w:rPr>
          <w:sz w:val="25"/>
          <w:szCs w:val="25"/>
        </w:rPr>
        <w:t>sorta, un</w:t>
      </w:r>
      <w:r w:rsidR="003E5FB9" w:rsidRPr="003458F8">
        <w:rPr>
          <w:sz w:val="25"/>
          <w:szCs w:val="25"/>
        </w:rPr>
        <w:t xml:space="preserve"> fuoco rudimentale fatto con pezzi credo dei mobili della cucina. Ci sono resti tra le ceneri di legno carbonizzato. I suppellettili sono pochi o nulli. Trovato uno zainetto a fiori rosa</w:t>
      </w:r>
      <w:r w:rsidR="00B42D75" w:rsidRPr="003458F8">
        <w:rPr>
          <w:sz w:val="25"/>
          <w:szCs w:val="25"/>
        </w:rPr>
        <w:t>,</w:t>
      </w:r>
      <w:r w:rsidR="003E5FB9" w:rsidRPr="003458F8">
        <w:rPr>
          <w:sz w:val="25"/>
          <w:szCs w:val="25"/>
        </w:rPr>
        <w:t xml:space="preserve"> vuoto, </w:t>
      </w:r>
      <w:r w:rsidR="00B42D75" w:rsidRPr="003458F8">
        <w:rPr>
          <w:sz w:val="25"/>
          <w:szCs w:val="25"/>
        </w:rPr>
        <w:t xml:space="preserve">e </w:t>
      </w:r>
      <w:r w:rsidR="003E5FB9" w:rsidRPr="003458F8">
        <w:rPr>
          <w:sz w:val="25"/>
          <w:szCs w:val="25"/>
        </w:rPr>
        <w:t xml:space="preserve">un golf con </w:t>
      </w:r>
      <w:r w:rsidR="00B42D75" w:rsidRPr="003458F8">
        <w:rPr>
          <w:sz w:val="25"/>
          <w:szCs w:val="25"/>
        </w:rPr>
        <w:t xml:space="preserve">i fori </w:t>
      </w:r>
      <w:r w:rsidR="003E5FB9" w:rsidRPr="003458F8">
        <w:rPr>
          <w:sz w:val="25"/>
          <w:szCs w:val="25"/>
        </w:rPr>
        <w:t xml:space="preserve">di </w:t>
      </w:r>
      <w:r w:rsidR="00B42D75" w:rsidRPr="003458F8">
        <w:rPr>
          <w:sz w:val="25"/>
          <w:szCs w:val="25"/>
        </w:rPr>
        <w:t xml:space="preserve">sei </w:t>
      </w:r>
      <w:r w:rsidR="003E5FB9" w:rsidRPr="003458F8">
        <w:rPr>
          <w:sz w:val="25"/>
          <w:szCs w:val="25"/>
        </w:rPr>
        <w:t>pallottole</w:t>
      </w:r>
      <w:r w:rsidR="00B42D75" w:rsidRPr="003458F8">
        <w:rPr>
          <w:sz w:val="25"/>
          <w:szCs w:val="25"/>
        </w:rPr>
        <w:t>,</w:t>
      </w:r>
      <w:r w:rsidR="003E5FB9" w:rsidRPr="003458F8">
        <w:rPr>
          <w:sz w:val="25"/>
          <w:szCs w:val="25"/>
        </w:rPr>
        <w:t xml:space="preserve"> per metà strappato, non ci sono macchie di sangue ma, dentro la cabina dei passeggeri quasi completamente allagata</w:t>
      </w:r>
      <w:r w:rsidR="00A93CB7" w:rsidRPr="003458F8">
        <w:rPr>
          <w:sz w:val="25"/>
          <w:szCs w:val="25"/>
        </w:rPr>
        <w:t>,</w:t>
      </w:r>
      <w:r w:rsidR="003E5FB9" w:rsidRPr="003458F8">
        <w:rPr>
          <w:sz w:val="25"/>
          <w:szCs w:val="25"/>
        </w:rPr>
        <w:t xml:space="preserve"> abbiamo ritrovato una bambola di porcellana senza orbite. </w:t>
      </w:r>
      <w:r w:rsidR="00A93CB7" w:rsidRPr="003458F8">
        <w:rPr>
          <w:sz w:val="25"/>
          <w:szCs w:val="25"/>
        </w:rPr>
        <w:t>L</w:t>
      </w:r>
      <w:r w:rsidR="003E5FB9" w:rsidRPr="003458F8">
        <w:rPr>
          <w:sz w:val="25"/>
          <w:szCs w:val="25"/>
        </w:rPr>
        <w:t>a Bambola porta sul vestitino ricamat</w:t>
      </w:r>
      <w:r w:rsidR="00A93CB7" w:rsidRPr="003458F8">
        <w:rPr>
          <w:sz w:val="25"/>
          <w:szCs w:val="25"/>
        </w:rPr>
        <w:t>o</w:t>
      </w:r>
      <w:r w:rsidR="005403DD" w:rsidRPr="003458F8">
        <w:rPr>
          <w:sz w:val="25"/>
          <w:szCs w:val="25"/>
        </w:rPr>
        <w:t xml:space="preserve"> </w:t>
      </w:r>
      <w:r w:rsidR="008D5C20" w:rsidRPr="003458F8">
        <w:rPr>
          <w:sz w:val="25"/>
          <w:szCs w:val="25"/>
        </w:rPr>
        <w:t>le iniziali F.B.</w:t>
      </w:r>
      <w:r w:rsidR="00B42D75" w:rsidRPr="003458F8">
        <w:rPr>
          <w:sz w:val="25"/>
          <w:szCs w:val="25"/>
        </w:rPr>
        <w:t>,</w:t>
      </w:r>
      <w:r w:rsidR="008D5C20" w:rsidRPr="003458F8">
        <w:rPr>
          <w:sz w:val="25"/>
          <w:szCs w:val="25"/>
        </w:rPr>
        <w:t xml:space="preserve"> forse </w:t>
      </w:r>
      <w:r w:rsidR="005403DD" w:rsidRPr="003458F8">
        <w:rPr>
          <w:sz w:val="25"/>
          <w:szCs w:val="25"/>
        </w:rPr>
        <w:t xml:space="preserve">appartenenti ad una bambina o bambino, </w:t>
      </w:r>
      <w:r w:rsidR="008D5C20" w:rsidRPr="003458F8">
        <w:rPr>
          <w:sz w:val="25"/>
          <w:szCs w:val="25"/>
        </w:rPr>
        <w:t>d’</w:t>
      </w:r>
      <w:r w:rsidR="003E5FB9" w:rsidRPr="003458F8">
        <w:rPr>
          <w:sz w:val="25"/>
          <w:szCs w:val="25"/>
        </w:rPr>
        <w:t>uno dei passeggeri. Ovunque c’è un cattivo odore e non riusciamo a spiegarci la causa. Non c’è traccia di corpi o del motivo d’abbandono della barca.</w:t>
      </w:r>
      <w:r w:rsidR="008D5C20" w:rsidRPr="003458F8">
        <w:rPr>
          <w:sz w:val="25"/>
          <w:szCs w:val="25"/>
        </w:rPr>
        <w:t xml:space="preserve"> La bambola presenta un</w:t>
      </w:r>
      <w:r w:rsidR="003347C9" w:rsidRPr="003458F8">
        <w:rPr>
          <w:sz w:val="25"/>
          <w:szCs w:val="25"/>
        </w:rPr>
        <w:t xml:space="preserve"> grande</w:t>
      </w:r>
      <w:r w:rsidR="008D5C20" w:rsidRPr="003458F8">
        <w:rPr>
          <w:sz w:val="25"/>
          <w:szCs w:val="25"/>
        </w:rPr>
        <w:t xml:space="preserve"> foro alla base della testa ma non a causa di un’arma da fuoco. Sui gradini </w:t>
      </w:r>
      <w:r w:rsidR="003347C9" w:rsidRPr="003458F8">
        <w:rPr>
          <w:sz w:val="25"/>
          <w:szCs w:val="25"/>
        </w:rPr>
        <w:t xml:space="preserve">si vedevano dei </w:t>
      </w:r>
      <w:r w:rsidR="008D5C20" w:rsidRPr="003458F8">
        <w:rPr>
          <w:sz w:val="25"/>
          <w:szCs w:val="25"/>
        </w:rPr>
        <w:t>bottoni e qualcosa che somiglia</w:t>
      </w:r>
      <w:r w:rsidR="003347C9" w:rsidRPr="003458F8">
        <w:rPr>
          <w:sz w:val="25"/>
          <w:szCs w:val="25"/>
        </w:rPr>
        <w:t>va</w:t>
      </w:r>
      <w:r w:rsidR="008D5C20" w:rsidRPr="003458F8">
        <w:rPr>
          <w:sz w:val="25"/>
          <w:szCs w:val="25"/>
        </w:rPr>
        <w:t xml:space="preserve"> a delle unghie, unghie umane, ma non ne siamo certi. Valige, borse </w:t>
      </w:r>
      <w:r w:rsidR="00B42D75" w:rsidRPr="003458F8">
        <w:rPr>
          <w:sz w:val="25"/>
          <w:szCs w:val="25"/>
        </w:rPr>
        <w:t>e</w:t>
      </w:r>
      <w:r w:rsidR="008D5C20" w:rsidRPr="003458F8">
        <w:rPr>
          <w:sz w:val="25"/>
          <w:szCs w:val="25"/>
        </w:rPr>
        <w:t xml:space="preserve"> altri indumenti </w:t>
      </w:r>
      <w:r w:rsidR="003347C9" w:rsidRPr="003458F8">
        <w:rPr>
          <w:sz w:val="25"/>
          <w:szCs w:val="25"/>
        </w:rPr>
        <w:t xml:space="preserve">invece, </w:t>
      </w:r>
      <w:r w:rsidR="008D5C20" w:rsidRPr="003458F8">
        <w:rPr>
          <w:sz w:val="25"/>
          <w:szCs w:val="25"/>
        </w:rPr>
        <w:t xml:space="preserve">scomparsi come i </w:t>
      </w:r>
      <w:r w:rsidR="005403DD" w:rsidRPr="003458F8">
        <w:rPr>
          <w:sz w:val="25"/>
          <w:szCs w:val="25"/>
        </w:rPr>
        <w:t>passeggeri</w:t>
      </w:r>
      <w:r w:rsidR="008D5C20" w:rsidRPr="003458F8">
        <w:rPr>
          <w:sz w:val="25"/>
          <w:szCs w:val="25"/>
        </w:rPr>
        <w:t>.</w:t>
      </w:r>
      <w:r w:rsidR="003347C9" w:rsidRPr="003458F8">
        <w:rPr>
          <w:sz w:val="25"/>
          <w:szCs w:val="25"/>
        </w:rPr>
        <w:t xml:space="preserve"> Non si respirava eppure c’era una certa brezza. L’aria sembrava arrivarci con fatica nelle narici. Stavamo soffocando</w:t>
      </w:r>
      <w:r w:rsidR="00FD0DB4" w:rsidRPr="003458F8">
        <w:rPr>
          <w:sz w:val="25"/>
          <w:szCs w:val="25"/>
        </w:rPr>
        <w:t>,</w:t>
      </w:r>
      <w:r w:rsidR="003347C9" w:rsidRPr="003458F8">
        <w:rPr>
          <w:sz w:val="25"/>
          <w:szCs w:val="25"/>
        </w:rPr>
        <w:t xml:space="preserve"> l’aria era pesante e densa, il fetore c’impediva di procedere con meticolosità così abbiamo abbandonato la barca che in meno di dieci minuti e sprofondata. Ho avuto la sensazione che aspettasse noi. Prima di rientrare il marinaio scelto Johns ha avuto un brutto incidente. </w:t>
      </w:r>
      <w:r w:rsidR="00305CF1" w:rsidRPr="003458F8">
        <w:rPr>
          <w:sz w:val="25"/>
          <w:szCs w:val="25"/>
        </w:rPr>
        <w:t xml:space="preserve">Dopo un lungo interrogatorio ha affermato che la bambola l’aveva morso dietro la nuca. Un’accurata indagine medica ha trovato </w:t>
      </w:r>
      <w:r w:rsidR="00A96B1B">
        <w:rPr>
          <w:sz w:val="25"/>
          <w:szCs w:val="25"/>
        </w:rPr>
        <w:t>una profonda ferita con varie ec</w:t>
      </w:r>
      <w:r w:rsidR="00305CF1" w:rsidRPr="003458F8">
        <w:rPr>
          <w:sz w:val="25"/>
          <w:szCs w:val="25"/>
        </w:rPr>
        <w:t>chimosi alla base della settima vertebra.</w:t>
      </w:r>
      <w:r w:rsidR="008F256B" w:rsidRPr="003458F8">
        <w:rPr>
          <w:sz w:val="25"/>
          <w:szCs w:val="25"/>
        </w:rPr>
        <w:t xml:space="preserve"> </w:t>
      </w:r>
      <w:r w:rsidR="002D4782" w:rsidRPr="003458F8">
        <w:rPr>
          <w:sz w:val="25"/>
          <w:szCs w:val="25"/>
        </w:rPr>
        <w:t>Abbiamo fatto una lista degli oggetti da riportare a terra ma la bambola sembra</w:t>
      </w:r>
      <w:r w:rsidR="008F256B" w:rsidRPr="003458F8">
        <w:rPr>
          <w:sz w:val="25"/>
          <w:szCs w:val="25"/>
        </w:rPr>
        <w:t xml:space="preserve"> svanita. Il marinaio sarà mandato all’Ospedale militare per accertamenti.</w:t>
      </w:r>
      <w:r w:rsidR="00F91116" w:rsidRPr="003458F8">
        <w:rPr>
          <w:sz w:val="25"/>
          <w:szCs w:val="25"/>
        </w:rPr>
        <w:t xml:space="preserve"> </w:t>
      </w:r>
      <w:r w:rsidR="002D4782" w:rsidRPr="003458F8">
        <w:rPr>
          <w:sz w:val="25"/>
          <w:szCs w:val="25"/>
        </w:rPr>
        <w:t xml:space="preserve">Non è possibile localizzare il relitto perché non s’è inabissato, comunque </w:t>
      </w:r>
      <w:r w:rsidR="00B42D75" w:rsidRPr="003458F8">
        <w:rPr>
          <w:sz w:val="25"/>
          <w:szCs w:val="25"/>
        </w:rPr>
        <w:t>saranno</w:t>
      </w:r>
      <w:r w:rsidR="002D4782" w:rsidRPr="003458F8">
        <w:rPr>
          <w:sz w:val="25"/>
          <w:szCs w:val="25"/>
        </w:rPr>
        <w:t xml:space="preserve"> tracciati tutti i dati </w:t>
      </w:r>
      <w:r w:rsidR="00A83B13" w:rsidRPr="003458F8">
        <w:rPr>
          <w:sz w:val="25"/>
          <w:szCs w:val="25"/>
        </w:rPr>
        <w:t>dalla sua apparizione e poi sparizione.</w:t>
      </w:r>
      <w:r w:rsidR="00A96B1B">
        <w:rPr>
          <w:sz w:val="25"/>
          <w:szCs w:val="25"/>
        </w:rPr>
        <w:t>”</w:t>
      </w:r>
    </w:p>
    <w:p w:rsidR="00F91116" w:rsidRPr="003458F8" w:rsidRDefault="00F91116" w:rsidP="00AF4FDE">
      <w:pPr>
        <w:spacing w:before="0" w:beforeAutospacing="0" w:after="0" w:afterAutospacing="0"/>
        <w:contextualSpacing/>
        <w:jc w:val="both"/>
        <w:rPr>
          <w:sz w:val="25"/>
          <w:szCs w:val="25"/>
        </w:rPr>
      </w:pPr>
    </w:p>
    <w:p w:rsidR="00F91116" w:rsidRPr="003458F8" w:rsidRDefault="00F91116" w:rsidP="00AF4FDE">
      <w:pPr>
        <w:spacing w:before="0" w:beforeAutospacing="0" w:after="0" w:afterAutospacing="0"/>
        <w:contextualSpacing/>
        <w:jc w:val="both"/>
        <w:rPr>
          <w:sz w:val="25"/>
          <w:szCs w:val="25"/>
        </w:rPr>
      </w:pPr>
      <w:r w:rsidRPr="003458F8">
        <w:rPr>
          <w:sz w:val="25"/>
          <w:szCs w:val="25"/>
        </w:rPr>
        <w:t>P.S.</w:t>
      </w:r>
      <w:r w:rsidR="00A96B1B">
        <w:rPr>
          <w:sz w:val="25"/>
          <w:szCs w:val="25"/>
        </w:rPr>
        <w:t xml:space="preserve"> Quello che può sembrare pazzesco </w:t>
      </w:r>
      <w:r w:rsidR="00BA3275" w:rsidRPr="003458F8">
        <w:rPr>
          <w:sz w:val="25"/>
          <w:szCs w:val="25"/>
        </w:rPr>
        <w:t>era una foto che galleggiava nell’acqua</w:t>
      </w:r>
      <w:r w:rsidR="00A96B1B">
        <w:rPr>
          <w:sz w:val="25"/>
          <w:szCs w:val="25"/>
        </w:rPr>
        <w:t>;</w:t>
      </w:r>
      <w:r w:rsidR="00BA3275" w:rsidRPr="003458F8">
        <w:rPr>
          <w:sz w:val="25"/>
          <w:szCs w:val="25"/>
        </w:rPr>
        <w:t xml:space="preserve"> la foto d’una bambina piccola col grembiule ricamato con </w:t>
      </w:r>
      <w:r w:rsidR="00A96B1B">
        <w:rPr>
          <w:sz w:val="25"/>
          <w:szCs w:val="25"/>
        </w:rPr>
        <w:t>grosse iniziali</w:t>
      </w:r>
      <w:r w:rsidR="00BA3275" w:rsidRPr="003458F8">
        <w:rPr>
          <w:sz w:val="25"/>
          <w:szCs w:val="25"/>
        </w:rPr>
        <w:t xml:space="preserve"> che stringeva al petto</w:t>
      </w:r>
      <w:r w:rsidR="00A96B1B">
        <w:rPr>
          <w:sz w:val="25"/>
          <w:szCs w:val="25"/>
        </w:rPr>
        <w:t>,</w:t>
      </w:r>
      <w:r w:rsidR="00BA3275" w:rsidRPr="003458F8">
        <w:rPr>
          <w:sz w:val="25"/>
          <w:szCs w:val="25"/>
        </w:rPr>
        <w:t xml:space="preserve"> penso la sua bambola, ebbene quella bambola che abbiamo ritrovato a pezzi e senza occhi, era identica alla bambina, non somigliante, </w:t>
      </w:r>
      <w:r w:rsidR="00A96B1B">
        <w:rPr>
          <w:sz w:val="25"/>
          <w:szCs w:val="25"/>
        </w:rPr>
        <w:t xml:space="preserve">… </w:t>
      </w:r>
      <w:r w:rsidR="00BA3275" w:rsidRPr="003458F8">
        <w:rPr>
          <w:sz w:val="25"/>
          <w:szCs w:val="25"/>
        </w:rPr>
        <w:t>identica.</w:t>
      </w:r>
    </w:p>
    <w:p w:rsidR="008F256B" w:rsidRPr="003458F8" w:rsidRDefault="008F256B" w:rsidP="00AF4FDE">
      <w:pPr>
        <w:spacing w:before="0" w:beforeAutospacing="0" w:after="0" w:afterAutospacing="0"/>
        <w:contextualSpacing/>
        <w:jc w:val="both"/>
        <w:rPr>
          <w:sz w:val="25"/>
          <w:szCs w:val="25"/>
        </w:rPr>
      </w:pPr>
    </w:p>
    <w:p w:rsidR="00BA3275" w:rsidRPr="003458F8" w:rsidRDefault="004F34FD" w:rsidP="00AF4FDE">
      <w:pPr>
        <w:spacing w:before="0" w:beforeAutospacing="0" w:after="0" w:afterAutospacing="0"/>
        <w:contextualSpacing/>
        <w:jc w:val="both"/>
        <w:rPr>
          <w:i w:val="0"/>
          <w:sz w:val="25"/>
          <w:szCs w:val="25"/>
        </w:rPr>
      </w:pPr>
      <w:r>
        <w:rPr>
          <w:i w:val="0"/>
          <w:sz w:val="25"/>
          <w:szCs w:val="25"/>
        </w:rPr>
        <w:t>Non avevo</w:t>
      </w:r>
      <w:r w:rsidR="008F256B" w:rsidRPr="003458F8">
        <w:rPr>
          <w:i w:val="0"/>
          <w:sz w:val="25"/>
          <w:szCs w:val="25"/>
        </w:rPr>
        <w:t xml:space="preserve"> trovato </w:t>
      </w:r>
      <w:r w:rsidR="007C30A0" w:rsidRPr="003458F8">
        <w:rPr>
          <w:i w:val="0"/>
          <w:sz w:val="25"/>
          <w:szCs w:val="25"/>
        </w:rPr>
        <w:t>altre fonti che</w:t>
      </w:r>
      <w:r w:rsidR="005F265E" w:rsidRPr="003458F8">
        <w:rPr>
          <w:i w:val="0"/>
          <w:sz w:val="25"/>
          <w:szCs w:val="25"/>
        </w:rPr>
        <w:t xml:space="preserve"> mi</w:t>
      </w:r>
      <w:r w:rsidR="007C30A0" w:rsidRPr="003458F8">
        <w:rPr>
          <w:i w:val="0"/>
          <w:sz w:val="25"/>
          <w:szCs w:val="25"/>
        </w:rPr>
        <w:t xml:space="preserve"> spiegassero cosa fosse </w:t>
      </w:r>
      <w:r w:rsidR="005F265E" w:rsidRPr="003458F8">
        <w:rPr>
          <w:i w:val="0"/>
          <w:sz w:val="25"/>
          <w:szCs w:val="25"/>
        </w:rPr>
        <w:t xml:space="preserve">capitato </w:t>
      </w:r>
      <w:r w:rsidR="008F256B" w:rsidRPr="003458F8">
        <w:rPr>
          <w:i w:val="0"/>
          <w:sz w:val="25"/>
          <w:szCs w:val="25"/>
        </w:rPr>
        <w:t xml:space="preserve">all’Alceste. </w:t>
      </w:r>
      <w:r w:rsidR="008D26DB" w:rsidRPr="003458F8">
        <w:rPr>
          <w:i w:val="0"/>
          <w:sz w:val="25"/>
          <w:szCs w:val="25"/>
        </w:rPr>
        <w:t>Non</w:t>
      </w:r>
      <w:r w:rsidR="008F256B" w:rsidRPr="003458F8">
        <w:rPr>
          <w:i w:val="0"/>
          <w:sz w:val="25"/>
          <w:szCs w:val="25"/>
        </w:rPr>
        <w:t xml:space="preserve"> si sa</w:t>
      </w:r>
      <w:r>
        <w:rPr>
          <w:i w:val="0"/>
          <w:sz w:val="25"/>
          <w:szCs w:val="25"/>
        </w:rPr>
        <w:t>peva</w:t>
      </w:r>
      <w:r w:rsidR="008F256B" w:rsidRPr="003458F8">
        <w:rPr>
          <w:i w:val="0"/>
          <w:sz w:val="25"/>
          <w:szCs w:val="25"/>
        </w:rPr>
        <w:t xml:space="preserve"> chi fosse </w:t>
      </w:r>
      <w:r>
        <w:rPr>
          <w:i w:val="0"/>
          <w:sz w:val="25"/>
          <w:szCs w:val="25"/>
        </w:rPr>
        <w:t xml:space="preserve">stato </w:t>
      </w:r>
      <w:r w:rsidR="00BA3275" w:rsidRPr="003458F8">
        <w:rPr>
          <w:i w:val="0"/>
          <w:sz w:val="25"/>
          <w:szCs w:val="25"/>
        </w:rPr>
        <w:t xml:space="preserve">lo skipper </w:t>
      </w:r>
      <w:r w:rsidR="008D26DB" w:rsidRPr="003458F8">
        <w:rPr>
          <w:i w:val="0"/>
          <w:sz w:val="25"/>
          <w:szCs w:val="25"/>
        </w:rPr>
        <w:t>e</w:t>
      </w:r>
      <w:r w:rsidR="00BA3275" w:rsidRPr="003458F8">
        <w:rPr>
          <w:i w:val="0"/>
          <w:sz w:val="25"/>
          <w:szCs w:val="25"/>
        </w:rPr>
        <w:t xml:space="preserve"> il Tenente Grey</w:t>
      </w:r>
      <w:r w:rsidR="008D26DB" w:rsidRPr="003458F8">
        <w:rPr>
          <w:i w:val="0"/>
          <w:sz w:val="25"/>
          <w:szCs w:val="25"/>
        </w:rPr>
        <w:t xml:space="preserve"> </w:t>
      </w:r>
      <w:r w:rsidR="00BA3275" w:rsidRPr="003458F8">
        <w:rPr>
          <w:i w:val="0"/>
          <w:sz w:val="25"/>
          <w:szCs w:val="25"/>
        </w:rPr>
        <w:t>era</w:t>
      </w:r>
      <w:r w:rsidR="008F256B" w:rsidRPr="003458F8">
        <w:rPr>
          <w:i w:val="0"/>
          <w:sz w:val="25"/>
          <w:szCs w:val="25"/>
        </w:rPr>
        <w:t xml:space="preserve"> stato dichiarato invalido </w:t>
      </w:r>
      <w:r w:rsidR="00A96B1B">
        <w:rPr>
          <w:i w:val="0"/>
          <w:sz w:val="25"/>
          <w:szCs w:val="25"/>
        </w:rPr>
        <w:t>e pertanto chiuso all’</w:t>
      </w:r>
      <w:r w:rsidR="00BA3275" w:rsidRPr="003458F8">
        <w:rPr>
          <w:i w:val="0"/>
          <w:sz w:val="25"/>
          <w:szCs w:val="25"/>
        </w:rPr>
        <w:t>o</w:t>
      </w:r>
      <w:r w:rsidR="00A96B1B">
        <w:rPr>
          <w:i w:val="0"/>
          <w:sz w:val="25"/>
          <w:szCs w:val="25"/>
        </w:rPr>
        <w:t>spedale psichiatrico militare</w:t>
      </w:r>
      <w:r w:rsidR="00BA3275" w:rsidRPr="003458F8">
        <w:rPr>
          <w:i w:val="0"/>
          <w:sz w:val="25"/>
          <w:szCs w:val="25"/>
        </w:rPr>
        <w:t xml:space="preserve"> </w:t>
      </w:r>
      <w:r w:rsidR="00A96B1B">
        <w:rPr>
          <w:i w:val="0"/>
          <w:sz w:val="25"/>
          <w:szCs w:val="25"/>
        </w:rPr>
        <w:t>“</w:t>
      </w:r>
      <w:r w:rsidR="00BA3275" w:rsidRPr="003458F8">
        <w:rPr>
          <w:i w:val="0"/>
          <w:sz w:val="25"/>
          <w:szCs w:val="25"/>
        </w:rPr>
        <w:t>George Washington</w:t>
      </w:r>
      <w:r w:rsidR="008D26DB" w:rsidRPr="003458F8">
        <w:rPr>
          <w:i w:val="0"/>
          <w:sz w:val="25"/>
          <w:szCs w:val="25"/>
        </w:rPr>
        <w:t xml:space="preserve"> </w:t>
      </w:r>
      <w:proofErr w:type="spellStart"/>
      <w:r w:rsidR="00BA3275" w:rsidRPr="003458F8">
        <w:rPr>
          <w:i w:val="0"/>
          <w:sz w:val="25"/>
          <w:szCs w:val="25"/>
        </w:rPr>
        <w:t>Memorial</w:t>
      </w:r>
      <w:proofErr w:type="spellEnd"/>
      <w:r w:rsidR="00A96B1B">
        <w:rPr>
          <w:i w:val="0"/>
          <w:sz w:val="25"/>
          <w:szCs w:val="25"/>
        </w:rPr>
        <w:t>”</w:t>
      </w:r>
      <w:r w:rsidR="00BA3275" w:rsidRPr="003458F8">
        <w:rPr>
          <w:i w:val="0"/>
          <w:sz w:val="25"/>
          <w:szCs w:val="25"/>
        </w:rPr>
        <w:t>.</w:t>
      </w:r>
    </w:p>
    <w:p w:rsidR="008F256B" w:rsidRPr="003458F8" w:rsidRDefault="00BA3275" w:rsidP="00AF4FDE">
      <w:pPr>
        <w:spacing w:before="0" w:beforeAutospacing="0" w:after="0" w:afterAutospacing="0"/>
        <w:contextualSpacing/>
        <w:jc w:val="both"/>
        <w:rPr>
          <w:i w:val="0"/>
          <w:sz w:val="25"/>
          <w:szCs w:val="25"/>
        </w:rPr>
      </w:pPr>
      <w:r w:rsidRPr="003458F8">
        <w:rPr>
          <w:i w:val="0"/>
          <w:sz w:val="25"/>
          <w:szCs w:val="25"/>
        </w:rPr>
        <w:t xml:space="preserve">Questa storia potrebbe finire qui. I parenti degli scomparsi non si </w:t>
      </w:r>
      <w:r w:rsidR="00BC46C1" w:rsidRPr="003458F8">
        <w:rPr>
          <w:i w:val="0"/>
          <w:sz w:val="25"/>
          <w:szCs w:val="25"/>
        </w:rPr>
        <w:t>erano più</w:t>
      </w:r>
      <w:r w:rsidRPr="003458F8">
        <w:rPr>
          <w:i w:val="0"/>
          <w:sz w:val="25"/>
          <w:szCs w:val="25"/>
        </w:rPr>
        <w:t xml:space="preserve"> fatti vivi </w:t>
      </w:r>
      <w:r w:rsidR="008D26DB" w:rsidRPr="003458F8">
        <w:rPr>
          <w:i w:val="0"/>
          <w:sz w:val="25"/>
          <w:szCs w:val="25"/>
        </w:rPr>
        <w:t>né</w:t>
      </w:r>
      <w:r w:rsidRPr="003458F8">
        <w:rPr>
          <w:i w:val="0"/>
          <w:sz w:val="25"/>
          <w:szCs w:val="25"/>
        </w:rPr>
        <w:t xml:space="preserve"> la polizia </w:t>
      </w:r>
      <w:r w:rsidR="00BC46C1" w:rsidRPr="003458F8">
        <w:rPr>
          <w:i w:val="0"/>
          <w:sz w:val="25"/>
          <w:szCs w:val="25"/>
        </w:rPr>
        <w:t>fu in grado di trovare</w:t>
      </w:r>
      <w:r w:rsidRPr="003458F8">
        <w:rPr>
          <w:i w:val="0"/>
          <w:sz w:val="25"/>
          <w:szCs w:val="25"/>
        </w:rPr>
        <w:t xml:space="preserve"> un consanguineo vivente nonostante le indagini </w:t>
      </w:r>
      <w:r w:rsidR="00BC46C1" w:rsidRPr="003458F8">
        <w:rPr>
          <w:i w:val="0"/>
          <w:sz w:val="25"/>
          <w:szCs w:val="25"/>
        </w:rPr>
        <w:t>compite</w:t>
      </w:r>
      <w:r w:rsidRPr="003458F8">
        <w:rPr>
          <w:i w:val="0"/>
          <w:sz w:val="25"/>
          <w:szCs w:val="25"/>
        </w:rPr>
        <w:t xml:space="preserve"> dalla polizia messicana. Il caso in meno di sei mesi fu chiuso. L’Alceste</w:t>
      </w:r>
      <w:r w:rsidR="00A20595" w:rsidRPr="003458F8">
        <w:rPr>
          <w:i w:val="0"/>
          <w:sz w:val="25"/>
          <w:szCs w:val="25"/>
        </w:rPr>
        <w:t>,</w:t>
      </w:r>
      <w:r w:rsidRPr="003458F8">
        <w:rPr>
          <w:i w:val="0"/>
          <w:sz w:val="25"/>
          <w:szCs w:val="25"/>
        </w:rPr>
        <w:t xml:space="preserve"> sembrava non essere mai uscito dal porto, anzi mai esistito.</w:t>
      </w:r>
      <w:r w:rsidR="00781C93" w:rsidRPr="003458F8">
        <w:rPr>
          <w:i w:val="0"/>
          <w:sz w:val="25"/>
          <w:szCs w:val="25"/>
        </w:rPr>
        <w:t xml:space="preserve"> </w:t>
      </w:r>
      <w:r w:rsidR="002D6921" w:rsidRPr="003458F8">
        <w:rPr>
          <w:i w:val="0"/>
          <w:sz w:val="25"/>
          <w:szCs w:val="25"/>
        </w:rPr>
        <w:t xml:space="preserve">Il suo proprietario ne aveva </w:t>
      </w:r>
      <w:r w:rsidR="008D26DB" w:rsidRPr="003458F8">
        <w:rPr>
          <w:i w:val="0"/>
          <w:sz w:val="25"/>
          <w:szCs w:val="25"/>
        </w:rPr>
        <w:t>dichiarata</w:t>
      </w:r>
      <w:r w:rsidR="002D6921" w:rsidRPr="003458F8">
        <w:rPr>
          <w:i w:val="0"/>
          <w:sz w:val="25"/>
          <w:szCs w:val="25"/>
        </w:rPr>
        <w:t xml:space="preserve"> la vendita lo stesso mese della scomparsa ma del nuovo proprietario, alcuna traccia. Tutta la modulistica e tutti i documenti</w:t>
      </w:r>
      <w:r w:rsidR="008D26DB" w:rsidRPr="003458F8">
        <w:rPr>
          <w:i w:val="0"/>
          <w:sz w:val="25"/>
          <w:szCs w:val="25"/>
        </w:rPr>
        <w:t xml:space="preserve"> </w:t>
      </w:r>
      <w:r w:rsidR="002D6921" w:rsidRPr="003458F8">
        <w:rPr>
          <w:i w:val="0"/>
          <w:sz w:val="25"/>
          <w:szCs w:val="25"/>
        </w:rPr>
        <w:t xml:space="preserve">sembravano non essere mai stati registrati. La barca non era stata reclamata da alcuno e chi era uscito quel giorno in </w:t>
      </w:r>
      <w:r w:rsidR="00296FB3" w:rsidRPr="003458F8">
        <w:rPr>
          <w:i w:val="0"/>
          <w:sz w:val="25"/>
          <w:szCs w:val="25"/>
        </w:rPr>
        <w:t>mare,</w:t>
      </w:r>
      <w:r w:rsidR="002D6921" w:rsidRPr="003458F8">
        <w:rPr>
          <w:i w:val="0"/>
          <w:sz w:val="25"/>
          <w:szCs w:val="25"/>
        </w:rPr>
        <w:t xml:space="preserve"> lo aveva fatto con un’imbarcazione fantasma.</w:t>
      </w:r>
      <w:r w:rsidR="000540D5" w:rsidRPr="003458F8">
        <w:rPr>
          <w:i w:val="0"/>
          <w:sz w:val="25"/>
          <w:szCs w:val="25"/>
        </w:rPr>
        <w:t xml:space="preserve"> </w:t>
      </w:r>
      <w:r w:rsidR="00A20595" w:rsidRPr="003458F8">
        <w:rPr>
          <w:i w:val="0"/>
          <w:sz w:val="25"/>
          <w:szCs w:val="25"/>
        </w:rPr>
        <w:t>Eppure i</w:t>
      </w:r>
      <w:r w:rsidR="00781C93" w:rsidRPr="003458F8">
        <w:rPr>
          <w:i w:val="0"/>
          <w:sz w:val="25"/>
          <w:szCs w:val="25"/>
        </w:rPr>
        <w:t xml:space="preserve">l mio interesse non era rivolto all’imbarcazione, in fondo c’era tanta letteratura che si occupava della sparizione nel maledetto triangolo delle Bermuda d’ogni sorta d’imbarcazione. A me interessavano gli uomini che </w:t>
      </w:r>
      <w:r w:rsidR="008D26DB" w:rsidRPr="003458F8">
        <w:rPr>
          <w:i w:val="0"/>
          <w:sz w:val="25"/>
          <w:szCs w:val="25"/>
        </w:rPr>
        <w:t>erano</w:t>
      </w:r>
      <w:r w:rsidR="00781C93" w:rsidRPr="003458F8">
        <w:rPr>
          <w:i w:val="0"/>
          <w:sz w:val="25"/>
          <w:szCs w:val="25"/>
        </w:rPr>
        <w:t xml:space="preserve"> cancellati dalla memoria della civiltà</w:t>
      </w:r>
      <w:r w:rsidR="00234FCB">
        <w:rPr>
          <w:i w:val="0"/>
          <w:sz w:val="25"/>
          <w:szCs w:val="25"/>
        </w:rPr>
        <w:t>, brutalmente</w:t>
      </w:r>
      <w:r w:rsidR="00615341" w:rsidRPr="003458F8">
        <w:rPr>
          <w:i w:val="0"/>
          <w:sz w:val="25"/>
          <w:szCs w:val="25"/>
        </w:rPr>
        <w:t xml:space="preserve"> e senza nemmeno il loro</w:t>
      </w:r>
      <w:r w:rsidR="00A20595" w:rsidRPr="003458F8">
        <w:rPr>
          <w:i w:val="0"/>
          <w:sz w:val="25"/>
          <w:szCs w:val="25"/>
        </w:rPr>
        <w:t xml:space="preserve"> </w:t>
      </w:r>
      <w:r w:rsidR="00781C93" w:rsidRPr="003458F8">
        <w:rPr>
          <w:i w:val="0"/>
          <w:sz w:val="25"/>
          <w:szCs w:val="25"/>
        </w:rPr>
        <w:t>permesso.</w:t>
      </w:r>
    </w:p>
    <w:p w:rsidR="000540D5" w:rsidRPr="003458F8" w:rsidRDefault="000540D5" w:rsidP="00AF4FDE">
      <w:pPr>
        <w:spacing w:before="0" w:beforeAutospacing="0" w:after="0" w:afterAutospacing="0"/>
        <w:contextualSpacing/>
        <w:jc w:val="both"/>
        <w:rPr>
          <w:i w:val="0"/>
          <w:sz w:val="25"/>
          <w:szCs w:val="25"/>
        </w:rPr>
      </w:pPr>
      <w:r w:rsidRPr="003458F8">
        <w:rPr>
          <w:i w:val="0"/>
          <w:sz w:val="25"/>
          <w:szCs w:val="25"/>
        </w:rPr>
        <w:lastRenderedPageBreak/>
        <w:t>Feci qualche telefo</w:t>
      </w:r>
      <w:r w:rsidR="00234FCB">
        <w:rPr>
          <w:i w:val="0"/>
          <w:sz w:val="25"/>
          <w:szCs w:val="25"/>
        </w:rPr>
        <w:t>na alla ricerca del Signor Grey.</w:t>
      </w:r>
      <w:r w:rsidRPr="003458F8">
        <w:rPr>
          <w:i w:val="0"/>
          <w:sz w:val="25"/>
          <w:szCs w:val="25"/>
        </w:rPr>
        <w:t xml:space="preserve"> </w:t>
      </w:r>
      <w:r w:rsidR="00234FCB">
        <w:rPr>
          <w:i w:val="0"/>
          <w:sz w:val="25"/>
          <w:szCs w:val="25"/>
        </w:rPr>
        <w:t>L</w:t>
      </w:r>
      <w:r w:rsidRPr="003458F8">
        <w:rPr>
          <w:i w:val="0"/>
          <w:sz w:val="25"/>
          <w:szCs w:val="25"/>
        </w:rPr>
        <w:t>a mia semplice curiosità avrebbe giustificato anche una breve visita al manicomio in cui era ospitato da qualche anno.</w:t>
      </w:r>
      <w:r w:rsidR="00E74A41" w:rsidRPr="003458F8">
        <w:rPr>
          <w:i w:val="0"/>
          <w:sz w:val="25"/>
          <w:szCs w:val="25"/>
        </w:rPr>
        <w:t xml:space="preserve"> Non feci fatica a trovarlo e non si opposero a farmelo incontrare. Le ore di viaggio mi ripagarono di un’attesa altrimenti snervante.</w:t>
      </w:r>
    </w:p>
    <w:p w:rsidR="00D65275" w:rsidRPr="003458F8" w:rsidRDefault="00E74A41" w:rsidP="00AF4FDE">
      <w:pPr>
        <w:spacing w:before="0" w:beforeAutospacing="0" w:after="0" w:afterAutospacing="0"/>
        <w:contextualSpacing/>
        <w:jc w:val="both"/>
        <w:rPr>
          <w:i w:val="0"/>
          <w:sz w:val="25"/>
          <w:szCs w:val="25"/>
        </w:rPr>
      </w:pPr>
      <w:r w:rsidRPr="003458F8">
        <w:rPr>
          <w:i w:val="0"/>
          <w:sz w:val="25"/>
          <w:szCs w:val="25"/>
        </w:rPr>
        <w:t xml:space="preserve">Alla reception mi chiesero di lasciare penne o qualunque cosa che l’ospite avrebbe potuto considerare un’arma. </w:t>
      </w:r>
    </w:p>
    <w:p w:rsidR="00234FCB" w:rsidRDefault="00D65275" w:rsidP="00AF4FDE">
      <w:pPr>
        <w:spacing w:before="0" w:beforeAutospacing="0" w:after="0" w:afterAutospacing="0"/>
        <w:contextualSpacing/>
        <w:jc w:val="both"/>
        <w:rPr>
          <w:i w:val="0"/>
          <w:sz w:val="25"/>
          <w:szCs w:val="25"/>
        </w:rPr>
      </w:pPr>
      <w:r w:rsidRPr="003458F8">
        <w:rPr>
          <w:i w:val="0"/>
          <w:sz w:val="25"/>
          <w:szCs w:val="25"/>
        </w:rPr>
        <w:t xml:space="preserve">La bottiglia di vino rosso, presa dalla riserva speciale della cantina, andava bene. </w:t>
      </w:r>
    </w:p>
    <w:p w:rsidR="00234FCB" w:rsidRDefault="00234FCB" w:rsidP="00AF4FDE">
      <w:pPr>
        <w:spacing w:before="0" w:beforeAutospacing="0" w:after="0" w:afterAutospacing="0"/>
        <w:contextualSpacing/>
        <w:jc w:val="both"/>
        <w:rPr>
          <w:i w:val="0"/>
          <w:sz w:val="25"/>
          <w:szCs w:val="25"/>
        </w:rPr>
      </w:pPr>
      <w:r>
        <w:rPr>
          <w:i w:val="0"/>
          <w:sz w:val="25"/>
          <w:szCs w:val="25"/>
        </w:rPr>
        <w:t>“</w:t>
      </w:r>
      <w:r w:rsidR="00E74A41" w:rsidRPr="00234FCB">
        <w:rPr>
          <w:sz w:val="25"/>
          <w:szCs w:val="25"/>
        </w:rPr>
        <w:t>Perché</w:t>
      </w:r>
      <w:r w:rsidR="005F265E" w:rsidRPr="00234FCB">
        <w:rPr>
          <w:sz w:val="25"/>
          <w:szCs w:val="25"/>
        </w:rPr>
        <w:t>?</w:t>
      </w:r>
      <w:r>
        <w:rPr>
          <w:sz w:val="25"/>
          <w:szCs w:val="25"/>
        </w:rPr>
        <w:t>”,</w:t>
      </w:r>
      <w:r w:rsidR="00E74A41" w:rsidRPr="003458F8">
        <w:rPr>
          <w:i w:val="0"/>
          <w:sz w:val="25"/>
          <w:szCs w:val="25"/>
        </w:rPr>
        <w:t xml:space="preserve"> </w:t>
      </w:r>
      <w:r>
        <w:rPr>
          <w:i w:val="0"/>
          <w:sz w:val="25"/>
          <w:szCs w:val="25"/>
        </w:rPr>
        <w:t>d</w:t>
      </w:r>
      <w:r w:rsidR="005F265E" w:rsidRPr="003458F8">
        <w:rPr>
          <w:i w:val="0"/>
          <w:sz w:val="25"/>
          <w:szCs w:val="25"/>
        </w:rPr>
        <w:t xml:space="preserve">omandai. </w:t>
      </w:r>
    </w:p>
    <w:p w:rsidR="0014631D" w:rsidRDefault="005F265E" w:rsidP="00AF4FDE">
      <w:pPr>
        <w:spacing w:before="0" w:beforeAutospacing="0" w:after="0" w:afterAutospacing="0"/>
        <w:contextualSpacing/>
        <w:jc w:val="both"/>
        <w:rPr>
          <w:i w:val="0"/>
          <w:sz w:val="25"/>
          <w:szCs w:val="25"/>
        </w:rPr>
      </w:pPr>
      <w:r w:rsidRPr="003458F8">
        <w:rPr>
          <w:i w:val="0"/>
          <w:sz w:val="25"/>
          <w:szCs w:val="25"/>
        </w:rPr>
        <w:t>U</w:t>
      </w:r>
      <w:r w:rsidR="00353170" w:rsidRPr="003458F8">
        <w:rPr>
          <w:i w:val="0"/>
          <w:sz w:val="25"/>
          <w:szCs w:val="25"/>
        </w:rPr>
        <w:t>n uomo di mare</w:t>
      </w:r>
      <w:r w:rsidR="00234FCB">
        <w:rPr>
          <w:i w:val="0"/>
          <w:sz w:val="25"/>
          <w:szCs w:val="25"/>
        </w:rPr>
        <w:t>,</w:t>
      </w:r>
      <w:r w:rsidR="00353170" w:rsidRPr="003458F8">
        <w:rPr>
          <w:i w:val="0"/>
          <w:sz w:val="25"/>
          <w:szCs w:val="25"/>
        </w:rPr>
        <w:t xml:space="preserve"> oltretutto graduato</w:t>
      </w:r>
      <w:r w:rsidR="00234FCB">
        <w:rPr>
          <w:i w:val="0"/>
          <w:sz w:val="25"/>
          <w:szCs w:val="25"/>
        </w:rPr>
        <w:t>,</w:t>
      </w:r>
      <w:r w:rsidR="00353170" w:rsidRPr="003458F8">
        <w:rPr>
          <w:i w:val="0"/>
          <w:sz w:val="25"/>
          <w:szCs w:val="25"/>
        </w:rPr>
        <w:t xml:space="preserve"> perché a</w:t>
      </w:r>
      <w:r w:rsidR="00074B37" w:rsidRPr="003458F8">
        <w:rPr>
          <w:i w:val="0"/>
          <w:sz w:val="25"/>
          <w:szCs w:val="25"/>
        </w:rPr>
        <w:t>vrebbe dovuto togliersi la vita?</w:t>
      </w:r>
      <w:r w:rsidR="00353170" w:rsidRPr="003458F8">
        <w:rPr>
          <w:i w:val="0"/>
          <w:sz w:val="25"/>
          <w:szCs w:val="25"/>
        </w:rPr>
        <w:t xml:space="preserve"> Mi fu risposto che fu lui a scegliere d’essere portato e rinchiuso li, non solo, non accettava di parlare del mare, appena qualcuno nominava il mare, diventava livido in faccia e iniziava a tremare come un bambino spaventato.</w:t>
      </w:r>
      <w:r w:rsidR="005F72DB" w:rsidRPr="003458F8">
        <w:rPr>
          <w:i w:val="0"/>
          <w:sz w:val="25"/>
          <w:szCs w:val="25"/>
        </w:rPr>
        <w:t xml:space="preserve"> </w:t>
      </w:r>
    </w:p>
    <w:p w:rsidR="00E74A41" w:rsidRPr="003458F8" w:rsidRDefault="005F72DB" w:rsidP="00AF4FDE">
      <w:pPr>
        <w:spacing w:before="0" w:beforeAutospacing="0" w:after="0" w:afterAutospacing="0"/>
        <w:contextualSpacing/>
        <w:jc w:val="both"/>
        <w:rPr>
          <w:i w:val="0"/>
          <w:sz w:val="25"/>
          <w:szCs w:val="25"/>
        </w:rPr>
      </w:pPr>
      <w:r w:rsidRPr="003458F8">
        <w:rPr>
          <w:i w:val="0"/>
          <w:sz w:val="25"/>
          <w:szCs w:val="25"/>
        </w:rPr>
        <w:t>Mi raccomandarono di non insistere se non avesse voluto parlarmi,</w:t>
      </w:r>
      <w:r w:rsidR="005569F4" w:rsidRPr="003458F8">
        <w:rPr>
          <w:i w:val="0"/>
          <w:sz w:val="25"/>
          <w:szCs w:val="25"/>
        </w:rPr>
        <w:t xml:space="preserve"> ma si auguravano in un’apertura per molti aspetti curativa. Da anni negava la visita alla moglie </w:t>
      </w:r>
      <w:r w:rsidR="003F2D98" w:rsidRPr="003458F8">
        <w:rPr>
          <w:i w:val="0"/>
          <w:sz w:val="25"/>
          <w:szCs w:val="25"/>
        </w:rPr>
        <w:t>e</w:t>
      </w:r>
      <w:r w:rsidR="005569F4" w:rsidRPr="003458F8">
        <w:rPr>
          <w:i w:val="0"/>
          <w:sz w:val="25"/>
          <w:szCs w:val="25"/>
        </w:rPr>
        <w:t xml:space="preserve"> alla figlia che era cresciuta praticamente senza padre.</w:t>
      </w:r>
    </w:p>
    <w:p w:rsidR="005569F4" w:rsidRPr="003458F8" w:rsidRDefault="005569F4" w:rsidP="00AF4FDE">
      <w:pPr>
        <w:spacing w:before="0" w:beforeAutospacing="0" w:after="0" w:afterAutospacing="0"/>
        <w:contextualSpacing/>
        <w:jc w:val="both"/>
        <w:rPr>
          <w:i w:val="0"/>
          <w:sz w:val="25"/>
          <w:szCs w:val="25"/>
        </w:rPr>
      </w:pPr>
      <w:r w:rsidRPr="003458F8">
        <w:rPr>
          <w:i w:val="0"/>
          <w:sz w:val="25"/>
          <w:szCs w:val="25"/>
        </w:rPr>
        <w:t>Co</w:t>
      </w:r>
      <w:r w:rsidR="0014631D">
        <w:rPr>
          <w:i w:val="0"/>
          <w:sz w:val="25"/>
          <w:szCs w:val="25"/>
        </w:rPr>
        <w:t>mpresi che gli fu detto chi ero</w:t>
      </w:r>
      <w:r w:rsidRPr="003458F8">
        <w:rPr>
          <w:i w:val="0"/>
          <w:sz w:val="25"/>
          <w:szCs w:val="25"/>
        </w:rPr>
        <w:t xml:space="preserve"> e che se non mi avesse voluto </w:t>
      </w:r>
      <w:r w:rsidR="0014631D">
        <w:rPr>
          <w:i w:val="0"/>
          <w:sz w:val="25"/>
          <w:szCs w:val="25"/>
        </w:rPr>
        <w:t xml:space="preserve">ricevere, </w:t>
      </w:r>
      <w:r w:rsidRPr="003458F8">
        <w:rPr>
          <w:i w:val="0"/>
          <w:sz w:val="25"/>
          <w:szCs w:val="25"/>
        </w:rPr>
        <w:t>avrebbe potuto in qualunque momento rifiutarsi di vedermi.</w:t>
      </w:r>
    </w:p>
    <w:p w:rsidR="008A3577" w:rsidRPr="003458F8" w:rsidRDefault="005569F4" w:rsidP="00AF4FDE">
      <w:pPr>
        <w:spacing w:before="0" w:beforeAutospacing="0" w:after="0" w:afterAutospacing="0"/>
        <w:contextualSpacing/>
        <w:jc w:val="both"/>
        <w:rPr>
          <w:i w:val="0"/>
          <w:sz w:val="25"/>
          <w:szCs w:val="25"/>
        </w:rPr>
      </w:pPr>
      <w:r w:rsidRPr="003458F8">
        <w:rPr>
          <w:i w:val="0"/>
          <w:sz w:val="25"/>
          <w:szCs w:val="25"/>
        </w:rPr>
        <w:t>Forse il buon</w:t>
      </w:r>
      <w:r w:rsidR="0014631D">
        <w:rPr>
          <w:i w:val="0"/>
          <w:sz w:val="25"/>
          <w:szCs w:val="25"/>
        </w:rPr>
        <w:t xml:space="preserve"> tenente aveva qualcosa da dire</w:t>
      </w:r>
      <w:r w:rsidRPr="003458F8">
        <w:rPr>
          <w:i w:val="0"/>
          <w:sz w:val="25"/>
          <w:szCs w:val="25"/>
        </w:rPr>
        <w:t xml:space="preserve"> ed io ero solo l’</w:t>
      </w:r>
      <w:r w:rsidR="008A3577" w:rsidRPr="003458F8">
        <w:rPr>
          <w:i w:val="0"/>
          <w:sz w:val="25"/>
          <w:szCs w:val="25"/>
        </w:rPr>
        <w:t>uomo giusto al momento giusto,</w:t>
      </w:r>
      <w:r w:rsidRPr="003458F8">
        <w:rPr>
          <w:i w:val="0"/>
          <w:sz w:val="25"/>
          <w:szCs w:val="25"/>
        </w:rPr>
        <w:t xml:space="preserve"> tutto qua.</w:t>
      </w:r>
      <w:r w:rsidR="008A3577" w:rsidRPr="003458F8">
        <w:rPr>
          <w:i w:val="0"/>
          <w:sz w:val="25"/>
          <w:szCs w:val="25"/>
        </w:rPr>
        <w:t xml:space="preserve"> Strinsi il collo della bottiglia contento e affrettai il passo nella direzione indicatami. La velocità del pensiero mi stupiva. Avevo già nella mente</w:t>
      </w:r>
      <w:r w:rsidR="00D571D1" w:rsidRPr="003458F8">
        <w:rPr>
          <w:i w:val="0"/>
          <w:sz w:val="25"/>
          <w:szCs w:val="25"/>
        </w:rPr>
        <w:t xml:space="preserve"> come se fossero stampate</w:t>
      </w:r>
      <w:r w:rsidR="00A54F5C" w:rsidRPr="003458F8">
        <w:rPr>
          <w:i w:val="0"/>
          <w:sz w:val="25"/>
          <w:szCs w:val="25"/>
        </w:rPr>
        <w:t>, tutte</w:t>
      </w:r>
      <w:r w:rsidR="008A3577" w:rsidRPr="003458F8">
        <w:rPr>
          <w:i w:val="0"/>
          <w:sz w:val="25"/>
          <w:szCs w:val="25"/>
        </w:rPr>
        <w:t xml:space="preserve"> le domande che</w:t>
      </w:r>
      <w:r w:rsidR="00A54F5C" w:rsidRPr="003458F8">
        <w:rPr>
          <w:i w:val="0"/>
          <w:sz w:val="25"/>
          <w:szCs w:val="25"/>
        </w:rPr>
        <w:t xml:space="preserve"> ancora</w:t>
      </w:r>
      <w:r w:rsidR="0014631D">
        <w:rPr>
          <w:i w:val="0"/>
          <w:sz w:val="25"/>
          <w:szCs w:val="25"/>
        </w:rPr>
        <w:t xml:space="preserve"> mi divoravano</w:t>
      </w:r>
      <w:r w:rsidR="008A3577" w:rsidRPr="003458F8">
        <w:rPr>
          <w:i w:val="0"/>
          <w:sz w:val="25"/>
          <w:szCs w:val="25"/>
        </w:rPr>
        <w:t xml:space="preserve"> e speravo lui avesse avuto bisogno di liberarsi di qualche notizia che non fu riportata sul rapporto</w:t>
      </w:r>
      <w:r w:rsidR="00A54F5C" w:rsidRPr="003458F8">
        <w:rPr>
          <w:i w:val="0"/>
          <w:sz w:val="25"/>
          <w:szCs w:val="25"/>
        </w:rPr>
        <w:t xml:space="preserve">, quella sorta di segreto intimistico il cui troppo peso si sente bisogno di buttare. </w:t>
      </w:r>
    </w:p>
    <w:p w:rsidR="008A3577" w:rsidRPr="003458F8" w:rsidRDefault="00D571D1" w:rsidP="00AF4FDE">
      <w:pPr>
        <w:spacing w:before="0" w:beforeAutospacing="0" w:after="0" w:afterAutospacing="0"/>
        <w:contextualSpacing/>
        <w:jc w:val="both"/>
        <w:rPr>
          <w:i w:val="0"/>
          <w:sz w:val="25"/>
          <w:szCs w:val="25"/>
        </w:rPr>
      </w:pPr>
      <w:r w:rsidRPr="003458F8">
        <w:rPr>
          <w:i w:val="0"/>
          <w:sz w:val="25"/>
          <w:szCs w:val="25"/>
        </w:rPr>
        <w:t xml:space="preserve">Mi </w:t>
      </w:r>
      <w:r w:rsidR="008A3577" w:rsidRPr="003458F8">
        <w:rPr>
          <w:i w:val="0"/>
          <w:sz w:val="25"/>
          <w:szCs w:val="25"/>
        </w:rPr>
        <w:t>ero seduto su una piccola panchina di legno, sotto un olmo con le fronde parecchio bruciate, segno che l’autunno stava bussando alla porta della città, ad ammirare la vista del cielo e la tranquillità che emanava quel posto così lontano dai rumori della civiltà</w:t>
      </w:r>
      <w:r w:rsidR="008A3577" w:rsidRPr="003458F8">
        <w:rPr>
          <w:sz w:val="25"/>
          <w:szCs w:val="25"/>
        </w:rPr>
        <w:t>.</w:t>
      </w:r>
    </w:p>
    <w:p w:rsidR="003E0DBD" w:rsidRPr="003458F8" w:rsidRDefault="003E0DBD" w:rsidP="00AF4FDE">
      <w:pPr>
        <w:spacing w:before="0" w:beforeAutospacing="0" w:after="0" w:afterAutospacing="0"/>
        <w:contextualSpacing/>
        <w:jc w:val="both"/>
        <w:rPr>
          <w:i w:val="0"/>
          <w:sz w:val="25"/>
          <w:szCs w:val="25"/>
        </w:rPr>
      </w:pPr>
      <w:r w:rsidRPr="003458F8">
        <w:rPr>
          <w:i w:val="0"/>
          <w:sz w:val="25"/>
          <w:szCs w:val="25"/>
        </w:rPr>
        <w:t>L’uomo che arrivò sembrava un vecchio relitto con la faccia consunta e gli arti pesanti per l’età.</w:t>
      </w:r>
    </w:p>
    <w:p w:rsidR="005569F4" w:rsidRPr="003458F8" w:rsidRDefault="003E0DBD" w:rsidP="00AF4FDE">
      <w:pPr>
        <w:spacing w:before="0" w:beforeAutospacing="0" w:after="0" w:afterAutospacing="0"/>
        <w:contextualSpacing/>
        <w:jc w:val="both"/>
        <w:rPr>
          <w:i w:val="0"/>
          <w:sz w:val="25"/>
          <w:szCs w:val="25"/>
        </w:rPr>
      </w:pPr>
      <w:r w:rsidRPr="003458F8">
        <w:rPr>
          <w:i w:val="0"/>
          <w:sz w:val="25"/>
          <w:szCs w:val="25"/>
        </w:rPr>
        <w:t xml:space="preserve">Eppure Grey, </w:t>
      </w:r>
      <w:r w:rsidR="00F60AD3" w:rsidRPr="003458F8">
        <w:rPr>
          <w:i w:val="0"/>
          <w:sz w:val="25"/>
          <w:szCs w:val="25"/>
        </w:rPr>
        <w:t>questo lo venni a sapere dopo aver</w:t>
      </w:r>
      <w:r w:rsidRPr="003458F8">
        <w:rPr>
          <w:i w:val="0"/>
          <w:sz w:val="25"/>
          <w:szCs w:val="25"/>
        </w:rPr>
        <w:t xml:space="preserve"> letto </w:t>
      </w:r>
      <w:r w:rsidR="00F60AD3" w:rsidRPr="003458F8">
        <w:rPr>
          <w:i w:val="0"/>
          <w:sz w:val="25"/>
          <w:szCs w:val="25"/>
        </w:rPr>
        <w:t xml:space="preserve">il </w:t>
      </w:r>
      <w:r w:rsidRPr="003458F8">
        <w:rPr>
          <w:i w:val="0"/>
          <w:sz w:val="25"/>
          <w:szCs w:val="25"/>
        </w:rPr>
        <w:t>suo fa</w:t>
      </w:r>
      <w:r w:rsidR="0014631D">
        <w:rPr>
          <w:i w:val="0"/>
          <w:sz w:val="25"/>
          <w:szCs w:val="25"/>
        </w:rPr>
        <w:t>scicolo, aveva meno di quarant’</w:t>
      </w:r>
      <w:r w:rsidRPr="003458F8">
        <w:rPr>
          <w:i w:val="0"/>
          <w:sz w:val="25"/>
          <w:szCs w:val="25"/>
        </w:rPr>
        <w:t>anni.</w:t>
      </w:r>
      <w:r w:rsidR="008A3577" w:rsidRPr="003458F8">
        <w:rPr>
          <w:i w:val="0"/>
          <w:sz w:val="25"/>
          <w:szCs w:val="25"/>
        </w:rPr>
        <w:t xml:space="preserve"> </w:t>
      </w:r>
    </w:p>
    <w:p w:rsidR="00070AD5" w:rsidRPr="003458F8" w:rsidRDefault="00070AD5" w:rsidP="00AF4FDE">
      <w:pPr>
        <w:spacing w:before="0" w:beforeAutospacing="0" w:after="0" w:afterAutospacing="0"/>
        <w:contextualSpacing/>
        <w:jc w:val="both"/>
        <w:rPr>
          <w:i w:val="0"/>
          <w:sz w:val="25"/>
          <w:szCs w:val="25"/>
        </w:rPr>
      </w:pPr>
      <w:r w:rsidRPr="003458F8">
        <w:rPr>
          <w:i w:val="0"/>
          <w:sz w:val="25"/>
          <w:szCs w:val="25"/>
        </w:rPr>
        <w:t xml:space="preserve">Si sedette di fianco a me senza proferire parola. I suoi occhi </w:t>
      </w:r>
      <w:r w:rsidR="00296FB3" w:rsidRPr="003458F8">
        <w:rPr>
          <w:i w:val="0"/>
          <w:sz w:val="25"/>
          <w:szCs w:val="25"/>
        </w:rPr>
        <w:t>sembravano</w:t>
      </w:r>
      <w:r w:rsidRPr="003458F8">
        <w:rPr>
          <w:i w:val="0"/>
          <w:sz w:val="25"/>
          <w:szCs w:val="25"/>
        </w:rPr>
        <w:t xml:space="preserve"> cercassero una luce diversa da quella diurna, una </w:t>
      </w:r>
      <w:r w:rsidR="00F60AD3" w:rsidRPr="003458F8">
        <w:rPr>
          <w:i w:val="0"/>
          <w:sz w:val="25"/>
          <w:szCs w:val="25"/>
        </w:rPr>
        <w:t>luminosità</w:t>
      </w:r>
      <w:r w:rsidRPr="003458F8">
        <w:rPr>
          <w:i w:val="0"/>
          <w:sz w:val="25"/>
          <w:szCs w:val="25"/>
        </w:rPr>
        <w:t xml:space="preserve"> interiore che sicuramente gli mancava.</w:t>
      </w:r>
    </w:p>
    <w:p w:rsidR="00070AD5" w:rsidRPr="003458F8" w:rsidRDefault="00070AD5" w:rsidP="00AF4FDE">
      <w:pPr>
        <w:spacing w:before="0" w:beforeAutospacing="0" w:after="0" w:afterAutospacing="0"/>
        <w:contextualSpacing/>
        <w:jc w:val="both"/>
        <w:rPr>
          <w:i w:val="0"/>
          <w:sz w:val="25"/>
          <w:szCs w:val="25"/>
        </w:rPr>
      </w:pPr>
      <w:r w:rsidRPr="003458F8">
        <w:rPr>
          <w:i w:val="0"/>
          <w:sz w:val="25"/>
          <w:szCs w:val="25"/>
        </w:rPr>
        <w:t xml:space="preserve">Poggiai la bottiglia in mezzo a noi. </w:t>
      </w:r>
      <w:r w:rsidR="003448E3" w:rsidRPr="003458F8">
        <w:rPr>
          <w:i w:val="0"/>
          <w:sz w:val="25"/>
          <w:szCs w:val="25"/>
        </w:rPr>
        <w:t>Sentì la sua mano afferrarla e poi lasciarla subito.</w:t>
      </w:r>
    </w:p>
    <w:p w:rsidR="003448E3" w:rsidRPr="003458F8" w:rsidRDefault="003448E3" w:rsidP="00AF4FDE">
      <w:pPr>
        <w:spacing w:before="0" w:beforeAutospacing="0" w:after="0" w:afterAutospacing="0"/>
        <w:contextualSpacing/>
        <w:jc w:val="both"/>
        <w:rPr>
          <w:i w:val="0"/>
          <w:sz w:val="25"/>
          <w:szCs w:val="25"/>
        </w:rPr>
      </w:pPr>
      <w:r w:rsidRPr="003458F8">
        <w:rPr>
          <w:i w:val="0"/>
          <w:sz w:val="25"/>
          <w:szCs w:val="25"/>
        </w:rPr>
        <w:t xml:space="preserve">“Se fossi stato un poliziotto o un ispettore </w:t>
      </w:r>
      <w:r w:rsidR="00F470B3" w:rsidRPr="003458F8">
        <w:rPr>
          <w:i w:val="0"/>
          <w:sz w:val="25"/>
          <w:szCs w:val="25"/>
        </w:rPr>
        <w:t xml:space="preserve">militare, </w:t>
      </w:r>
      <w:r w:rsidRPr="003458F8">
        <w:rPr>
          <w:i w:val="0"/>
          <w:sz w:val="25"/>
          <w:szCs w:val="25"/>
        </w:rPr>
        <w:t>non t’avrei parlato.”</w:t>
      </w:r>
    </w:p>
    <w:p w:rsidR="003448E3" w:rsidRPr="003458F8" w:rsidRDefault="00F83A45" w:rsidP="00AF4FDE">
      <w:pPr>
        <w:spacing w:before="0" w:beforeAutospacing="0" w:after="0" w:afterAutospacing="0"/>
        <w:contextualSpacing/>
        <w:jc w:val="both"/>
        <w:rPr>
          <w:i w:val="0"/>
          <w:sz w:val="25"/>
          <w:szCs w:val="25"/>
        </w:rPr>
      </w:pPr>
      <w:r w:rsidRPr="003458F8">
        <w:rPr>
          <w:i w:val="0"/>
          <w:sz w:val="25"/>
          <w:szCs w:val="25"/>
        </w:rPr>
        <w:t>“Ho pensato anche a questa possibilità</w:t>
      </w:r>
      <w:r w:rsidR="00915377">
        <w:rPr>
          <w:i w:val="0"/>
          <w:sz w:val="25"/>
          <w:szCs w:val="25"/>
        </w:rPr>
        <w:t xml:space="preserve">. Piacere </w:t>
      </w:r>
      <w:proofErr w:type="spellStart"/>
      <w:r w:rsidR="00915377">
        <w:rPr>
          <w:i w:val="0"/>
          <w:sz w:val="25"/>
          <w:szCs w:val="25"/>
        </w:rPr>
        <w:t>Stupini</w:t>
      </w:r>
      <w:proofErr w:type="spellEnd"/>
      <w:r w:rsidR="00D76B30" w:rsidRPr="003458F8">
        <w:rPr>
          <w:i w:val="0"/>
          <w:sz w:val="25"/>
          <w:szCs w:val="25"/>
        </w:rPr>
        <w:t>”</w:t>
      </w:r>
      <w:r w:rsidR="003448E3" w:rsidRPr="003458F8">
        <w:rPr>
          <w:i w:val="0"/>
          <w:sz w:val="25"/>
          <w:szCs w:val="25"/>
        </w:rPr>
        <w:t>,</w:t>
      </w:r>
      <w:r w:rsidR="00D76B30" w:rsidRPr="003458F8">
        <w:rPr>
          <w:i w:val="0"/>
          <w:sz w:val="25"/>
          <w:szCs w:val="25"/>
        </w:rPr>
        <w:t xml:space="preserve"> mi feci avanti, </w:t>
      </w:r>
      <w:r w:rsidR="00F60AD3" w:rsidRPr="003458F8">
        <w:rPr>
          <w:i w:val="0"/>
          <w:sz w:val="25"/>
          <w:szCs w:val="25"/>
        </w:rPr>
        <w:t>offrendo</w:t>
      </w:r>
      <w:r w:rsidR="00337F81" w:rsidRPr="003458F8">
        <w:rPr>
          <w:i w:val="0"/>
          <w:sz w:val="25"/>
          <w:szCs w:val="25"/>
        </w:rPr>
        <w:t>gli la mano per la stretta e</w:t>
      </w:r>
      <w:r w:rsidR="003448E3" w:rsidRPr="003458F8">
        <w:rPr>
          <w:i w:val="0"/>
          <w:sz w:val="25"/>
          <w:szCs w:val="25"/>
        </w:rPr>
        <w:t xml:space="preserve"> cercando di prendere un taccuino dalla tasca per poi rimetterlo apposto</w:t>
      </w:r>
      <w:r w:rsidR="00525078" w:rsidRPr="003458F8">
        <w:rPr>
          <w:i w:val="0"/>
          <w:sz w:val="25"/>
          <w:szCs w:val="25"/>
        </w:rPr>
        <w:t>,</w:t>
      </w:r>
      <w:r w:rsidR="003448E3" w:rsidRPr="003458F8">
        <w:rPr>
          <w:i w:val="0"/>
          <w:sz w:val="25"/>
          <w:szCs w:val="25"/>
        </w:rPr>
        <w:t xml:space="preserve"> ricordando d’aver</w:t>
      </w:r>
      <w:r w:rsidR="00D76B30" w:rsidRPr="003458F8">
        <w:rPr>
          <w:i w:val="0"/>
          <w:sz w:val="25"/>
          <w:szCs w:val="25"/>
        </w:rPr>
        <w:t xml:space="preserve"> lasciato la penna in deposito </w:t>
      </w:r>
      <w:r w:rsidR="003448E3" w:rsidRPr="003458F8">
        <w:rPr>
          <w:i w:val="0"/>
          <w:sz w:val="25"/>
          <w:szCs w:val="25"/>
        </w:rPr>
        <w:t>all’ingresso</w:t>
      </w:r>
      <w:r w:rsidR="00D76B30" w:rsidRPr="003458F8">
        <w:rPr>
          <w:i w:val="0"/>
          <w:sz w:val="25"/>
          <w:szCs w:val="25"/>
        </w:rPr>
        <w:t xml:space="preserve">, </w:t>
      </w:r>
      <w:r w:rsidR="00D76B30" w:rsidRPr="003458F8">
        <w:rPr>
          <w:sz w:val="25"/>
          <w:szCs w:val="25"/>
        </w:rPr>
        <w:t>una semplice precauzione</w:t>
      </w:r>
      <w:r w:rsidR="00525078" w:rsidRPr="003458F8">
        <w:rPr>
          <w:sz w:val="25"/>
          <w:szCs w:val="25"/>
        </w:rPr>
        <w:t>,</w:t>
      </w:r>
      <w:r w:rsidR="00525078" w:rsidRPr="003458F8">
        <w:rPr>
          <w:i w:val="0"/>
          <w:sz w:val="25"/>
          <w:szCs w:val="25"/>
        </w:rPr>
        <w:t xml:space="preserve"> mi disse il direttore del</w:t>
      </w:r>
      <w:r w:rsidR="00D76B30" w:rsidRPr="003458F8">
        <w:rPr>
          <w:i w:val="0"/>
          <w:sz w:val="25"/>
          <w:szCs w:val="25"/>
        </w:rPr>
        <w:t xml:space="preserve"> reparto, </w:t>
      </w:r>
      <w:r w:rsidR="00525078" w:rsidRPr="003458F8">
        <w:rPr>
          <w:sz w:val="25"/>
          <w:szCs w:val="25"/>
        </w:rPr>
        <w:t>sa</w:t>
      </w:r>
      <w:r w:rsidR="00525078" w:rsidRPr="003458F8">
        <w:rPr>
          <w:i w:val="0"/>
          <w:sz w:val="25"/>
          <w:szCs w:val="25"/>
        </w:rPr>
        <w:t xml:space="preserve"> </w:t>
      </w:r>
      <w:r w:rsidR="00525078" w:rsidRPr="003458F8">
        <w:rPr>
          <w:sz w:val="25"/>
          <w:szCs w:val="25"/>
        </w:rPr>
        <w:t xml:space="preserve">è </w:t>
      </w:r>
      <w:r w:rsidR="00D76B30" w:rsidRPr="003458F8">
        <w:rPr>
          <w:sz w:val="25"/>
          <w:szCs w:val="25"/>
        </w:rPr>
        <w:t>per la salvaguardia degli ospiti</w:t>
      </w:r>
      <w:r w:rsidR="003448E3" w:rsidRPr="003458F8">
        <w:rPr>
          <w:i w:val="0"/>
          <w:sz w:val="25"/>
          <w:szCs w:val="25"/>
        </w:rPr>
        <w:t>.</w:t>
      </w:r>
      <w:r w:rsidR="00964452" w:rsidRPr="003458F8">
        <w:rPr>
          <w:i w:val="0"/>
          <w:sz w:val="25"/>
          <w:szCs w:val="25"/>
        </w:rPr>
        <w:t xml:space="preserve"> Ci </w:t>
      </w:r>
      <w:r w:rsidR="00296FB3" w:rsidRPr="003458F8">
        <w:rPr>
          <w:i w:val="0"/>
          <w:sz w:val="25"/>
          <w:szCs w:val="25"/>
        </w:rPr>
        <w:t>salutammo,</w:t>
      </w:r>
      <w:r w:rsidR="00D571D1" w:rsidRPr="003458F8">
        <w:rPr>
          <w:i w:val="0"/>
          <w:sz w:val="25"/>
          <w:szCs w:val="25"/>
        </w:rPr>
        <w:t xml:space="preserve"> l’uomo che avevo davanti provato da una vicenda terribile</w:t>
      </w:r>
      <w:r w:rsidR="00964452" w:rsidRPr="003458F8">
        <w:rPr>
          <w:i w:val="0"/>
          <w:sz w:val="25"/>
          <w:szCs w:val="25"/>
        </w:rPr>
        <w:t xml:space="preserve"> era solo un uomo in fuga e non un pazzo.</w:t>
      </w:r>
    </w:p>
    <w:p w:rsidR="00F470B3" w:rsidRPr="003458F8" w:rsidRDefault="00F470B3" w:rsidP="00AF4FDE">
      <w:pPr>
        <w:spacing w:before="0" w:beforeAutospacing="0" w:after="0" w:afterAutospacing="0"/>
        <w:contextualSpacing/>
        <w:jc w:val="both"/>
        <w:rPr>
          <w:i w:val="0"/>
          <w:sz w:val="25"/>
          <w:szCs w:val="25"/>
        </w:rPr>
      </w:pPr>
      <w:r w:rsidRPr="003458F8">
        <w:rPr>
          <w:i w:val="0"/>
          <w:sz w:val="25"/>
          <w:szCs w:val="25"/>
        </w:rPr>
        <w:t>“</w:t>
      </w:r>
      <w:r w:rsidR="00397282" w:rsidRPr="003458F8">
        <w:rPr>
          <w:i w:val="0"/>
          <w:sz w:val="25"/>
          <w:szCs w:val="25"/>
        </w:rPr>
        <w:t xml:space="preserve">Non hai bisogno di scrivere, ciò che ti dirò te lo ricorderai per tutta la vita.” </w:t>
      </w:r>
    </w:p>
    <w:p w:rsidR="00397282" w:rsidRPr="00AA16E8" w:rsidRDefault="00397282" w:rsidP="00AF4FDE">
      <w:pPr>
        <w:spacing w:before="0" w:beforeAutospacing="0" w:after="0" w:afterAutospacing="0"/>
        <w:contextualSpacing/>
        <w:jc w:val="both"/>
        <w:rPr>
          <w:i w:val="0"/>
          <w:sz w:val="25"/>
          <w:szCs w:val="25"/>
        </w:rPr>
      </w:pPr>
      <w:r w:rsidRPr="00AA16E8">
        <w:rPr>
          <w:i w:val="0"/>
          <w:sz w:val="25"/>
          <w:szCs w:val="25"/>
        </w:rPr>
        <w:t>La sua voce laconica e profonda</w:t>
      </w:r>
      <w:r w:rsidR="0027015A" w:rsidRPr="00AA16E8">
        <w:rPr>
          <w:i w:val="0"/>
          <w:sz w:val="25"/>
          <w:szCs w:val="25"/>
        </w:rPr>
        <w:t>,</w:t>
      </w:r>
      <w:r w:rsidRPr="00AA16E8">
        <w:rPr>
          <w:i w:val="0"/>
          <w:sz w:val="25"/>
          <w:szCs w:val="25"/>
        </w:rPr>
        <w:t xml:space="preserve"> sembrava dovesse superare gli inferi per arrivarmi all’orecchio.</w:t>
      </w:r>
    </w:p>
    <w:p w:rsidR="0027015A" w:rsidRPr="00AA16E8" w:rsidRDefault="0027015A" w:rsidP="00AF4FDE">
      <w:pPr>
        <w:spacing w:before="0" w:beforeAutospacing="0" w:after="0" w:afterAutospacing="0"/>
        <w:contextualSpacing/>
        <w:jc w:val="both"/>
        <w:rPr>
          <w:i w:val="0"/>
          <w:sz w:val="25"/>
          <w:szCs w:val="25"/>
        </w:rPr>
      </w:pPr>
      <w:r w:rsidRPr="00AA16E8">
        <w:rPr>
          <w:i w:val="0"/>
          <w:sz w:val="25"/>
          <w:szCs w:val="25"/>
        </w:rPr>
        <w:t>“Tu non mentirai su questa storia e mi fiderò della tua parola d’onore.”</w:t>
      </w:r>
    </w:p>
    <w:p w:rsidR="0027015A" w:rsidRPr="003458F8" w:rsidRDefault="0027015A" w:rsidP="00AF4FDE">
      <w:pPr>
        <w:spacing w:before="0" w:beforeAutospacing="0" w:after="0" w:afterAutospacing="0"/>
        <w:contextualSpacing/>
        <w:jc w:val="both"/>
        <w:rPr>
          <w:i w:val="0"/>
          <w:sz w:val="25"/>
          <w:szCs w:val="25"/>
        </w:rPr>
      </w:pPr>
      <w:r w:rsidRPr="003458F8">
        <w:rPr>
          <w:i w:val="0"/>
          <w:sz w:val="25"/>
          <w:szCs w:val="25"/>
        </w:rPr>
        <w:t>Non risposi, non c’era nulla da dire, io ero semplicemente un altro squalo che voleva capire di più su una delle tante storie accadute nei nostri mari.</w:t>
      </w:r>
    </w:p>
    <w:p w:rsidR="0027015A" w:rsidRPr="003458F8" w:rsidRDefault="00B460C4" w:rsidP="00AF4FDE">
      <w:pPr>
        <w:spacing w:before="0" w:beforeAutospacing="0" w:after="0" w:afterAutospacing="0"/>
        <w:contextualSpacing/>
        <w:jc w:val="both"/>
        <w:rPr>
          <w:sz w:val="25"/>
          <w:szCs w:val="25"/>
        </w:rPr>
      </w:pPr>
      <w:r w:rsidRPr="003458F8">
        <w:rPr>
          <w:sz w:val="25"/>
          <w:szCs w:val="25"/>
        </w:rPr>
        <w:t>“Deve sapere che e</w:t>
      </w:r>
      <w:r w:rsidR="0027015A" w:rsidRPr="003458F8">
        <w:rPr>
          <w:sz w:val="25"/>
          <w:szCs w:val="25"/>
        </w:rPr>
        <w:t xml:space="preserve">ravamo in cinque quel giorno. Faceva caldo ma ero contento, a fine turno sarei dovuto scappare in ospedale a vedere mia figlia nata da pochi giorni. Ero di buon umore e la solita ispezione nel raggio delle cinquanta miglia non aveva rilevato alcun problema. Il mare sembrava un morbido cuscino, ma verso le due del pomeriggio, forse qualche minuto prima, avvistammo un galleggiante. Ci avvicinammo e sul galleggiante c’era una fune legata </w:t>
      </w:r>
      <w:r w:rsidR="0027015A" w:rsidRPr="003458F8">
        <w:rPr>
          <w:sz w:val="25"/>
          <w:szCs w:val="25"/>
        </w:rPr>
        <w:lastRenderedPageBreak/>
        <w:t xml:space="preserve">con doppio nodo </w:t>
      </w:r>
      <w:r w:rsidR="00296FB3" w:rsidRPr="003458F8">
        <w:rPr>
          <w:sz w:val="25"/>
          <w:szCs w:val="25"/>
        </w:rPr>
        <w:t>a</w:t>
      </w:r>
      <w:r w:rsidR="0027015A" w:rsidRPr="003458F8">
        <w:rPr>
          <w:sz w:val="25"/>
          <w:szCs w:val="25"/>
        </w:rPr>
        <w:t xml:space="preserve"> un giubbotto di salvataggio. Stavamo per avvicinarci quando fui chiamato da un grido a poppa. “</w:t>
      </w:r>
      <w:r w:rsidR="00C971F2" w:rsidRPr="003458F8">
        <w:rPr>
          <w:sz w:val="25"/>
          <w:szCs w:val="25"/>
        </w:rPr>
        <w:t>Tenente</w:t>
      </w:r>
      <w:r w:rsidR="00DA5C32" w:rsidRPr="003458F8">
        <w:rPr>
          <w:sz w:val="25"/>
          <w:szCs w:val="25"/>
        </w:rPr>
        <w:t>,</w:t>
      </w:r>
      <w:r w:rsidR="00C971F2" w:rsidRPr="003458F8">
        <w:rPr>
          <w:sz w:val="25"/>
          <w:szCs w:val="25"/>
        </w:rPr>
        <w:t xml:space="preserve"> venga </w:t>
      </w:r>
      <w:r w:rsidR="00296FB3" w:rsidRPr="003458F8">
        <w:rPr>
          <w:sz w:val="25"/>
          <w:szCs w:val="25"/>
        </w:rPr>
        <w:t>qua</w:t>
      </w:r>
      <w:r w:rsidR="00C971F2" w:rsidRPr="003458F8">
        <w:rPr>
          <w:sz w:val="25"/>
          <w:szCs w:val="25"/>
        </w:rPr>
        <w:t xml:space="preserve">!”, i miei uomini guardavano in un </w:t>
      </w:r>
      <w:r w:rsidR="00296FB3" w:rsidRPr="003458F8">
        <w:rPr>
          <w:sz w:val="25"/>
          <w:szCs w:val="25"/>
        </w:rPr>
        <w:t>punto, dove</w:t>
      </w:r>
      <w:r w:rsidR="00C971F2" w:rsidRPr="003458F8">
        <w:rPr>
          <w:sz w:val="25"/>
          <w:szCs w:val="25"/>
        </w:rPr>
        <w:t xml:space="preserve"> io non stavo notando nulla di particolare. Poi uno di loro mi prese la mano e l’alzò verso le ore undici. Poi vidi qualcosa che sembrava scomparire</w:t>
      </w:r>
      <w:r w:rsidR="00DF2A35" w:rsidRPr="003458F8">
        <w:rPr>
          <w:sz w:val="25"/>
          <w:szCs w:val="25"/>
        </w:rPr>
        <w:t>, mescolandosi</w:t>
      </w:r>
      <w:r w:rsidR="00C971F2" w:rsidRPr="003458F8">
        <w:rPr>
          <w:sz w:val="25"/>
          <w:szCs w:val="25"/>
        </w:rPr>
        <w:t xml:space="preserve"> con l’aria o che sembrava avvolto nella </w:t>
      </w:r>
      <w:r w:rsidRPr="003458F8">
        <w:rPr>
          <w:sz w:val="25"/>
          <w:szCs w:val="25"/>
        </w:rPr>
        <w:t>foschia</w:t>
      </w:r>
      <w:r w:rsidR="00C971F2" w:rsidRPr="003458F8">
        <w:rPr>
          <w:sz w:val="25"/>
          <w:szCs w:val="25"/>
        </w:rPr>
        <w:t xml:space="preserve"> sebbene di nebbia</w:t>
      </w:r>
      <w:r w:rsidRPr="003458F8">
        <w:rPr>
          <w:sz w:val="25"/>
          <w:szCs w:val="25"/>
        </w:rPr>
        <w:t>,</w:t>
      </w:r>
      <w:r w:rsidR="00C971F2" w:rsidRPr="003458F8">
        <w:rPr>
          <w:sz w:val="25"/>
          <w:szCs w:val="25"/>
        </w:rPr>
        <w:t xml:space="preserve"> non ci fosse nemmeno un palmo</w:t>
      </w:r>
      <w:r w:rsidR="00DF2A35" w:rsidRPr="003458F8">
        <w:rPr>
          <w:sz w:val="25"/>
          <w:szCs w:val="25"/>
        </w:rPr>
        <w:t>, difficile da spiegare data la stranezza del fenomeno</w:t>
      </w:r>
      <w:r w:rsidR="00C971F2" w:rsidRPr="003458F8">
        <w:rPr>
          <w:sz w:val="25"/>
          <w:szCs w:val="25"/>
        </w:rPr>
        <w:t>.</w:t>
      </w:r>
    </w:p>
    <w:p w:rsidR="004F34FD" w:rsidRDefault="00C971F2" w:rsidP="00AF4FDE">
      <w:pPr>
        <w:spacing w:before="0" w:beforeAutospacing="0" w:after="0" w:afterAutospacing="0"/>
        <w:contextualSpacing/>
        <w:jc w:val="both"/>
        <w:rPr>
          <w:sz w:val="25"/>
          <w:szCs w:val="25"/>
        </w:rPr>
      </w:pPr>
      <w:r w:rsidRPr="003458F8">
        <w:rPr>
          <w:sz w:val="25"/>
          <w:szCs w:val="25"/>
        </w:rPr>
        <w:t>La barca davanti a noi</w:t>
      </w:r>
      <w:r w:rsidR="00DA5C32" w:rsidRPr="003458F8">
        <w:rPr>
          <w:sz w:val="25"/>
          <w:szCs w:val="25"/>
        </w:rPr>
        <w:t>,</w:t>
      </w:r>
      <w:r w:rsidR="008E31BC" w:rsidRPr="003458F8">
        <w:rPr>
          <w:sz w:val="25"/>
          <w:szCs w:val="25"/>
        </w:rPr>
        <w:t xml:space="preserve"> un boiler di circa </w:t>
      </w:r>
      <w:r w:rsidR="000A70FD" w:rsidRPr="003458F8">
        <w:rPr>
          <w:sz w:val="25"/>
          <w:szCs w:val="25"/>
        </w:rPr>
        <w:t>tredici metri</w:t>
      </w:r>
      <w:r w:rsidR="008E31BC" w:rsidRPr="003458F8">
        <w:rPr>
          <w:sz w:val="25"/>
          <w:szCs w:val="25"/>
        </w:rPr>
        <w:t>,</w:t>
      </w:r>
      <w:r w:rsidR="00B460C4" w:rsidRPr="003458F8">
        <w:rPr>
          <w:sz w:val="25"/>
          <w:szCs w:val="25"/>
        </w:rPr>
        <w:t xml:space="preserve"> </w:t>
      </w:r>
      <w:r w:rsidRPr="003458F8">
        <w:rPr>
          <w:sz w:val="25"/>
          <w:szCs w:val="25"/>
        </w:rPr>
        <w:t>ondeggiava quieta e silenziosa.</w:t>
      </w:r>
      <w:r w:rsidR="000A70FD" w:rsidRPr="003458F8">
        <w:rPr>
          <w:sz w:val="25"/>
          <w:szCs w:val="25"/>
        </w:rPr>
        <w:t xml:space="preserve"> La zattera di salvataggio stava </w:t>
      </w:r>
      <w:r w:rsidR="00B460C4" w:rsidRPr="003458F8">
        <w:rPr>
          <w:sz w:val="25"/>
          <w:szCs w:val="25"/>
        </w:rPr>
        <w:t>in</w:t>
      </w:r>
      <w:r w:rsidR="000A70FD" w:rsidRPr="003458F8">
        <w:rPr>
          <w:sz w:val="25"/>
          <w:szCs w:val="25"/>
        </w:rPr>
        <w:t xml:space="preserve"> prua come se avessero voluto utilizzarla per poi aspettare qualcosa.</w:t>
      </w:r>
      <w:r w:rsidR="008F0F46" w:rsidRPr="003458F8">
        <w:rPr>
          <w:sz w:val="25"/>
          <w:szCs w:val="25"/>
        </w:rPr>
        <w:t xml:space="preserve"> </w:t>
      </w:r>
      <w:r w:rsidR="000E4171" w:rsidRPr="003458F8">
        <w:rPr>
          <w:sz w:val="25"/>
          <w:szCs w:val="25"/>
        </w:rPr>
        <w:t xml:space="preserve">Quando salimmo a </w:t>
      </w:r>
      <w:r w:rsidR="00296FB3" w:rsidRPr="003458F8">
        <w:rPr>
          <w:sz w:val="25"/>
          <w:szCs w:val="25"/>
        </w:rPr>
        <w:t>bordo,</w:t>
      </w:r>
      <w:r w:rsidR="000E4171" w:rsidRPr="003458F8">
        <w:rPr>
          <w:sz w:val="25"/>
          <w:szCs w:val="25"/>
        </w:rPr>
        <w:t xml:space="preserve"> invece fu </w:t>
      </w:r>
      <w:r w:rsidR="00B460C4" w:rsidRPr="003458F8">
        <w:rPr>
          <w:sz w:val="25"/>
          <w:szCs w:val="25"/>
        </w:rPr>
        <w:t>tutta un’altra cosa</w:t>
      </w:r>
      <w:r w:rsidR="000E4171" w:rsidRPr="003458F8">
        <w:rPr>
          <w:sz w:val="25"/>
          <w:szCs w:val="25"/>
        </w:rPr>
        <w:t>.</w:t>
      </w:r>
      <w:r w:rsidR="00360644" w:rsidRPr="003458F8">
        <w:rPr>
          <w:sz w:val="25"/>
          <w:szCs w:val="25"/>
        </w:rPr>
        <w:t xml:space="preserve"> </w:t>
      </w:r>
      <w:r w:rsidR="00324832" w:rsidRPr="003458F8">
        <w:rPr>
          <w:sz w:val="25"/>
          <w:szCs w:val="25"/>
        </w:rPr>
        <w:t xml:space="preserve">Non c’era stata alcuna sparatoria ma la lotta a bordo doveva essere stata terribile. Fu facile pensare a dei pirati, qui non ce ne sono, ma parecchi salgono la costa dal mare di Panama per poi nascondersi alle Keys. Insomma i predatori sono la soluzione più comoda quando investighiamo su yacht con passeggeri sterminati e depredati oppure quando vediamo lo scempio nelle cabine, </w:t>
      </w:r>
      <w:r w:rsidR="00DA5C32" w:rsidRPr="003458F8">
        <w:rPr>
          <w:sz w:val="25"/>
          <w:szCs w:val="25"/>
        </w:rPr>
        <w:t xml:space="preserve">il </w:t>
      </w:r>
      <w:r w:rsidR="00324832" w:rsidRPr="003458F8">
        <w:rPr>
          <w:sz w:val="25"/>
          <w:szCs w:val="25"/>
        </w:rPr>
        <w:t>segno di qualcuno che cerca di rubare tutto il possibile.</w:t>
      </w:r>
      <w:r w:rsidR="00360644" w:rsidRPr="003458F8">
        <w:rPr>
          <w:sz w:val="25"/>
          <w:szCs w:val="25"/>
        </w:rPr>
        <w:t xml:space="preserve"> </w:t>
      </w:r>
      <w:r w:rsidR="00FE092A" w:rsidRPr="003458F8">
        <w:rPr>
          <w:sz w:val="25"/>
          <w:szCs w:val="25"/>
        </w:rPr>
        <w:t>La confusione era tale.</w:t>
      </w:r>
      <w:r w:rsidR="00AA16E8">
        <w:rPr>
          <w:sz w:val="25"/>
          <w:szCs w:val="25"/>
        </w:rPr>
        <w:t>.</w:t>
      </w:r>
      <w:r w:rsidR="00FE092A" w:rsidRPr="003458F8">
        <w:rPr>
          <w:sz w:val="25"/>
          <w:szCs w:val="25"/>
        </w:rPr>
        <w:t>.</w:t>
      </w:r>
      <w:r w:rsidR="00324832" w:rsidRPr="003458F8">
        <w:rPr>
          <w:sz w:val="25"/>
          <w:szCs w:val="25"/>
        </w:rPr>
        <w:t xml:space="preserve">, e qui fece una pausa come se temesse dire davvero la verità, poi si guardò le spalle e quando s’accertò che non c’era </w:t>
      </w:r>
      <w:r w:rsidR="00FE092A" w:rsidRPr="003458F8">
        <w:rPr>
          <w:sz w:val="25"/>
          <w:szCs w:val="25"/>
        </w:rPr>
        <w:t xml:space="preserve">alcuno nelle vicinanze continuò, la confusione era tale che non sembrava la solita confusione. </w:t>
      </w:r>
      <w:r w:rsidR="0093677A" w:rsidRPr="003458F8">
        <w:rPr>
          <w:sz w:val="25"/>
          <w:szCs w:val="25"/>
        </w:rPr>
        <w:t>Girai</w:t>
      </w:r>
      <w:r w:rsidR="00FE092A" w:rsidRPr="003458F8">
        <w:rPr>
          <w:sz w:val="25"/>
          <w:szCs w:val="25"/>
        </w:rPr>
        <w:t xml:space="preserve"> il volto verso i suoi occhi</w:t>
      </w:r>
      <w:r w:rsidR="0093677A" w:rsidRPr="003458F8">
        <w:rPr>
          <w:sz w:val="25"/>
          <w:szCs w:val="25"/>
        </w:rPr>
        <w:t xml:space="preserve"> </w:t>
      </w:r>
      <w:r w:rsidR="00FE092A" w:rsidRPr="003458F8">
        <w:rPr>
          <w:sz w:val="25"/>
          <w:szCs w:val="25"/>
        </w:rPr>
        <w:t>per cercare di capire meglio anche dall’atteggiamento e non solo dalle parole quella stranezza che mi stava raccontando.</w:t>
      </w:r>
      <w:r w:rsidR="00360644" w:rsidRPr="003458F8">
        <w:rPr>
          <w:sz w:val="25"/>
          <w:szCs w:val="25"/>
        </w:rPr>
        <w:t xml:space="preserve"> </w:t>
      </w:r>
      <w:r w:rsidR="00DC281C" w:rsidRPr="003458F8">
        <w:rPr>
          <w:sz w:val="25"/>
          <w:szCs w:val="25"/>
        </w:rPr>
        <w:t xml:space="preserve">Mi creda, continuò, era una confusione spaventosa, anzi terrificante, poi c’era un odore di putrefazione e bruciato ma la dentro non c’erano segni di </w:t>
      </w:r>
      <w:r w:rsidR="0093677A" w:rsidRPr="003458F8">
        <w:rPr>
          <w:sz w:val="25"/>
          <w:szCs w:val="25"/>
        </w:rPr>
        <w:t>oggetti arsi</w:t>
      </w:r>
      <w:r w:rsidR="00DC281C" w:rsidRPr="003458F8">
        <w:rPr>
          <w:sz w:val="25"/>
          <w:szCs w:val="25"/>
        </w:rPr>
        <w:t xml:space="preserve"> o di cose o alimenti in decomposizione. </w:t>
      </w:r>
      <w:r w:rsidR="00DA5C32" w:rsidRPr="003458F8">
        <w:rPr>
          <w:sz w:val="25"/>
          <w:szCs w:val="25"/>
        </w:rPr>
        <w:t>Trovammo tutto e nulla.</w:t>
      </w:r>
      <w:r w:rsidR="00585A0F" w:rsidRPr="003458F8">
        <w:rPr>
          <w:sz w:val="25"/>
          <w:szCs w:val="25"/>
        </w:rPr>
        <w:t xml:space="preserve"> Non c’era traccia di </w:t>
      </w:r>
      <w:r w:rsidR="006C5822" w:rsidRPr="003458F8">
        <w:rPr>
          <w:sz w:val="25"/>
          <w:szCs w:val="25"/>
        </w:rPr>
        <w:t>sangue, anche se</w:t>
      </w:r>
      <w:r w:rsidR="00585A0F" w:rsidRPr="003458F8">
        <w:rPr>
          <w:sz w:val="25"/>
          <w:szCs w:val="25"/>
        </w:rPr>
        <w:t xml:space="preserve"> i passeggeri potevano essere stati g</w:t>
      </w:r>
      <w:r w:rsidR="001B64A5" w:rsidRPr="003458F8">
        <w:rPr>
          <w:sz w:val="25"/>
          <w:szCs w:val="25"/>
        </w:rPr>
        <w:t>ettati</w:t>
      </w:r>
      <w:r w:rsidR="00585A0F" w:rsidRPr="003458F8">
        <w:rPr>
          <w:sz w:val="25"/>
          <w:szCs w:val="25"/>
        </w:rPr>
        <w:t xml:space="preserve"> in mare</w:t>
      </w:r>
      <w:r w:rsidR="001B64A5" w:rsidRPr="003458F8">
        <w:rPr>
          <w:sz w:val="25"/>
          <w:szCs w:val="25"/>
        </w:rPr>
        <w:t>,</w:t>
      </w:r>
      <w:r w:rsidR="00585A0F" w:rsidRPr="003458F8">
        <w:rPr>
          <w:sz w:val="25"/>
          <w:szCs w:val="25"/>
        </w:rPr>
        <w:t xml:space="preserve"> vivi.</w:t>
      </w:r>
      <w:r w:rsidR="00344E45" w:rsidRPr="003458F8">
        <w:rPr>
          <w:sz w:val="25"/>
          <w:szCs w:val="25"/>
        </w:rPr>
        <w:t xml:space="preserve"> La cabina stava imbarcando acqua e cercammo di salvare </w:t>
      </w:r>
      <w:r w:rsidR="006C5822" w:rsidRPr="003458F8">
        <w:rPr>
          <w:sz w:val="25"/>
          <w:szCs w:val="25"/>
        </w:rPr>
        <w:t>più oggetti possibili</w:t>
      </w:r>
      <w:r w:rsidR="00344E45" w:rsidRPr="003458F8">
        <w:rPr>
          <w:sz w:val="25"/>
          <w:szCs w:val="25"/>
        </w:rPr>
        <w:t xml:space="preserve"> </w:t>
      </w:r>
      <w:r w:rsidR="006C5822" w:rsidRPr="003458F8">
        <w:rPr>
          <w:sz w:val="25"/>
          <w:szCs w:val="25"/>
        </w:rPr>
        <w:t>per</w:t>
      </w:r>
      <w:r w:rsidR="00344E45" w:rsidRPr="003458F8">
        <w:rPr>
          <w:sz w:val="25"/>
          <w:szCs w:val="25"/>
        </w:rPr>
        <w:t xml:space="preserve"> identificare il proprietario e la rotta. Non riuscivamo a respirare, l’aria </w:t>
      </w:r>
      <w:r w:rsidR="00DC281C" w:rsidRPr="003458F8">
        <w:rPr>
          <w:sz w:val="25"/>
          <w:szCs w:val="25"/>
        </w:rPr>
        <w:t xml:space="preserve">che prima sapeva di carne bruciata cominciò </w:t>
      </w:r>
      <w:r w:rsidR="0093677A" w:rsidRPr="003458F8">
        <w:rPr>
          <w:sz w:val="25"/>
          <w:szCs w:val="25"/>
        </w:rPr>
        <w:t>a</w:t>
      </w:r>
      <w:r w:rsidR="00DC281C" w:rsidRPr="003458F8">
        <w:rPr>
          <w:sz w:val="25"/>
          <w:szCs w:val="25"/>
        </w:rPr>
        <w:t xml:space="preserve"> </w:t>
      </w:r>
      <w:r w:rsidR="00344E45" w:rsidRPr="003458F8">
        <w:rPr>
          <w:sz w:val="25"/>
          <w:szCs w:val="25"/>
        </w:rPr>
        <w:t>odorare di cloro o un acido simile all’aceto di mele invecchiato. Facevamo tutti fatica a respirare e questo non era tutto.</w:t>
      </w:r>
      <w:r w:rsidR="00A76ADE" w:rsidRPr="003458F8">
        <w:rPr>
          <w:sz w:val="25"/>
          <w:szCs w:val="25"/>
        </w:rPr>
        <w:t xml:space="preserve"> Tra pezzi di mobili distrutti, stoviglie rotte e cocci di vetro,</w:t>
      </w:r>
      <w:r w:rsidR="0093677A" w:rsidRPr="003458F8">
        <w:rPr>
          <w:sz w:val="25"/>
          <w:szCs w:val="25"/>
        </w:rPr>
        <w:t xml:space="preserve"> vedevo solo</w:t>
      </w:r>
      <w:r w:rsidR="00A76ADE" w:rsidRPr="003458F8">
        <w:rPr>
          <w:sz w:val="25"/>
          <w:szCs w:val="25"/>
        </w:rPr>
        <w:t xml:space="preserve"> pochi fogli forse mappe cancellate dall’acqua di mare, due banconote da dieci dollari e una bambola.</w:t>
      </w:r>
      <w:r w:rsidR="008515B1" w:rsidRPr="003458F8">
        <w:rPr>
          <w:sz w:val="25"/>
          <w:szCs w:val="25"/>
        </w:rPr>
        <w:t xml:space="preserve"> Sul rapporto avevo scritto che c’era uno zainetto rosa ma è vero. Trovammo di più, un disegno scolorito che riproduceva una barca di nome Alceste, e quattro personaggi che urlavano davanti ad una lama nera, o un velo nero, insomma non si capiva bene cosa. Questo disegno cade nell’acqua e svanì ma tutti lo vedemmo</w:t>
      </w:r>
      <w:r w:rsidR="00526767" w:rsidRPr="003458F8">
        <w:rPr>
          <w:sz w:val="25"/>
          <w:szCs w:val="25"/>
        </w:rPr>
        <w:t xml:space="preserve"> sparire in una bocca trasparente</w:t>
      </w:r>
      <w:r w:rsidR="008515B1" w:rsidRPr="003458F8">
        <w:rPr>
          <w:sz w:val="25"/>
          <w:szCs w:val="25"/>
        </w:rPr>
        <w:t xml:space="preserve">, </w:t>
      </w:r>
      <w:r w:rsidR="00526767" w:rsidRPr="003458F8">
        <w:rPr>
          <w:sz w:val="25"/>
          <w:szCs w:val="25"/>
        </w:rPr>
        <w:t xml:space="preserve">così </w:t>
      </w:r>
      <w:r w:rsidR="008515B1" w:rsidRPr="003458F8">
        <w:rPr>
          <w:sz w:val="25"/>
          <w:szCs w:val="25"/>
        </w:rPr>
        <w:t>come vedemmo per un attimo una ragazzina con indosso uno zaino rosa che faceva degli strani gesti da poppa in nostra direzione. Le sue mani si agitavano in aria finché scomparve davanti a noi che da scettici cercavamo di darci delle spiegazioni.</w:t>
      </w:r>
      <w:r w:rsidR="00527C56" w:rsidRPr="003458F8">
        <w:rPr>
          <w:sz w:val="25"/>
          <w:szCs w:val="25"/>
        </w:rPr>
        <w:t xml:space="preserve"> La barca non aveva nome, eppure lo scafo era lindo come </w:t>
      </w:r>
      <w:r w:rsidR="0027701E" w:rsidRPr="003458F8">
        <w:rPr>
          <w:sz w:val="25"/>
          <w:szCs w:val="25"/>
        </w:rPr>
        <w:t xml:space="preserve">se fosse fresco di cantiere. Tornammo a bordo del cutter con poche cose, nessuna di grande importanza e in meno di dieci minuti, anche dopo averla </w:t>
      </w:r>
      <w:r w:rsidR="00526767" w:rsidRPr="003458F8">
        <w:rPr>
          <w:sz w:val="25"/>
          <w:szCs w:val="25"/>
        </w:rPr>
        <w:t>segnalata</w:t>
      </w:r>
      <w:r w:rsidR="0027701E" w:rsidRPr="003458F8">
        <w:rPr>
          <w:sz w:val="25"/>
          <w:szCs w:val="25"/>
        </w:rPr>
        <w:t xml:space="preserve"> l’</w:t>
      </w:r>
      <w:r w:rsidR="00526767" w:rsidRPr="003458F8">
        <w:rPr>
          <w:sz w:val="25"/>
          <w:szCs w:val="25"/>
        </w:rPr>
        <w:t>imbarcazione,</w:t>
      </w:r>
      <w:r w:rsidR="0027701E" w:rsidRPr="003458F8">
        <w:rPr>
          <w:sz w:val="25"/>
          <w:szCs w:val="25"/>
        </w:rPr>
        <w:t xml:space="preserve"> scomparve sotto i nostri occhi. Fummo tutti storditi da quest’incubo. Stavamo rientrando, ed io decisi di stendere subito il rapporto, prima che mi fossi dimenticato qualche piccolo particolare che avrebbe fatto la differenza se avessero voluto procedere con le ricerche.</w:t>
      </w:r>
      <w:r w:rsidR="00360644" w:rsidRPr="003458F8">
        <w:rPr>
          <w:sz w:val="25"/>
          <w:szCs w:val="25"/>
        </w:rPr>
        <w:t xml:space="preserve"> </w:t>
      </w:r>
      <w:r w:rsidR="00F77003" w:rsidRPr="003458F8">
        <w:rPr>
          <w:sz w:val="25"/>
          <w:szCs w:val="25"/>
        </w:rPr>
        <w:t xml:space="preserve">Davanti ai miei occhi, </w:t>
      </w:r>
      <w:r w:rsidR="007A18E3" w:rsidRPr="003458F8">
        <w:rPr>
          <w:sz w:val="25"/>
          <w:szCs w:val="25"/>
        </w:rPr>
        <w:t xml:space="preserve">seduta </w:t>
      </w:r>
      <w:r w:rsidR="00F77003" w:rsidRPr="003458F8">
        <w:rPr>
          <w:sz w:val="25"/>
          <w:szCs w:val="25"/>
        </w:rPr>
        <w:t>sulla scrivania</w:t>
      </w:r>
      <w:r w:rsidR="007A18E3" w:rsidRPr="003458F8">
        <w:rPr>
          <w:sz w:val="25"/>
          <w:szCs w:val="25"/>
        </w:rPr>
        <w:t>, e non appoggiata ad alcun oggetto,</w:t>
      </w:r>
      <w:r w:rsidR="00F77003" w:rsidRPr="003458F8">
        <w:rPr>
          <w:sz w:val="25"/>
          <w:szCs w:val="25"/>
        </w:rPr>
        <w:t xml:space="preserve"> la bambola che avevamo raccolto, r</w:t>
      </w:r>
      <w:r w:rsidR="00DA5C32" w:rsidRPr="003458F8">
        <w:rPr>
          <w:sz w:val="25"/>
          <w:szCs w:val="25"/>
        </w:rPr>
        <w:t xml:space="preserve">ovesciata all’ingiù, teneva la </w:t>
      </w:r>
      <w:r w:rsidR="007A18E3" w:rsidRPr="003458F8">
        <w:rPr>
          <w:sz w:val="25"/>
          <w:szCs w:val="25"/>
        </w:rPr>
        <w:t>testa sulle ginocchia e le mani supine.</w:t>
      </w:r>
      <w:r w:rsidR="007B5A6F" w:rsidRPr="003458F8">
        <w:rPr>
          <w:sz w:val="25"/>
          <w:szCs w:val="25"/>
        </w:rPr>
        <w:t xml:space="preserve"> </w:t>
      </w:r>
      <w:r w:rsidR="002D4C5B" w:rsidRPr="003458F8">
        <w:rPr>
          <w:sz w:val="25"/>
          <w:szCs w:val="25"/>
        </w:rPr>
        <w:t xml:space="preserve">Sul ponte un </w:t>
      </w:r>
      <w:r w:rsidR="003624E4" w:rsidRPr="003458F8">
        <w:rPr>
          <w:sz w:val="25"/>
          <w:szCs w:val="25"/>
        </w:rPr>
        <w:t xml:space="preserve">coro di voci </w:t>
      </w:r>
      <w:r w:rsidR="002D4C5B" w:rsidRPr="003458F8">
        <w:rPr>
          <w:sz w:val="25"/>
          <w:szCs w:val="25"/>
        </w:rPr>
        <w:t>continuo</w:t>
      </w:r>
      <w:r w:rsidR="005101FD" w:rsidRPr="003458F8">
        <w:rPr>
          <w:sz w:val="25"/>
          <w:szCs w:val="25"/>
        </w:rPr>
        <w:t xml:space="preserve">, </w:t>
      </w:r>
      <w:r w:rsidR="006C5822" w:rsidRPr="003458F8">
        <w:rPr>
          <w:sz w:val="25"/>
          <w:szCs w:val="25"/>
        </w:rPr>
        <w:t>e</w:t>
      </w:r>
      <w:r w:rsidR="002D4C5B" w:rsidRPr="003458F8">
        <w:rPr>
          <w:sz w:val="25"/>
          <w:szCs w:val="25"/>
        </w:rPr>
        <w:t xml:space="preserve"> a tratti rabbioso</w:t>
      </w:r>
      <w:r w:rsidR="00337F81" w:rsidRPr="003458F8">
        <w:rPr>
          <w:sz w:val="25"/>
          <w:szCs w:val="25"/>
        </w:rPr>
        <w:t xml:space="preserve">, </w:t>
      </w:r>
      <w:r w:rsidR="003624E4" w:rsidRPr="003458F8">
        <w:rPr>
          <w:sz w:val="25"/>
          <w:szCs w:val="25"/>
        </w:rPr>
        <w:t>sembrava</w:t>
      </w:r>
      <w:r w:rsidR="005101FD" w:rsidRPr="003458F8">
        <w:rPr>
          <w:sz w:val="25"/>
          <w:szCs w:val="25"/>
        </w:rPr>
        <w:t xml:space="preserve"> </w:t>
      </w:r>
      <w:r w:rsidR="00337F81" w:rsidRPr="003458F8">
        <w:rPr>
          <w:sz w:val="25"/>
          <w:szCs w:val="25"/>
        </w:rPr>
        <w:t>delle urla femminili ma non posso giurare che quello che avevo sentito fosse vero</w:t>
      </w:r>
      <w:r w:rsidR="005101FD" w:rsidRPr="003458F8">
        <w:rPr>
          <w:sz w:val="25"/>
          <w:szCs w:val="25"/>
        </w:rPr>
        <w:t>, le voci andavano e venivano, e se non fosse stata una giornata del tutto calma, avrei giurato che fosse il vento</w:t>
      </w:r>
      <w:r w:rsidR="002D4C5B" w:rsidRPr="003458F8">
        <w:rPr>
          <w:sz w:val="25"/>
          <w:szCs w:val="25"/>
        </w:rPr>
        <w:t>. Cercai d’andare a vedere di cosa si trattava. Salito</w:t>
      </w:r>
      <w:r w:rsidR="00D8360A" w:rsidRPr="003458F8">
        <w:rPr>
          <w:sz w:val="25"/>
          <w:szCs w:val="25"/>
        </w:rPr>
        <w:t>,</w:t>
      </w:r>
      <w:r w:rsidR="002D4C5B" w:rsidRPr="003458F8">
        <w:rPr>
          <w:sz w:val="25"/>
          <w:szCs w:val="25"/>
        </w:rPr>
        <w:t xml:space="preserve"> vidi i ragazzi che in silenzio</w:t>
      </w:r>
      <w:r w:rsidR="00DA5C32" w:rsidRPr="003458F8">
        <w:rPr>
          <w:sz w:val="25"/>
          <w:szCs w:val="25"/>
        </w:rPr>
        <w:t xml:space="preserve">, </w:t>
      </w:r>
      <w:r w:rsidR="006C5822" w:rsidRPr="003458F8">
        <w:rPr>
          <w:sz w:val="25"/>
          <w:szCs w:val="25"/>
        </w:rPr>
        <w:t>con i</w:t>
      </w:r>
      <w:r w:rsidR="00DA5C32" w:rsidRPr="003458F8">
        <w:rPr>
          <w:sz w:val="25"/>
          <w:szCs w:val="25"/>
        </w:rPr>
        <w:t xml:space="preserve"> sguardi allucinati,</w:t>
      </w:r>
      <w:r w:rsidR="002D4C5B" w:rsidRPr="003458F8">
        <w:rPr>
          <w:sz w:val="25"/>
          <w:szCs w:val="25"/>
        </w:rPr>
        <w:t xml:space="preserve"> guardavano il mare come se</w:t>
      </w:r>
      <w:r w:rsidR="00DA5C32" w:rsidRPr="003458F8">
        <w:rPr>
          <w:sz w:val="25"/>
          <w:szCs w:val="25"/>
        </w:rPr>
        <w:t xml:space="preserve"> fossero tutti quanti posseduti. </w:t>
      </w:r>
      <w:r w:rsidR="00337F81" w:rsidRPr="003458F8">
        <w:rPr>
          <w:sz w:val="25"/>
          <w:szCs w:val="25"/>
        </w:rPr>
        <w:t xml:space="preserve">Erano fermi sotto </w:t>
      </w:r>
      <w:r w:rsidR="00DA5C32" w:rsidRPr="003458F8">
        <w:rPr>
          <w:sz w:val="25"/>
          <w:szCs w:val="25"/>
        </w:rPr>
        <w:t xml:space="preserve">una sorta </w:t>
      </w:r>
      <w:r w:rsidR="006C5822" w:rsidRPr="003458F8">
        <w:rPr>
          <w:sz w:val="25"/>
          <w:szCs w:val="25"/>
        </w:rPr>
        <w:t>d’</w:t>
      </w:r>
      <w:r w:rsidR="00337F81" w:rsidRPr="003458F8">
        <w:rPr>
          <w:sz w:val="25"/>
          <w:szCs w:val="25"/>
        </w:rPr>
        <w:t xml:space="preserve">ipnosi </w:t>
      </w:r>
      <w:r w:rsidR="00DA5C32" w:rsidRPr="003458F8">
        <w:rPr>
          <w:sz w:val="25"/>
          <w:szCs w:val="25"/>
        </w:rPr>
        <w:t xml:space="preserve">collettiva </w:t>
      </w:r>
      <w:r w:rsidR="00337F81" w:rsidRPr="003458F8">
        <w:rPr>
          <w:sz w:val="25"/>
          <w:szCs w:val="25"/>
        </w:rPr>
        <w:t>e guardavano il mare</w:t>
      </w:r>
      <w:r w:rsidR="00DA5C32" w:rsidRPr="003458F8">
        <w:rPr>
          <w:sz w:val="25"/>
          <w:szCs w:val="25"/>
        </w:rPr>
        <w:t xml:space="preserve"> come si </w:t>
      </w:r>
      <w:r w:rsidR="003305DE" w:rsidRPr="003458F8">
        <w:rPr>
          <w:sz w:val="25"/>
          <w:szCs w:val="25"/>
        </w:rPr>
        <w:t xml:space="preserve">studia </w:t>
      </w:r>
      <w:r w:rsidR="00DA5C32" w:rsidRPr="003458F8">
        <w:rPr>
          <w:sz w:val="25"/>
          <w:szCs w:val="25"/>
        </w:rPr>
        <w:t xml:space="preserve"> una scatola che cela il regalo; si percepiva una sorta di tensione, una piccola elettricità</w:t>
      </w:r>
      <w:r w:rsidR="00B92690" w:rsidRPr="003458F8">
        <w:rPr>
          <w:sz w:val="25"/>
          <w:szCs w:val="25"/>
        </w:rPr>
        <w:t xml:space="preserve"> </w:t>
      </w:r>
      <w:r w:rsidR="00DA5C32" w:rsidRPr="003458F8">
        <w:rPr>
          <w:sz w:val="25"/>
          <w:szCs w:val="25"/>
        </w:rPr>
        <w:t xml:space="preserve">ramificata dall’aria e quella gente era presa da </w:t>
      </w:r>
      <w:r w:rsidR="00337F81" w:rsidRPr="003458F8">
        <w:rPr>
          <w:sz w:val="25"/>
          <w:szCs w:val="25"/>
        </w:rPr>
        <w:t>un punto preciso.</w:t>
      </w:r>
      <w:r w:rsidR="00950029" w:rsidRPr="003458F8">
        <w:rPr>
          <w:sz w:val="25"/>
          <w:szCs w:val="25"/>
        </w:rPr>
        <w:t xml:space="preserve"> Pensai d’arrivare </w:t>
      </w:r>
      <w:r w:rsidR="00337F81" w:rsidRPr="003458F8">
        <w:rPr>
          <w:sz w:val="25"/>
          <w:szCs w:val="25"/>
        </w:rPr>
        <w:t xml:space="preserve">alla radio per comunicare ma le macchine erano in tilt. Presi il cellulare dalla tasca </w:t>
      </w:r>
      <w:r w:rsidR="00337F81" w:rsidRPr="003458F8">
        <w:rPr>
          <w:sz w:val="25"/>
          <w:szCs w:val="25"/>
        </w:rPr>
        <w:lastRenderedPageBreak/>
        <w:t>ma anche questo era senza segnale. Dovevo calmarmi</w:t>
      </w:r>
      <w:r w:rsidR="00B92690" w:rsidRPr="003458F8">
        <w:rPr>
          <w:sz w:val="25"/>
          <w:szCs w:val="25"/>
        </w:rPr>
        <w:t>,</w:t>
      </w:r>
      <w:r w:rsidR="00337F81" w:rsidRPr="003458F8">
        <w:rPr>
          <w:sz w:val="25"/>
          <w:szCs w:val="25"/>
        </w:rPr>
        <w:t xml:space="preserve"> anche se avevo paura. Era la prima volta, sig. </w:t>
      </w:r>
      <w:proofErr w:type="spellStart"/>
      <w:r w:rsidR="00337F81" w:rsidRPr="003458F8">
        <w:rPr>
          <w:sz w:val="25"/>
          <w:szCs w:val="25"/>
        </w:rPr>
        <w:t>Stupini</w:t>
      </w:r>
      <w:proofErr w:type="spellEnd"/>
      <w:r w:rsidR="00337F81" w:rsidRPr="003458F8">
        <w:rPr>
          <w:sz w:val="25"/>
          <w:szCs w:val="25"/>
        </w:rPr>
        <w:t>, che io sentivo il dolore della paura.</w:t>
      </w:r>
      <w:r w:rsidR="007B5A6F" w:rsidRPr="003458F8">
        <w:rPr>
          <w:sz w:val="25"/>
          <w:szCs w:val="25"/>
        </w:rPr>
        <w:t xml:space="preserve"> </w:t>
      </w:r>
      <w:r w:rsidR="00964452" w:rsidRPr="003458F8">
        <w:rPr>
          <w:sz w:val="25"/>
          <w:szCs w:val="25"/>
        </w:rPr>
        <w:t xml:space="preserve">Tornai a vedere dove avevo messo </w:t>
      </w:r>
      <w:r w:rsidR="006C5822" w:rsidRPr="003458F8">
        <w:rPr>
          <w:sz w:val="25"/>
          <w:szCs w:val="25"/>
        </w:rPr>
        <w:t>alla</w:t>
      </w:r>
      <w:r w:rsidR="00964452" w:rsidRPr="003458F8">
        <w:rPr>
          <w:sz w:val="25"/>
          <w:szCs w:val="25"/>
        </w:rPr>
        <w:t xml:space="preserve"> bambola e non la trovai. No, non la trovai più. Altre urla mi stavano arrivando all’orecchi ma comincia a credere che nemmeno quelle fossero reali. I miei uomini stavano la fuori come dei posseduti. Poi ci fu un </w:t>
      </w:r>
      <w:r w:rsidR="00F2111C" w:rsidRPr="003458F8">
        <w:rPr>
          <w:sz w:val="25"/>
          <w:szCs w:val="25"/>
        </w:rPr>
        <w:t>momento</w:t>
      </w:r>
      <w:r w:rsidR="00964452" w:rsidRPr="003458F8">
        <w:rPr>
          <w:sz w:val="25"/>
          <w:szCs w:val="25"/>
        </w:rPr>
        <w:t>, un attimo lungo non saprei quanto</w:t>
      </w:r>
      <w:r w:rsidR="00B8540F" w:rsidRPr="003458F8">
        <w:rPr>
          <w:sz w:val="25"/>
          <w:szCs w:val="25"/>
        </w:rPr>
        <w:t>,</w:t>
      </w:r>
      <w:r w:rsidR="00964452" w:rsidRPr="003458F8">
        <w:rPr>
          <w:sz w:val="25"/>
          <w:szCs w:val="25"/>
        </w:rPr>
        <w:t xml:space="preserve"> in cui non vidi più alcuno sulla barca. Ero da solo. Sul tavolo di fianco alla mia mano destra, la bambola stavolta a volto in su. La sua faccia era orribile. Aveva grossi buc</w:t>
      </w:r>
      <w:r w:rsidR="00444139" w:rsidRPr="003458F8">
        <w:rPr>
          <w:sz w:val="25"/>
          <w:szCs w:val="25"/>
        </w:rPr>
        <w:t>hi vuoti al posto delle orbite</w:t>
      </w:r>
      <w:r w:rsidR="00964452" w:rsidRPr="003458F8">
        <w:rPr>
          <w:sz w:val="25"/>
          <w:szCs w:val="25"/>
        </w:rPr>
        <w:t xml:space="preserve"> e non sembrava</w:t>
      </w:r>
      <w:r w:rsidR="00E26AA4" w:rsidRPr="003458F8">
        <w:rPr>
          <w:sz w:val="25"/>
          <w:szCs w:val="25"/>
        </w:rPr>
        <w:t>no</w:t>
      </w:r>
      <w:r w:rsidR="00964452" w:rsidRPr="003458F8">
        <w:rPr>
          <w:sz w:val="25"/>
          <w:szCs w:val="25"/>
        </w:rPr>
        <w:t xml:space="preserve"> di plastica quei contorni ma </w:t>
      </w:r>
      <w:r w:rsidR="00E26AA4" w:rsidRPr="003458F8">
        <w:rPr>
          <w:sz w:val="25"/>
          <w:szCs w:val="25"/>
        </w:rPr>
        <w:t xml:space="preserve">pulsavano </w:t>
      </w:r>
      <w:r w:rsidR="003624E4" w:rsidRPr="003458F8">
        <w:rPr>
          <w:sz w:val="25"/>
          <w:szCs w:val="25"/>
        </w:rPr>
        <w:t>molto lentamente</w:t>
      </w:r>
      <w:r w:rsidR="00E26AA4" w:rsidRPr="003458F8">
        <w:rPr>
          <w:sz w:val="25"/>
          <w:szCs w:val="25"/>
        </w:rPr>
        <w:t xml:space="preserve"> </w:t>
      </w:r>
      <w:r w:rsidR="00964452" w:rsidRPr="003458F8">
        <w:rPr>
          <w:sz w:val="25"/>
          <w:szCs w:val="25"/>
        </w:rPr>
        <w:t>come se foss</w:t>
      </w:r>
      <w:r w:rsidR="00425CDB" w:rsidRPr="003458F8">
        <w:rPr>
          <w:sz w:val="25"/>
          <w:szCs w:val="25"/>
        </w:rPr>
        <w:t xml:space="preserve">ero </w:t>
      </w:r>
      <w:r w:rsidR="00E26AA4" w:rsidRPr="003458F8">
        <w:rPr>
          <w:sz w:val="25"/>
          <w:szCs w:val="25"/>
        </w:rPr>
        <w:t xml:space="preserve">delle </w:t>
      </w:r>
      <w:r w:rsidR="00B92690" w:rsidRPr="003458F8">
        <w:rPr>
          <w:sz w:val="25"/>
          <w:szCs w:val="25"/>
        </w:rPr>
        <w:t>ossa</w:t>
      </w:r>
      <w:r w:rsidR="00425CDB" w:rsidRPr="003458F8">
        <w:rPr>
          <w:sz w:val="25"/>
          <w:szCs w:val="25"/>
        </w:rPr>
        <w:t xml:space="preserve"> </w:t>
      </w:r>
      <w:r w:rsidR="00B92690" w:rsidRPr="003458F8">
        <w:rPr>
          <w:sz w:val="25"/>
          <w:szCs w:val="25"/>
        </w:rPr>
        <w:t xml:space="preserve">appartenenti a </w:t>
      </w:r>
      <w:r w:rsidR="00964452" w:rsidRPr="003458F8">
        <w:rPr>
          <w:sz w:val="25"/>
          <w:szCs w:val="25"/>
        </w:rPr>
        <w:t>cranio umano</w:t>
      </w:r>
      <w:r w:rsidR="00E26AA4" w:rsidRPr="003458F8">
        <w:rPr>
          <w:sz w:val="25"/>
          <w:szCs w:val="25"/>
        </w:rPr>
        <w:t xml:space="preserve"> impercettibilmente attivo</w:t>
      </w:r>
      <w:r w:rsidR="00964452" w:rsidRPr="003458F8">
        <w:rPr>
          <w:sz w:val="25"/>
          <w:szCs w:val="25"/>
        </w:rPr>
        <w:t>.</w:t>
      </w:r>
      <w:r w:rsidR="006F0B6D" w:rsidRPr="003458F8">
        <w:rPr>
          <w:sz w:val="25"/>
          <w:szCs w:val="25"/>
        </w:rPr>
        <w:t xml:space="preserve"> La presi in mano e </w:t>
      </w:r>
      <w:r w:rsidR="00B92690" w:rsidRPr="003458F8">
        <w:rPr>
          <w:sz w:val="25"/>
          <w:szCs w:val="25"/>
        </w:rPr>
        <w:t xml:space="preserve">mi </w:t>
      </w:r>
      <w:r w:rsidR="006F0B6D" w:rsidRPr="003458F8">
        <w:rPr>
          <w:sz w:val="25"/>
          <w:szCs w:val="25"/>
        </w:rPr>
        <w:t xml:space="preserve">accorsi che dietro il capo c’era un foro grande quanto un pugno e non era </w:t>
      </w:r>
      <w:r w:rsidR="00E26AA4" w:rsidRPr="003458F8">
        <w:rPr>
          <w:sz w:val="25"/>
          <w:szCs w:val="25"/>
        </w:rPr>
        <w:t>il buco fatto da</w:t>
      </w:r>
      <w:r w:rsidR="006F0B6D" w:rsidRPr="003458F8">
        <w:rPr>
          <w:sz w:val="25"/>
          <w:szCs w:val="25"/>
        </w:rPr>
        <w:t xml:space="preserve"> una pallottola. Il suo viso sembrava </w:t>
      </w:r>
      <w:r w:rsidR="00E26AA4" w:rsidRPr="003458F8">
        <w:rPr>
          <w:sz w:val="25"/>
          <w:szCs w:val="25"/>
        </w:rPr>
        <w:t xml:space="preserve">quello </w:t>
      </w:r>
      <w:r w:rsidR="006F0B6D" w:rsidRPr="003458F8">
        <w:rPr>
          <w:sz w:val="25"/>
          <w:szCs w:val="25"/>
        </w:rPr>
        <w:t xml:space="preserve">d’un bambino vero, un bambino ripreso o fotografato e poi ricostruito con materiale simile alla nostra natura mentre urlava per il dolore. Le mie narici sentivano </w:t>
      </w:r>
      <w:r w:rsidR="00F2111C" w:rsidRPr="003458F8">
        <w:rPr>
          <w:sz w:val="25"/>
          <w:szCs w:val="25"/>
        </w:rPr>
        <w:t>quell’</w:t>
      </w:r>
      <w:r w:rsidR="006F0B6D" w:rsidRPr="003458F8">
        <w:rPr>
          <w:sz w:val="25"/>
          <w:szCs w:val="25"/>
        </w:rPr>
        <w:t>odore forte di acido,</w:t>
      </w:r>
      <w:r w:rsidR="00EC0F75" w:rsidRPr="003458F8">
        <w:rPr>
          <w:sz w:val="25"/>
          <w:szCs w:val="25"/>
        </w:rPr>
        <w:t xml:space="preserve"> tanto acre da stomacarmi,</w:t>
      </w:r>
      <w:r w:rsidR="003305DE" w:rsidRPr="003458F8">
        <w:rPr>
          <w:sz w:val="25"/>
          <w:szCs w:val="25"/>
        </w:rPr>
        <w:t xml:space="preserve"> </w:t>
      </w:r>
      <w:r w:rsidR="006F0B6D" w:rsidRPr="003458F8">
        <w:rPr>
          <w:sz w:val="25"/>
          <w:szCs w:val="25"/>
        </w:rPr>
        <w:t>come se avessero rovesciato una botte d’aceto sul ponte senza averlo asciugato</w:t>
      </w:r>
      <w:r w:rsidR="00E26AA4" w:rsidRPr="003458F8">
        <w:rPr>
          <w:sz w:val="25"/>
          <w:szCs w:val="25"/>
        </w:rPr>
        <w:t>, l’odore però proveniva da quella malefica cosa</w:t>
      </w:r>
      <w:r w:rsidR="006F0B6D" w:rsidRPr="003458F8">
        <w:rPr>
          <w:sz w:val="25"/>
          <w:szCs w:val="25"/>
        </w:rPr>
        <w:t>.</w:t>
      </w:r>
      <w:r w:rsidR="007B5A6F" w:rsidRPr="003458F8">
        <w:rPr>
          <w:sz w:val="25"/>
          <w:szCs w:val="25"/>
        </w:rPr>
        <w:t xml:space="preserve"> </w:t>
      </w:r>
      <w:r w:rsidR="00EC0F75" w:rsidRPr="003458F8">
        <w:rPr>
          <w:sz w:val="25"/>
          <w:szCs w:val="25"/>
        </w:rPr>
        <w:t>Tutti noi sapevamo d’essere a meno di due</w:t>
      </w:r>
      <w:r w:rsidR="00E26AA4" w:rsidRPr="003458F8">
        <w:rPr>
          <w:sz w:val="25"/>
          <w:szCs w:val="25"/>
        </w:rPr>
        <w:t xml:space="preserve"> miglia dalla Bocca del Diavolo</w:t>
      </w:r>
      <w:r w:rsidR="00EC0F75" w:rsidRPr="003458F8">
        <w:rPr>
          <w:sz w:val="25"/>
          <w:szCs w:val="25"/>
        </w:rPr>
        <w:t xml:space="preserve"> ma erano anni che giravamo spesso da quelle parti senza mai notare alcun fatto rilevante.</w:t>
      </w:r>
      <w:r w:rsidR="00E26AA4" w:rsidRPr="003458F8">
        <w:rPr>
          <w:sz w:val="25"/>
          <w:szCs w:val="25"/>
        </w:rPr>
        <w:t xml:space="preserve"> Non faceva più paura a nessuno quella zona, sebbene si raccontassero storie da brividi. Non lo notai subito il cambiamento perché troppo preso a tapparmi il naso ma sentì una vibrazione.</w:t>
      </w:r>
      <w:r w:rsidR="007B5A6F" w:rsidRPr="003458F8">
        <w:rPr>
          <w:sz w:val="25"/>
          <w:szCs w:val="25"/>
        </w:rPr>
        <w:t xml:space="preserve"> </w:t>
      </w:r>
      <w:r w:rsidR="00E26AA4" w:rsidRPr="003458F8">
        <w:rPr>
          <w:sz w:val="25"/>
          <w:szCs w:val="25"/>
        </w:rPr>
        <w:t>Quella bambola si mosse e io</w:t>
      </w:r>
      <w:r w:rsidR="00EC0F75" w:rsidRPr="003458F8">
        <w:rPr>
          <w:sz w:val="25"/>
          <w:szCs w:val="25"/>
        </w:rPr>
        <w:t xml:space="preserve"> la feci cadere. Sentì altre urla e questa vola era come se avessi tolto all’inferno il suo osso.</w:t>
      </w:r>
      <w:r w:rsidR="007B5A6F" w:rsidRPr="003458F8">
        <w:rPr>
          <w:sz w:val="25"/>
          <w:szCs w:val="25"/>
        </w:rPr>
        <w:t xml:space="preserve"> </w:t>
      </w:r>
      <w:r w:rsidR="00C0464C" w:rsidRPr="003458F8">
        <w:rPr>
          <w:sz w:val="25"/>
          <w:szCs w:val="25"/>
        </w:rPr>
        <w:t xml:space="preserve">Poi il morso. Qualcosa mi staccò un pezzo di carne dal polpaccio. Gridai ma nessuno sembrò interessato a quello che mi stava succedendo. </w:t>
      </w:r>
      <w:r w:rsidR="00F2111C" w:rsidRPr="003458F8">
        <w:rPr>
          <w:sz w:val="25"/>
          <w:szCs w:val="25"/>
        </w:rPr>
        <w:t>Quello</w:t>
      </w:r>
      <w:r w:rsidR="00C0464C" w:rsidRPr="003458F8">
        <w:rPr>
          <w:sz w:val="25"/>
          <w:szCs w:val="25"/>
        </w:rPr>
        <w:t xml:space="preserve"> stato da manicomio durò circa un’oretta poi</w:t>
      </w:r>
      <w:r w:rsidR="00882EA3" w:rsidRPr="003458F8">
        <w:rPr>
          <w:sz w:val="25"/>
          <w:szCs w:val="25"/>
        </w:rPr>
        <w:t>,</w:t>
      </w:r>
      <w:r w:rsidR="00C0464C" w:rsidRPr="003458F8">
        <w:rPr>
          <w:sz w:val="25"/>
          <w:szCs w:val="25"/>
        </w:rPr>
        <w:t xml:space="preserve"> quando fummo in prossimità del porto gli altri si destarono dal </w:t>
      </w:r>
      <w:r w:rsidR="008204D7" w:rsidRPr="003458F8">
        <w:rPr>
          <w:sz w:val="25"/>
          <w:szCs w:val="25"/>
        </w:rPr>
        <w:t>torpore</w:t>
      </w:r>
      <w:r w:rsidR="00C0464C" w:rsidRPr="003458F8">
        <w:rPr>
          <w:sz w:val="25"/>
          <w:szCs w:val="25"/>
        </w:rPr>
        <w:t xml:space="preserve">. Io tenevo il collo di stoffa della bambola ma ci fu un fatto che esasperò tutti quanti. Mentre gridavo </w:t>
      </w:r>
      <w:r w:rsidR="006C5822" w:rsidRPr="003458F8">
        <w:rPr>
          <w:sz w:val="25"/>
          <w:szCs w:val="25"/>
        </w:rPr>
        <w:t>e</w:t>
      </w:r>
      <w:r w:rsidR="00C0464C" w:rsidRPr="003458F8">
        <w:rPr>
          <w:sz w:val="25"/>
          <w:szCs w:val="25"/>
        </w:rPr>
        <w:t xml:space="preserve"> il morso al pol</w:t>
      </w:r>
      <w:r w:rsidR="00516176" w:rsidRPr="003458F8">
        <w:rPr>
          <w:sz w:val="25"/>
          <w:szCs w:val="25"/>
        </w:rPr>
        <w:t>paccio</w:t>
      </w:r>
      <w:r w:rsidR="008204D7" w:rsidRPr="003458F8">
        <w:rPr>
          <w:sz w:val="25"/>
          <w:szCs w:val="25"/>
        </w:rPr>
        <w:t xml:space="preserve"> stava </w:t>
      </w:r>
      <w:r w:rsidR="00F2111C" w:rsidRPr="003458F8">
        <w:rPr>
          <w:sz w:val="25"/>
          <w:szCs w:val="25"/>
        </w:rPr>
        <w:t>sanguinando, copiosamente,</w:t>
      </w:r>
      <w:r w:rsidR="008204D7" w:rsidRPr="003458F8">
        <w:rPr>
          <w:sz w:val="25"/>
          <w:szCs w:val="25"/>
        </w:rPr>
        <w:t xml:space="preserve"> si senti la voce di qualcosa che cantava, poi ci fu</w:t>
      </w:r>
      <w:r w:rsidR="00F2111C" w:rsidRPr="003458F8">
        <w:rPr>
          <w:sz w:val="25"/>
          <w:szCs w:val="25"/>
        </w:rPr>
        <w:t>,</w:t>
      </w:r>
      <w:r w:rsidR="008204D7" w:rsidRPr="003458F8">
        <w:rPr>
          <w:sz w:val="25"/>
          <w:szCs w:val="25"/>
        </w:rPr>
        <w:t xml:space="preserve"> un risolino e poi nuovamente il silenzio. </w:t>
      </w:r>
      <w:r w:rsidR="00F70226" w:rsidRPr="003458F8">
        <w:rPr>
          <w:sz w:val="25"/>
          <w:szCs w:val="25"/>
        </w:rPr>
        <w:t>Ho chiesto di essere rinchiuso qui perché ho dovuto portare con me tutti i ricordi che ho e perché non voglio più riviverli. Forse un giorno</w:t>
      </w:r>
      <w:r w:rsidR="00882EA3" w:rsidRPr="003458F8">
        <w:rPr>
          <w:sz w:val="25"/>
          <w:szCs w:val="25"/>
        </w:rPr>
        <w:t>,</w:t>
      </w:r>
      <w:r w:rsidR="00F70226" w:rsidRPr="003458F8">
        <w:rPr>
          <w:sz w:val="25"/>
          <w:szCs w:val="25"/>
        </w:rPr>
        <w:t xml:space="preserve"> sarò pronto per uscire, ma guardi, mi fece vedere la cicatrice sul polpaccio, </w:t>
      </w:r>
      <w:r w:rsidR="008204D7" w:rsidRPr="003458F8">
        <w:rPr>
          <w:sz w:val="25"/>
          <w:szCs w:val="25"/>
        </w:rPr>
        <w:t>guardi di cos’è capace</w:t>
      </w:r>
      <w:r w:rsidR="00882EA3" w:rsidRPr="003458F8">
        <w:rPr>
          <w:sz w:val="25"/>
          <w:szCs w:val="25"/>
        </w:rPr>
        <w:t xml:space="preserve"> </w:t>
      </w:r>
      <w:r w:rsidR="008204D7" w:rsidRPr="003458F8">
        <w:rPr>
          <w:sz w:val="25"/>
          <w:szCs w:val="25"/>
        </w:rPr>
        <w:t>il mare! Io devo stare qui</w:t>
      </w:r>
      <w:r w:rsidR="00882EA3" w:rsidRPr="003458F8">
        <w:rPr>
          <w:sz w:val="25"/>
          <w:szCs w:val="25"/>
        </w:rPr>
        <w:t>,</w:t>
      </w:r>
      <w:r w:rsidR="008204D7" w:rsidRPr="003458F8">
        <w:rPr>
          <w:sz w:val="25"/>
          <w:szCs w:val="25"/>
        </w:rPr>
        <w:t xml:space="preserve"> per salvare altri che non sanno quanto sia malvagio il fantasma del mare anche lontano da esso</w:t>
      </w:r>
      <w:r w:rsidR="0062416F">
        <w:rPr>
          <w:sz w:val="25"/>
          <w:szCs w:val="25"/>
        </w:rPr>
        <w:t>.</w:t>
      </w:r>
      <w:r w:rsidR="00AA16E8">
        <w:rPr>
          <w:sz w:val="25"/>
          <w:szCs w:val="25"/>
        </w:rPr>
        <w:t>”</w:t>
      </w:r>
      <w:r w:rsidR="002036F2" w:rsidRPr="003458F8">
        <w:rPr>
          <w:sz w:val="25"/>
          <w:szCs w:val="25"/>
        </w:rPr>
        <w:t xml:space="preserve"> </w:t>
      </w:r>
    </w:p>
    <w:p w:rsidR="00AA16E8" w:rsidRDefault="00AA16E8" w:rsidP="00AF4FDE">
      <w:pPr>
        <w:spacing w:before="0" w:beforeAutospacing="0" w:after="0" w:afterAutospacing="0"/>
        <w:contextualSpacing/>
        <w:jc w:val="both"/>
        <w:rPr>
          <w:i w:val="0"/>
          <w:sz w:val="25"/>
          <w:szCs w:val="25"/>
        </w:rPr>
      </w:pPr>
    </w:p>
    <w:p w:rsidR="00360644" w:rsidRPr="003458F8" w:rsidRDefault="00F2111C" w:rsidP="00AF4FDE">
      <w:pPr>
        <w:spacing w:before="0" w:beforeAutospacing="0" w:after="0" w:afterAutospacing="0"/>
        <w:contextualSpacing/>
        <w:jc w:val="both"/>
        <w:rPr>
          <w:i w:val="0"/>
          <w:sz w:val="25"/>
          <w:szCs w:val="25"/>
        </w:rPr>
      </w:pPr>
      <w:r w:rsidRPr="003458F8">
        <w:rPr>
          <w:i w:val="0"/>
          <w:sz w:val="25"/>
          <w:szCs w:val="25"/>
        </w:rPr>
        <w:t>L</w:t>
      </w:r>
      <w:r w:rsidR="002036F2" w:rsidRPr="003458F8">
        <w:rPr>
          <w:i w:val="0"/>
          <w:sz w:val="25"/>
          <w:szCs w:val="25"/>
        </w:rPr>
        <w:t xml:space="preserve">’uomo che </w:t>
      </w:r>
      <w:r w:rsidR="008204D7" w:rsidRPr="003458F8">
        <w:rPr>
          <w:i w:val="0"/>
          <w:sz w:val="25"/>
          <w:szCs w:val="25"/>
        </w:rPr>
        <w:t xml:space="preserve">mi </w:t>
      </w:r>
      <w:r w:rsidR="002036F2" w:rsidRPr="003458F8">
        <w:rPr>
          <w:i w:val="0"/>
          <w:sz w:val="25"/>
          <w:szCs w:val="25"/>
        </w:rPr>
        <w:t xml:space="preserve">raccontava </w:t>
      </w:r>
      <w:r w:rsidRPr="003458F8">
        <w:rPr>
          <w:i w:val="0"/>
          <w:sz w:val="25"/>
          <w:szCs w:val="25"/>
        </w:rPr>
        <w:t>quell’</w:t>
      </w:r>
      <w:r w:rsidR="002036F2" w:rsidRPr="003458F8">
        <w:rPr>
          <w:i w:val="0"/>
          <w:sz w:val="25"/>
          <w:szCs w:val="25"/>
        </w:rPr>
        <w:t xml:space="preserve">episodio non possedeva </w:t>
      </w:r>
      <w:r w:rsidR="008204D7" w:rsidRPr="003458F8">
        <w:rPr>
          <w:i w:val="0"/>
          <w:sz w:val="25"/>
          <w:szCs w:val="25"/>
        </w:rPr>
        <w:t xml:space="preserve">più </w:t>
      </w:r>
      <w:r w:rsidR="004968EC" w:rsidRPr="003458F8">
        <w:rPr>
          <w:i w:val="0"/>
          <w:sz w:val="25"/>
          <w:szCs w:val="25"/>
        </w:rPr>
        <w:t xml:space="preserve">alcuna lucentezza negli </w:t>
      </w:r>
      <w:r w:rsidR="002036F2" w:rsidRPr="003458F8">
        <w:rPr>
          <w:i w:val="0"/>
          <w:sz w:val="25"/>
          <w:szCs w:val="25"/>
        </w:rPr>
        <w:t>occhi.</w:t>
      </w:r>
      <w:r w:rsidR="008204D7" w:rsidRPr="003458F8">
        <w:rPr>
          <w:i w:val="0"/>
          <w:sz w:val="25"/>
          <w:szCs w:val="25"/>
        </w:rPr>
        <w:t xml:space="preserve"> </w:t>
      </w:r>
    </w:p>
    <w:p w:rsidR="00F70226" w:rsidRPr="003458F8" w:rsidRDefault="008204D7" w:rsidP="00AF4FDE">
      <w:pPr>
        <w:spacing w:before="0" w:beforeAutospacing="0" w:after="0" w:afterAutospacing="0"/>
        <w:contextualSpacing/>
        <w:jc w:val="both"/>
        <w:rPr>
          <w:i w:val="0"/>
          <w:sz w:val="25"/>
          <w:szCs w:val="25"/>
        </w:rPr>
      </w:pPr>
      <w:r w:rsidRPr="003458F8">
        <w:rPr>
          <w:i w:val="0"/>
          <w:sz w:val="25"/>
          <w:szCs w:val="25"/>
        </w:rPr>
        <w:t xml:space="preserve">Lo studiai per alcuni attimi e percepivo la sua tranquillità, no, quel poveretto non si era inventato nulla, lo sentivo e capivo che </w:t>
      </w:r>
      <w:r w:rsidR="00F2111C" w:rsidRPr="003458F8">
        <w:rPr>
          <w:i w:val="0"/>
          <w:sz w:val="25"/>
          <w:szCs w:val="25"/>
        </w:rPr>
        <w:t>poteva</w:t>
      </w:r>
      <w:r w:rsidRPr="003458F8">
        <w:rPr>
          <w:i w:val="0"/>
          <w:sz w:val="25"/>
          <w:szCs w:val="25"/>
        </w:rPr>
        <w:t xml:space="preserve"> esistere</w:t>
      </w:r>
      <w:r w:rsidR="00F2111C" w:rsidRPr="003458F8">
        <w:rPr>
          <w:i w:val="0"/>
          <w:sz w:val="25"/>
          <w:szCs w:val="25"/>
        </w:rPr>
        <w:t xml:space="preserve"> una</w:t>
      </w:r>
      <w:r w:rsidRPr="003458F8">
        <w:rPr>
          <w:i w:val="0"/>
          <w:sz w:val="25"/>
          <w:szCs w:val="25"/>
        </w:rPr>
        <w:t xml:space="preserve"> verità di cui era meglio non conoscere la fonte.</w:t>
      </w:r>
    </w:p>
    <w:p w:rsidR="00F70226" w:rsidRPr="003458F8" w:rsidRDefault="002036F2" w:rsidP="00AF4FDE">
      <w:pPr>
        <w:spacing w:before="0" w:beforeAutospacing="0" w:after="0" w:afterAutospacing="0"/>
        <w:contextualSpacing/>
        <w:jc w:val="both"/>
        <w:rPr>
          <w:i w:val="0"/>
          <w:sz w:val="25"/>
          <w:szCs w:val="25"/>
        </w:rPr>
      </w:pPr>
      <w:r w:rsidRPr="003458F8">
        <w:rPr>
          <w:i w:val="0"/>
          <w:sz w:val="25"/>
          <w:szCs w:val="25"/>
        </w:rPr>
        <w:t>Pensai al</w:t>
      </w:r>
      <w:r w:rsidR="00F70226" w:rsidRPr="003458F8">
        <w:rPr>
          <w:i w:val="0"/>
          <w:sz w:val="25"/>
          <w:szCs w:val="25"/>
        </w:rPr>
        <w:t xml:space="preserve"> morso umano</w:t>
      </w:r>
      <w:r w:rsidRPr="003458F8">
        <w:rPr>
          <w:i w:val="0"/>
          <w:sz w:val="25"/>
          <w:szCs w:val="25"/>
        </w:rPr>
        <w:t xml:space="preserve">, era vero e si </w:t>
      </w:r>
      <w:r w:rsidR="00F70226" w:rsidRPr="003458F8">
        <w:rPr>
          <w:i w:val="0"/>
          <w:sz w:val="25"/>
          <w:szCs w:val="25"/>
        </w:rPr>
        <w:t xml:space="preserve">poteva vedere </w:t>
      </w:r>
      <w:r w:rsidR="00047A98" w:rsidRPr="003458F8">
        <w:rPr>
          <w:i w:val="0"/>
          <w:sz w:val="25"/>
          <w:szCs w:val="25"/>
        </w:rPr>
        <w:t>il buco che gli aveva lasciato, profondo</w:t>
      </w:r>
      <w:r w:rsidR="007B693E" w:rsidRPr="003458F8">
        <w:rPr>
          <w:i w:val="0"/>
          <w:sz w:val="25"/>
          <w:szCs w:val="25"/>
        </w:rPr>
        <w:t>;</w:t>
      </w:r>
      <w:r w:rsidR="00047A98" w:rsidRPr="003458F8">
        <w:rPr>
          <w:i w:val="0"/>
          <w:sz w:val="25"/>
          <w:szCs w:val="25"/>
        </w:rPr>
        <w:t xml:space="preserve"> tanto profondo da sembrare sia stata una vera furia ad assalirlo.</w:t>
      </w:r>
    </w:p>
    <w:p w:rsidR="00047A98" w:rsidRPr="003458F8" w:rsidRDefault="00047A98" w:rsidP="00AF4FDE">
      <w:pPr>
        <w:spacing w:before="0" w:beforeAutospacing="0" w:after="0" w:afterAutospacing="0"/>
        <w:contextualSpacing/>
        <w:jc w:val="both"/>
        <w:rPr>
          <w:i w:val="0"/>
          <w:sz w:val="25"/>
          <w:szCs w:val="25"/>
        </w:rPr>
      </w:pPr>
      <w:r w:rsidRPr="003458F8">
        <w:rPr>
          <w:i w:val="0"/>
          <w:sz w:val="25"/>
          <w:szCs w:val="25"/>
        </w:rPr>
        <w:t>Grey si stava alzando. Mi coprì la spalla con una mano.</w:t>
      </w:r>
    </w:p>
    <w:p w:rsidR="00047A98" w:rsidRPr="003458F8" w:rsidRDefault="00047A98" w:rsidP="00AF4FDE">
      <w:pPr>
        <w:spacing w:before="0" w:beforeAutospacing="0" w:after="0" w:afterAutospacing="0"/>
        <w:contextualSpacing/>
        <w:jc w:val="both"/>
        <w:rPr>
          <w:i w:val="0"/>
          <w:sz w:val="25"/>
          <w:szCs w:val="25"/>
        </w:rPr>
      </w:pPr>
      <w:r w:rsidRPr="003458F8">
        <w:rPr>
          <w:i w:val="0"/>
          <w:sz w:val="25"/>
          <w:szCs w:val="25"/>
        </w:rPr>
        <w:t>“Dicono di conoscerti</w:t>
      </w:r>
      <w:r w:rsidR="0062416F">
        <w:rPr>
          <w:i w:val="0"/>
          <w:sz w:val="25"/>
          <w:szCs w:val="25"/>
        </w:rPr>
        <w:t>.”</w:t>
      </w:r>
    </w:p>
    <w:p w:rsidR="00047A98" w:rsidRPr="003458F8" w:rsidRDefault="00047A98" w:rsidP="00AF4FDE">
      <w:pPr>
        <w:spacing w:before="0" w:beforeAutospacing="0" w:after="0" w:afterAutospacing="0"/>
        <w:contextualSpacing/>
        <w:jc w:val="both"/>
        <w:rPr>
          <w:i w:val="0"/>
          <w:sz w:val="25"/>
          <w:szCs w:val="25"/>
        </w:rPr>
      </w:pPr>
      <w:r w:rsidRPr="003458F8">
        <w:rPr>
          <w:i w:val="0"/>
          <w:sz w:val="25"/>
          <w:szCs w:val="25"/>
        </w:rPr>
        <w:t>“Scusi</w:t>
      </w:r>
      <w:r w:rsidR="00B47DE5">
        <w:rPr>
          <w:i w:val="0"/>
          <w:sz w:val="25"/>
          <w:szCs w:val="25"/>
        </w:rPr>
        <w:t>?”</w:t>
      </w:r>
    </w:p>
    <w:p w:rsidR="00C74542" w:rsidRPr="003458F8" w:rsidRDefault="00C74542" w:rsidP="00AF4FDE">
      <w:pPr>
        <w:spacing w:before="0" w:beforeAutospacing="0" w:after="0" w:afterAutospacing="0"/>
        <w:contextualSpacing/>
        <w:jc w:val="both"/>
        <w:rPr>
          <w:i w:val="0"/>
          <w:sz w:val="25"/>
          <w:szCs w:val="25"/>
        </w:rPr>
      </w:pPr>
      <w:r w:rsidRPr="003458F8">
        <w:rPr>
          <w:i w:val="0"/>
          <w:sz w:val="25"/>
          <w:szCs w:val="25"/>
        </w:rPr>
        <w:t xml:space="preserve">“Il mio tempo è infinito </w:t>
      </w:r>
      <w:r w:rsidR="00F2111C" w:rsidRPr="003458F8">
        <w:rPr>
          <w:i w:val="0"/>
          <w:sz w:val="25"/>
          <w:szCs w:val="25"/>
        </w:rPr>
        <w:t>e</w:t>
      </w:r>
      <w:r w:rsidRPr="003458F8">
        <w:rPr>
          <w:i w:val="0"/>
          <w:sz w:val="25"/>
          <w:szCs w:val="25"/>
        </w:rPr>
        <w:t xml:space="preserve"> anche se volesse capire cosa ho visto, dovrebbe vivere un’esperienza simile per capirmi.”</w:t>
      </w:r>
    </w:p>
    <w:p w:rsidR="00C74542" w:rsidRPr="003458F8" w:rsidRDefault="00590C69" w:rsidP="00AF4FDE">
      <w:pPr>
        <w:spacing w:before="0" w:beforeAutospacing="0" w:after="0" w:afterAutospacing="0"/>
        <w:contextualSpacing/>
        <w:jc w:val="both"/>
        <w:rPr>
          <w:i w:val="0"/>
          <w:sz w:val="25"/>
          <w:szCs w:val="25"/>
        </w:rPr>
      </w:pPr>
      <w:r w:rsidRPr="003458F8">
        <w:rPr>
          <w:i w:val="0"/>
          <w:sz w:val="25"/>
          <w:szCs w:val="25"/>
        </w:rPr>
        <w:t>“Come dice lei,</w:t>
      </w:r>
      <w:r w:rsidR="00F2111C" w:rsidRPr="003458F8">
        <w:rPr>
          <w:i w:val="0"/>
          <w:sz w:val="25"/>
          <w:szCs w:val="25"/>
        </w:rPr>
        <w:t xml:space="preserve"> </w:t>
      </w:r>
      <w:r w:rsidRPr="003458F8">
        <w:rPr>
          <w:i w:val="0"/>
          <w:sz w:val="25"/>
          <w:szCs w:val="25"/>
        </w:rPr>
        <w:t>io non potrei capirla,</w:t>
      </w:r>
      <w:r w:rsidR="00F2111C" w:rsidRPr="003458F8">
        <w:rPr>
          <w:i w:val="0"/>
          <w:sz w:val="25"/>
          <w:szCs w:val="25"/>
        </w:rPr>
        <w:t xml:space="preserve"> </w:t>
      </w:r>
      <w:r w:rsidRPr="003458F8">
        <w:rPr>
          <w:i w:val="0"/>
          <w:sz w:val="25"/>
          <w:szCs w:val="25"/>
        </w:rPr>
        <w:t xml:space="preserve">ma </w:t>
      </w:r>
      <w:r w:rsidR="00C74542" w:rsidRPr="003458F8">
        <w:rPr>
          <w:i w:val="0"/>
          <w:sz w:val="25"/>
          <w:szCs w:val="25"/>
        </w:rPr>
        <w:t>posso sicuramente ascoltarla</w:t>
      </w:r>
      <w:r w:rsidR="00882EA3" w:rsidRPr="003458F8">
        <w:rPr>
          <w:i w:val="0"/>
          <w:sz w:val="25"/>
          <w:szCs w:val="25"/>
        </w:rPr>
        <w:t xml:space="preserve"> </w:t>
      </w:r>
      <w:r w:rsidR="00C74542" w:rsidRPr="003458F8">
        <w:rPr>
          <w:i w:val="0"/>
          <w:sz w:val="25"/>
          <w:szCs w:val="25"/>
        </w:rPr>
        <w:t>e farmi un’idea</w:t>
      </w:r>
      <w:r w:rsidR="00C74542" w:rsidRPr="003458F8">
        <w:rPr>
          <w:sz w:val="25"/>
          <w:szCs w:val="25"/>
        </w:rPr>
        <w:t>.</w:t>
      </w:r>
      <w:r w:rsidR="00882EA3" w:rsidRPr="003458F8">
        <w:rPr>
          <w:i w:val="0"/>
          <w:sz w:val="25"/>
          <w:szCs w:val="25"/>
        </w:rPr>
        <w:t xml:space="preserve"> </w:t>
      </w:r>
      <w:r w:rsidR="00C74542" w:rsidRPr="003458F8">
        <w:rPr>
          <w:i w:val="0"/>
          <w:sz w:val="25"/>
          <w:szCs w:val="25"/>
        </w:rPr>
        <w:t>Non ho bisogno di un’assoluzione</w:t>
      </w:r>
      <w:r w:rsidR="0062416F">
        <w:rPr>
          <w:i w:val="0"/>
          <w:sz w:val="25"/>
          <w:szCs w:val="25"/>
        </w:rPr>
        <w:t>.”</w:t>
      </w:r>
    </w:p>
    <w:p w:rsidR="00A21DF0" w:rsidRPr="003458F8" w:rsidRDefault="00882EA3" w:rsidP="00AF4FDE">
      <w:pPr>
        <w:spacing w:before="0" w:beforeAutospacing="0" w:after="0" w:afterAutospacing="0"/>
        <w:contextualSpacing/>
        <w:jc w:val="both"/>
        <w:rPr>
          <w:i w:val="0"/>
          <w:sz w:val="25"/>
          <w:szCs w:val="25"/>
        </w:rPr>
      </w:pPr>
      <w:r w:rsidRPr="003458F8">
        <w:rPr>
          <w:i w:val="0"/>
          <w:sz w:val="25"/>
          <w:szCs w:val="25"/>
        </w:rPr>
        <w:t xml:space="preserve">“Infatti, </w:t>
      </w:r>
      <w:r w:rsidR="00C74542" w:rsidRPr="003458F8">
        <w:rPr>
          <w:i w:val="0"/>
          <w:sz w:val="25"/>
          <w:szCs w:val="25"/>
        </w:rPr>
        <w:t>io non sono un prete. Semplicemente un altro essere umano curioso</w:t>
      </w:r>
      <w:r w:rsidR="00590C69" w:rsidRPr="003458F8">
        <w:rPr>
          <w:i w:val="0"/>
          <w:sz w:val="25"/>
          <w:szCs w:val="25"/>
        </w:rPr>
        <w:t>,</w:t>
      </w:r>
      <w:r w:rsidR="00C74542" w:rsidRPr="003458F8">
        <w:rPr>
          <w:i w:val="0"/>
          <w:sz w:val="25"/>
          <w:szCs w:val="25"/>
        </w:rPr>
        <w:t xml:space="preserve"> che vuole </w:t>
      </w:r>
      <w:r w:rsidR="00590C69" w:rsidRPr="003458F8">
        <w:rPr>
          <w:i w:val="0"/>
          <w:sz w:val="25"/>
          <w:szCs w:val="25"/>
        </w:rPr>
        <w:t>comprendere</w:t>
      </w:r>
      <w:r w:rsidR="00C74542" w:rsidRPr="003458F8">
        <w:rPr>
          <w:i w:val="0"/>
          <w:sz w:val="25"/>
          <w:szCs w:val="25"/>
        </w:rPr>
        <w:t xml:space="preserve"> o credere di capire che certi fantasmi hanno un nome cognome</w:t>
      </w:r>
      <w:r w:rsidR="00590C69" w:rsidRPr="003458F8">
        <w:rPr>
          <w:i w:val="0"/>
          <w:sz w:val="25"/>
          <w:szCs w:val="25"/>
        </w:rPr>
        <w:t>,</w:t>
      </w:r>
      <w:r w:rsidR="003305DE" w:rsidRPr="003458F8">
        <w:rPr>
          <w:i w:val="0"/>
          <w:sz w:val="25"/>
          <w:szCs w:val="25"/>
        </w:rPr>
        <w:t xml:space="preserve"> </w:t>
      </w:r>
      <w:r w:rsidR="00C74542" w:rsidRPr="003458F8">
        <w:rPr>
          <w:i w:val="0"/>
          <w:sz w:val="25"/>
          <w:szCs w:val="25"/>
        </w:rPr>
        <w:t xml:space="preserve">non </w:t>
      </w:r>
      <w:r w:rsidR="00590C69" w:rsidRPr="003458F8">
        <w:rPr>
          <w:i w:val="0"/>
          <w:sz w:val="25"/>
          <w:szCs w:val="25"/>
        </w:rPr>
        <w:t xml:space="preserve">vogliono restare </w:t>
      </w:r>
      <w:r w:rsidR="00C74542" w:rsidRPr="003458F8">
        <w:rPr>
          <w:i w:val="0"/>
          <w:sz w:val="25"/>
          <w:szCs w:val="25"/>
        </w:rPr>
        <w:t>semplicemente dei volti, o delle maschere in un articolo di giornale che serve a far vendere n</w:t>
      </w:r>
      <w:r w:rsidR="00AA16E8">
        <w:rPr>
          <w:i w:val="0"/>
          <w:sz w:val="25"/>
          <w:szCs w:val="25"/>
        </w:rPr>
        <w:t>otizie cattive a gente depressa.</w:t>
      </w:r>
      <w:r w:rsidR="00C74542" w:rsidRPr="003458F8">
        <w:rPr>
          <w:i w:val="0"/>
          <w:sz w:val="25"/>
          <w:szCs w:val="25"/>
        </w:rPr>
        <w:t>”</w:t>
      </w:r>
      <w:r w:rsidR="00A21DF0" w:rsidRPr="003458F8">
        <w:rPr>
          <w:i w:val="0"/>
          <w:sz w:val="25"/>
          <w:szCs w:val="25"/>
        </w:rPr>
        <w:t xml:space="preserve"> </w:t>
      </w:r>
      <w:r w:rsidR="00AA16E8">
        <w:rPr>
          <w:i w:val="0"/>
          <w:sz w:val="25"/>
          <w:szCs w:val="25"/>
        </w:rPr>
        <w:t>C</w:t>
      </w:r>
      <w:r w:rsidR="00A21DF0" w:rsidRPr="003458F8">
        <w:rPr>
          <w:i w:val="0"/>
          <w:sz w:val="25"/>
          <w:szCs w:val="25"/>
        </w:rPr>
        <w:t xml:space="preserve">ercavo di limitare i miei movimenti per non sembrare </w:t>
      </w:r>
      <w:r w:rsidR="00AA16E8">
        <w:rPr>
          <w:i w:val="0"/>
          <w:sz w:val="25"/>
          <w:szCs w:val="25"/>
        </w:rPr>
        <w:t>un folle curioso, o un incapace i</w:t>
      </w:r>
      <w:r w:rsidR="00A21DF0" w:rsidRPr="003458F8">
        <w:rPr>
          <w:i w:val="0"/>
          <w:sz w:val="25"/>
          <w:szCs w:val="25"/>
        </w:rPr>
        <w:t>nvece</w:t>
      </w:r>
      <w:r w:rsidR="00AA16E8">
        <w:rPr>
          <w:i w:val="0"/>
          <w:sz w:val="25"/>
          <w:szCs w:val="25"/>
        </w:rPr>
        <w:t>,</w:t>
      </w:r>
      <w:r w:rsidR="00A21DF0" w:rsidRPr="003458F8">
        <w:rPr>
          <w:i w:val="0"/>
          <w:sz w:val="25"/>
          <w:szCs w:val="25"/>
        </w:rPr>
        <w:t xml:space="preserve"> da dentro</w:t>
      </w:r>
      <w:r w:rsidR="00AA16E8">
        <w:rPr>
          <w:i w:val="0"/>
          <w:sz w:val="25"/>
          <w:szCs w:val="25"/>
        </w:rPr>
        <w:t>,</w:t>
      </w:r>
      <w:r w:rsidR="00A21DF0" w:rsidRPr="003458F8">
        <w:rPr>
          <w:i w:val="0"/>
          <w:sz w:val="25"/>
          <w:szCs w:val="25"/>
        </w:rPr>
        <w:t xml:space="preserve"> seguivo ogni suo movimento, </w:t>
      </w:r>
      <w:r w:rsidR="00A21DF0" w:rsidRPr="003458F8">
        <w:rPr>
          <w:i w:val="0"/>
          <w:sz w:val="25"/>
          <w:szCs w:val="25"/>
        </w:rPr>
        <w:lastRenderedPageBreak/>
        <w:t xml:space="preserve">persino come alzava il labbro superiore quando muoveva la bocca per parlare </w:t>
      </w:r>
      <w:r w:rsidRPr="003458F8">
        <w:rPr>
          <w:i w:val="0"/>
          <w:sz w:val="25"/>
          <w:szCs w:val="25"/>
        </w:rPr>
        <w:t>e</w:t>
      </w:r>
      <w:r w:rsidR="00A21DF0" w:rsidRPr="003458F8">
        <w:rPr>
          <w:i w:val="0"/>
          <w:sz w:val="25"/>
          <w:szCs w:val="25"/>
        </w:rPr>
        <w:t xml:space="preserve"> il ritmo sfasato del suo respiro.</w:t>
      </w:r>
    </w:p>
    <w:p w:rsidR="009B3C57" w:rsidRPr="003458F8" w:rsidRDefault="00313FF2" w:rsidP="00AF4FDE">
      <w:pPr>
        <w:spacing w:before="0" w:beforeAutospacing="0" w:after="0" w:afterAutospacing="0"/>
        <w:contextualSpacing/>
        <w:jc w:val="both"/>
        <w:rPr>
          <w:i w:val="0"/>
          <w:sz w:val="25"/>
          <w:szCs w:val="25"/>
        </w:rPr>
      </w:pPr>
      <w:r w:rsidRPr="003458F8">
        <w:rPr>
          <w:i w:val="0"/>
          <w:sz w:val="25"/>
          <w:szCs w:val="25"/>
        </w:rPr>
        <w:t>“Quella bambina</w:t>
      </w:r>
      <w:r w:rsidR="00047A98" w:rsidRPr="003458F8">
        <w:rPr>
          <w:i w:val="0"/>
          <w:sz w:val="25"/>
          <w:szCs w:val="25"/>
        </w:rPr>
        <w:t xml:space="preserve"> si chiamava Fortuna De</w:t>
      </w:r>
      <w:r w:rsidR="000B168A" w:rsidRPr="003458F8">
        <w:rPr>
          <w:i w:val="0"/>
          <w:sz w:val="25"/>
          <w:szCs w:val="25"/>
        </w:rPr>
        <w:t xml:space="preserve"> </w:t>
      </w:r>
      <w:proofErr w:type="spellStart"/>
      <w:r w:rsidR="000B168A" w:rsidRPr="003458F8">
        <w:rPr>
          <w:i w:val="0"/>
          <w:sz w:val="25"/>
          <w:szCs w:val="25"/>
        </w:rPr>
        <w:t>D</w:t>
      </w:r>
      <w:r w:rsidR="00047A98" w:rsidRPr="003458F8">
        <w:rPr>
          <w:i w:val="0"/>
          <w:sz w:val="25"/>
          <w:szCs w:val="25"/>
        </w:rPr>
        <w:t>ios</w:t>
      </w:r>
      <w:proofErr w:type="spellEnd"/>
      <w:r w:rsidR="00047A98" w:rsidRPr="003458F8">
        <w:rPr>
          <w:i w:val="0"/>
          <w:sz w:val="25"/>
          <w:szCs w:val="25"/>
        </w:rPr>
        <w:t xml:space="preserve">, dorme sotto il mio letto da </w:t>
      </w:r>
      <w:r w:rsidR="00424BED" w:rsidRPr="003458F8">
        <w:rPr>
          <w:i w:val="0"/>
          <w:sz w:val="25"/>
          <w:szCs w:val="25"/>
        </w:rPr>
        <w:t>tre anni, quando non svanisce</w:t>
      </w:r>
      <w:r w:rsidR="0062416F">
        <w:rPr>
          <w:i w:val="0"/>
          <w:sz w:val="25"/>
          <w:szCs w:val="25"/>
        </w:rPr>
        <w:t>.”</w:t>
      </w:r>
      <w:r w:rsidR="00AA16E8" w:rsidRPr="003458F8">
        <w:rPr>
          <w:i w:val="0"/>
          <w:sz w:val="25"/>
          <w:szCs w:val="25"/>
        </w:rPr>
        <w:t xml:space="preserve"> </w:t>
      </w:r>
      <w:r w:rsidR="009B3C57" w:rsidRPr="003458F8">
        <w:rPr>
          <w:i w:val="0"/>
          <w:sz w:val="25"/>
          <w:szCs w:val="25"/>
        </w:rPr>
        <w:t>“Bambina</w:t>
      </w:r>
      <w:r w:rsidR="00B47DE5">
        <w:rPr>
          <w:i w:val="0"/>
          <w:sz w:val="25"/>
          <w:szCs w:val="25"/>
        </w:rPr>
        <w:t>?”</w:t>
      </w:r>
    </w:p>
    <w:p w:rsidR="00C83205" w:rsidRPr="003458F8" w:rsidRDefault="00C83205" w:rsidP="00AF4FDE">
      <w:pPr>
        <w:spacing w:before="0" w:beforeAutospacing="0" w:after="0" w:afterAutospacing="0"/>
        <w:contextualSpacing/>
        <w:jc w:val="both"/>
        <w:rPr>
          <w:i w:val="0"/>
          <w:sz w:val="25"/>
          <w:szCs w:val="25"/>
        </w:rPr>
      </w:pPr>
      <w:r w:rsidRPr="003458F8">
        <w:rPr>
          <w:i w:val="0"/>
          <w:sz w:val="25"/>
          <w:szCs w:val="25"/>
        </w:rPr>
        <w:t>“L’Alceste era stato attaccato</w:t>
      </w:r>
      <w:r w:rsidR="000B168A" w:rsidRPr="003458F8">
        <w:rPr>
          <w:i w:val="0"/>
          <w:sz w:val="25"/>
          <w:szCs w:val="25"/>
        </w:rPr>
        <w:t xml:space="preserve"> da chi o cosa vallo ad immaginare,</w:t>
      </w:r>
      <w:r w:rsidRPr="003458F8">
        <w:rPr>
          <w:i w:val="0"/>
          <w:sz w:val="25"/>
          <w:szCs w:val="25"/>
        </w:rPr>
        <w:t xml:space="preserve"> e nessuno riuscì a salvarsi. Una piccola bambola, un oggetto innocuo riuscì a sfuggire a quella</w:t>
      </w:r>
      <w:r w:rsidR="000B168A" w:rsidRPr="003458F8">
        <w:rPr>
          <w:i w:val="0"/>
          <w:sz w:val="25"/>
          <w:szCs w:val="25"/>
        </w:rPr>
        <w:t xml:space="preserve"> furia assassina in quella</w:t>
      </w:r>
      <w:r w:rsidRPr="003458F8">
        <w:rPr>
          <w:i w:val="0"/>
          <w:sz w:val="25"/>
          <w:szCs w:val="25"/>
        </w:rPr>
        <w:t xml:space="preserve"> maledetta giornata.</w:t>
      </w:r>
      <w:r w:rsidR="00787915" w:rsidRPr="003458F8">
        <w:rPr>
          <w:i w:val="0"/>
          <w:sz w:val="25"/>
          <w:szCs w:val="25"/>
        </w:rPr>
        <w:t xml:space="preserve"> </w:t>
      </w:r>
      <w:r w:rsidR="00A21DF0" w:rsidRPr="003458F8">
        <w:rPr>
          <w:i w:val="0"/>
          <w:sz w:val="25"/>
          <w:szCs w:val="25"/>
        </w:rPr>
        <w:t xml:space="preserve">Lei sopravvisse in qualche modo strano per noi da capire. </w:t>
      </w:r>
      <w:r w:rsidR="00787915" w:rsidRPr="003458F8">
        <w:rPr>
          <w:i w:val="0"/>
          <w:sz w:val="25"/>
          <w:szCs w:val="25"/>
        </w:rPr>
        <w:t>La caccia non faceva per lei</w:t>
      </w:r>
      <w:r w:rsidR="00A21DF0" w:rsidRPr="003458F8">
        <w:rPr>
          <w:i w:val="0"/>
          <w:sz w:val="25"/>
          <w:szCs w:val="25"/>
        </w:rPr>
        <w:t>, non sarebbe stata come tutti gli altri chiamati a fare da esca alla gente in mare</w:t>
      </w:r>
      <w:r w:rsidR="0062416F">
        <w:rPr>
          <w:i w:val="0"/>
          <w:sz w:val="25"/>
          <w:szCs w:val="25"/>
        </w:rPr>
        <w:t>.”</w:t>
      </w:r>
      <w:r w:rsidR="00A21DF0" w:rsidRPr="003458F8">
        <w:rPr>
          <w:i w:val="0"/>
          <w:sz w:val="25"/>
          <w:szCs w:val="25"/>
        </w:rPr>
        <w:t xml:space="preserve"> Dopo questa battuta, </w:t>
      </w:r>
      <w:r w:rsidR="00CF6E03" w:rsidRPr="003458F8">
        <w:rPr>
          <w:i w:val="0"/>
          <w:sz w:val="25"/>
          <w:szCs w:val="25"/>
        </w:rPr>
        <w:t xml:space="preserve">la sua voce si spense del tutto come l’interruttore di un televisore. Gli occhi totalmente privi di luce si chiusero nelle palpebre </w:t>
      </w:r>
      <w:r w:rsidR="00AE7FB2" w:rsidRPr="003458F8">
        <w:rPr>
          <w:i w:val="0"/>
          <w:sz w:val="25"/>
          <w:szCs w:val="25"/>
        </w:rPr>
        <w:t>e</w:t>
      </w:r>
      <w:r w:rsidR="00CF6E03" w:rsidRPr="003458F8">
        <w:rPr>
          <w:i w:val="0"/>
          <w:sz w:val="25"/>
          <w:szCs w:val="25"/>
        </w:rPr>
        <w:t xml:space="preserve"> il suo corpo pesante e trascinato si alzò.</w:t>
      </w:r>
    </w:p>
    <w:p w:rsidR="00424BED" w:rsidRPr="003458F8" w:rsidRDefault="00424BED" w:rsidP="00AF4FDE">
      <w:pPr>
        <w:spacing w:before="0" w:beforeAutospacing="0" w:after="0" w:afterAutospacing="0"/>
        <w:contextualSpacing/>
        <w:jc w:val="both"/>
        <w:rPr>
          <w:i w:val="0"/>
          <w:sz w:val="25"/>
          <w:szCs w:val="25"/>
        </w:rPr>
      </w:pPr>
      <w:r w:rsidRPr="003458F8">
        <w:rPr>
          <w:i w:val="0"/>
          <w:sz w:val="25"/>
          <w:szCs w:val="25"/>
        </w:rPr>
        <w:t>Rimasi interdetto.</w:t>
      </w:r>
    </w:p>
    <w:p w:rsidR="00424BED" w:rsidRPr="003458F8" w:rsidRDefault="00424BED" w:rsidP="00AF4FDE">
      <w:pPr>
        <w:spacing w:before="0" w:beforeAutospacing="0" w:after="0" w:afterAutospacing="0"/>
        <w:contextualSpacing/>
        <w:jc w:val="both"/>
        <w:rPr>
          <w:i w:val="0"/>
          <w:sz w:val="25"/>
          <w:szCs w:val="25"/>
        </w:rPr>
      </w:pPr>
      <w:r w:rsidRPr="003458F8">
        <w:rPr>
          <w:i w:val="0"/>
          <w:sz w:val="25"/>
          <w:szCs w:val="25"/>
        </w:rPr>
        <w:t xml:space="preserve">L’uomo </w:t>
      </w:r>
      <w:r w:rsidR="00AE7FB2" w:rsidRPr="003458F8">
        <w:rPr>
          <w:i w:val="0"/>
          <w:sz w:val="25"/>
          <w:szCs w:val="25"/>
        </w:rPr>
        <w:t xml:space="preserve">si </w:t>
      </w:r>
      <w:r w:rsidRPr="003458F8">
        <w:rPr>
          <w:i w:val="0"/>
          <w:sz w:val="25"/>
          <w:szCs w:val="25"/>
        </w:rPr>
        <w:t xml:space="preserve">allontanò </w:t>
      </w:r>
      <w:r w:rsidR="00CF6E03" w:rsidRPr="003458F8">
        <w:rPr>
          <w:i w:val="0"/>
          <w:sz w:val="25"/>
          <w:szCs w:val="25"/>
        </w:rPr>
        <w:t xml:space="preserve">molto piano, </w:t>
      </w:r>
      <w:r w:rsidRPr="003458F8">
        <w:rPr>
          <w:i w:val="0"/>
          <w:sz w:val="25"/>
          <w:szCs w:val="25"/>
        </w:rPr>
        <w:t xml:space="preserve">zoppicando. Poi il mio orecchio percepì qualcosa </w:t>
      </w:r>
      <w:r w:rsidR="00AE7FB2" w:rsidRPr="003458F8">
        <w:rPr>
          <w:i w:val="0"/>
          <w:sz w:val="25"/>
          <w:szCs w:val="25"/>
        </w:rPr>
        <w:t>d’</w:t>
      </w:r>
      <w:r w:rsidRPr="003458F8">
        <w:rPr>
          <w:i w:val="0"/>
          <w:sz w:val="25"/>
          <w:szCs w:val="25"/>
        </w:rPr>
        <w:t>incredibile. Un grido di bambino,</w:t>
      </w:r>
      <w:r w:rsidR="00AE7FB2" w:rsidRPr="003458F8">
        <w:rPr>
          <w:i w:val="0"/>
          <w:sz w:val="25"/>
          <w:szCs w:val="25"/>
        </w:rPr>
        <w:t xml:space="preserve"> </w:t>
      </w:r>
      <w:r w:rsidRPr="003458F8">
        <w:rPr>
          <w:i w:val="0"/>
          <w:sz w:val="25"/>
          <w:szCs w:val="25"/>
        </w:rPr>
        <w:t>tremendo e doloroso che perveniva dall’edificio dove Grey si stava dirigendo a capo chino.</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Tornai alla mia auto e pensavo alle cose che mi aveva detto Grey. Solo un pazzo avrebbe potuto credere ad un altro pazzo.</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“Dott</w:t>
      </w:r>
      <w:r w:rsidR="00AA16E8">
        <w:rPr>
          <w:i w:val="0"/>
          <w:sz w:val="25"/>
          <w:szCs w:val="25"/>
        </w:rPr>
        <w:t>ore come mai lo avete rinchiuso</w:t>
      </w:r>
      <w:r w:rsidRPr="003458F8">
        <w:rPr>
          <w:i w:val="0"/>
          <w:sz w:val="25"/>
          <w:szCs w:val="25"/>
        </w:rPr>
        <w:t xml:space="preserve"> e perché si rifiuta </w:t>
      </w:r>
      <w:r w:rsidR="006A07F6" w:rsidRPr="003458F8">
        <w:rPr>
          <w:i w:val="0"/>
          <w:sz w:val="25"/>
          <w:szCs w:val="25"/>
        </w:rPr>
        <w:t>di</w:t>
      </w:r>
      <w:r w:rsidRPr="003458F8">
        <w:rPr>
          <w:i w:val="0"/>
          <w:sz w:val="25"/>
          <w:szCs w:val="25"/>
        </w:rPr>
        <w:t xml:space="preserve"> tornare in mezzo alla civiltà</w:t>
      </w:r>
      <w:r w:rsidR="00004920" w:rsidRPr="003458F8">
        <w:rPr>
          <w:i w:val="0"/>
          <w:sz w:val="25"/>
          <w:szCs w:val="25"/>
        </w:rPr>
        <w:t>,</w:t>
      </w:r>
      <w:r w:rsidRPr="003458F8">
        <w:rPr>
          <w:i w:val="0"/>
          <w:sz w:val="25"/>
          <w:szCs w:val="25"/>
        </w:rPr>
        <w:t xml:space="preserve"> e </w:t>
      </w:r>
      <w:r w:rsidR="000F4E9C" w:rsidRPr="003458F8">
        <w:rPr>
          <w:i w:val="0"/>
          <w:sz w:val="25"/>
          <w:szCs w:val="25"/>
        </w:rPr>
        <w:t>soprattutto dalla sua famiglia</w:t>
      </w:r>
      <w:r w:rsidR="00B47DE5">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“A mio avviso</w:t>
      </w:r>
      <w:r w:rsidR="00AE7FB2" w:rsidRPr="003458F8">
        <w:rPr>
          <w:i w:val="0"/>
          <w:sz w:val="25"/>
          <w:szCs w:val="25"/>
        </w:rPr>
        <w:t>,</w:t>
      </w:r>
      <w:r w:rsidRPr="003458F8">
        <w:rPr>
          <w:i w:val="0"/>
          <w:sz w:val="25"/>
          <w:szCs w:val="25"/>
        </w:rPr>
        <w:t xml:space="preserve"> lo shock emotivo al qua</w:t>
      </w:r>
      <w:r w:rsidR="00AE7FB2" w:rsidRPr="003458F8">
        <w:rPr>
          <w:i w:val="0"/>
          <w:sz w:val="25"/>
          <w:szCs w:val="25"/>
        </w:rPr>
        <w:t>le ha assistito, ha fatto crollar</w:t>
      </w:r>
      <w:r w:rsidRPr="003458F8">
        <w:rPr>
          <w:i w:val="0"/>
          <w:sz w:val="25"/>
          <w:szCs w:val="25"/>
        </w:rPr>
        <w:t>e tutte le sue difese</w:t>
      </w:r>
      <w:r w:rsidR="004978A4" w:rsidRPr="003458F8">
        <w:rPr>
          <w:i w:val="0"/>
          <w:sz w:val="25"/>
          <w:szCs w:val="25"/>
        </w:rPr>
        <w:t>. Il nostro paziente non ha più</w:t>
      </w:r>
      <w:r w:rsidRPr="003458F8">
        <w:rPr>
          <w:i w:val="0"/>
          <w:sz w:val="25"/>
          <w:szCs w:val="25"/>
        </w:rPr>
        <w:t xml:space="preserve"> </w:t>
      </w:r>
      <w:r w:rsidR="004978A4" w:rsidRPr="003458F8">
        <w:rPr>
          <w:i w:val="0"/>
          <w:sz w:val="25"/>
          <w:szCs w:val="25"/>
        </w:rPr>
        <w:t xml:space="preserve">una </w:t>
      </w:r>
      <w:r w:rsidRPr="003458F8">
        <w:rPr>
          <w:i w:val="0"/>
          <w:sz w:val="25"/>
          <w:szCs w:val="25"/>
        </w:rPr>
        <w:t xml:space="preserve">barriera </w:t>
      </w:r>
      <w:r w:rsidR="004978A4" w:rsidRPr="003458F8">
        <w:rPr>
          <w:i w:val="0"/>
          <w:sz w:val="25"/>
          <w:szCs w:val="25"/>
        </w:rPr>
        <w:t>che divida l’irreale da</w:t>
      </w:r>
      <w:r w:rsidRPr="003458F8">
        <w:rPr>
          <w:i w:val="0"/>
          <w:sz w:val="25"/>
          <w:szCs w:val="25"/>
        </w:rPr>
        <w:t xml:space="preserve">l reale. Lui vive in un </w:t>
      </w:r>
      <w:r w:rsidR="005D2D42" w:rsidRPr="003458F8">
        <w:rPr>
          <w:i w:val="0"/>
          <w:sz w:val="25"/>
          <w:szCs w:val="25"/>
        </w:rPr>
        <w:t>periodo</w:t>
      </w:r>
      <w:r w:rsidRPr="003458F8">
        <w:rPr>
          <w:i w:val="0"/>
          <w:sz w:val="25"/>
          <w:szCs w:val="25"/>
        </w:rPr>
        <w:t xml:space="preserve"> indefinito</w:t>
      </w:r>
      <w:r w:rsidR="000F4E9C" w:rsidRPr="003458F8">
        <w:rPr>
          <w:i w:val="0"/>
          <w:sz w:val="25"/>
          <w:szCs w:val="25"/>
        </w:rPr>
        <w:t xml:space="preserve">, direi, </w:t>
      </w:r>
      <w:r w:rsidR="00004920" w:rsidRPr="003458F8">
        <w:rPr>
          <w:i w:val="0"/>
          <w:sz w:val="25"/>
          <w:szCs w:val="25"/>
        </w:rPr>
        <w:t>un tempo che lui stesso considera</w:t>
      </w:r>
      <w:r w:rsidR="009F509A" w:rsidRPr="003458F8">
        <w:rPr>
          <w:i w:val="0"/>
          <w:sz w:val="25"/>
          <w:szCs w:val="25"/>
        </w:rPr>
        <w:t xml:space="preserve"> infinito</w:t>
      </w:r>
      <w:r w:rsidR="0062416F">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 xml:space="preserve">“Ma dai non è che vuole sfuggire a qualche sbaglio e perciò la miglior cosa è condannarsi </w:t>
      </w:r>
      <w:r w:rsidR="000F4E9C" w:rsidRPr="003458F8">
        <w:rPr>
          <w:i w:val="0"/>
          <w:sz w:val="25"/>
          <w:szCs w:val="25"/>
        </w:rPr>
        <w:t>a</w:t>
      </w:r>
      <w:r w:rsidRPr="003458F8">
        <w:rPr>
          <w:i w:val="0"/>
          <w:sz w:val="25"/>
          <w:szCs w:val="25"/>
        </w:rPr>
        <w:t xml:space="preserve"> una follia terapeutica</w:t>
      </w:r>
      <w:r w:rsidR="00B47DE5">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“Non è folle ma spaventato a morte</w:t>
      </w:r>
      <w:r w:rsidR="0062416F">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“E questo basta a farlo stare qui</w:t>
      </w:r>
      <w:r w:rsidR="00B47DE5">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 xml:space="preserve">“Ha tentato un paio di volte il </w:t>
      </w:r>
      <w:r w:rsidR="00AE7FB2" w:rsidRPr="003458F8">
        <w:rPr>
          <w:i w:val="0"/>
          <w:sz w:val="25"/>
          <w:szCs w:val="25"/>
        </w:rPr>
        <w:t>suicidio</w:t>
      </w:r>
      <w:r w:rsidR="0062416F">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“Davvero</w:t>
      </w:r>
      <w:r w:rsidR="00B47DE5">
        <w:rPr>
          <w:i w:val="0"/>
          <w:sz w:val="25"/>
          <w:szCs w:val="25"/>
        </w:rPr>
        <w:t>?”</w:t>
      </w:r>
    </w:p>
    <w:p w:rsidR="004D2193" w:rsidRPr="003458F8" w:rsidRDefault="003B3001" w:rsidP="00AF4FDE">
      <w:pPr>
        <w:spacing w:before="0" w:beforeAutospacing="0" w:after="0" w:afterAutospacing="0"/>
        <w:contextualSpacing/>
        <w:jc w:val="both"/>
        <w:rPr>
          <w:i w:val="0"/>
          <w:sz w:val="25"/>
          <w:szCs w:val="25"/>
        </w:rPr>
      </w:pPr>
      <w:r w:rsidRPr="003458F8">
        <w:rPr>
          <w:i w:val="0"/>
          <w:sz w:val="25"/>
          <w:szCs w:val="25"/>
        </w:rPr>
        <w:t xml:space="preserve">“Dice che ci sono i fantasmi che </w:t>
      </w:r>
      <w:r w:rsidR="004D2193" w:rsidRPr="003458F8">
        <w:rPr>
          <w:i w:val="0"/>
          <w:sz w:val="25"/>
          <w:szCs w:val="25"/>
        </w:rPr>
        <w:t>lo osservano, lo spiano, lo obbligano a vivere in un certo modo altrimenti</w:t>
      </w:r>
      <w:r w:rsidRPr="003458F8">
        <w:rPr>
          <w:i w:val="0"/>
          <w:sz w:val="25"/>
          <w:szCs w:val="25"/>
        </w:rPr>
        <w:t xml:space="preserve"> </w:t>
      </w:r>
      <w:r w:rsidR="004D2193" w:rsidRPr="003458F8">
        <w:rPr>
          <w:i w:val="0"/>
          <w:sz w:val="25"/>
          <w:szCs w:val="25"/>
        </w:rPr>
        <w:t>…</w:t>
      </w:r>
      <w:r w:rsidR="0062416F">
        <w:rPr>
          <w:i w:val="0"/>
          <w:sz w:val="25"/>
          <w:szCs w:val="25"/>
        </w:rPr>
        <w:t>”</w:t>
      </w:r>
      <w:r w:rsidR="00AA16E8">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“Altrimenti</w:t>
      </w:r>
      <w:r w:rsidR="00B47DE5">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“Altrimenti andrebbero dalla sua famiglia</w:t>
      </w:r>
      <w:r w:rsidR="0062416F">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“E perché dice questo</w:t>
      </w:r>
      <w:r w:rsidR="00B47DE5">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 xml:space="preserve">“Lei non conosce bene la leggenda di </w:t>
      </w:r>
      <w:proofErr w:type="spellStart"/>
      <w:r w:rsidRPr="003458F8">
        <w:rPr>
          <w:i w:val="0"/>
          <w:sz w:val="25"/>
          <w:szCs w:val="25"/>
        </w:rPr>
        <w:t>Luss</w:t>
      </w:r>
      <w:proofErr w:type="spellEnd"/>
      <w:r w:rsidRPr="003458F8">
        <w:rPr>
          <w:i w:val="0"/>
          <w:sz w:val="25"/>
          <w:szCs w:val="25"/>
        </w:rPr>
        <w:t xml:space="preserve"> il Tagliagole</w:t>
      </w:r>
      <w:r w:rsidR="00B47DE5">
        <w:rPr>
          <w:i w:val="0"/>
          <w:sz w:val="25"/>
          <w:szCs w:val="25"/>
        </w:rPr>
        <w:t>?”</w:t>
      </w:r>
    </w:p>
    <w:p w:rsidR="004D2193" w:rsidRPr="003458F8" w:rsidRDefault="004D2193" w:rsidP="00AF4FDE">
      <w:pPr>
        <w:spacing w:before="0" w:beforeAutospacing="0" w:after="0" w:afterAutospacing="0"/>
        <w:contextualSpacing/>
        <w:jc w:val="both"/>
        <w:rPr>
          <w:i w:val="0"/>
          <w:sz w:val="25"/>
          <w:szCs w:val="25"/>
        </w:rPr>
      </w:pPr>
      <w:r w:rsidRPr="003458F8">
        <w:rPr>
          <w:i w:val="0"/>
          <w:sz w:val="25"/>
          <w:szCs w:val="25"/>
        </w:rPr>
        <w:t>“Conosco una delle tante versioni come tutti</w:t>
      </w:r>
      <w:r w:rsidR="0062416F">
        <w:rPr>
          <w:i w:val="0"/>
          <w:sz w:val="25"/>
          <w:szCs w:val="25"/>
        </w:rPr>
        <w:t>.”</w:t>
      </w:r>
    </w:p>
    <w:p w:rsidR="004D2193" w:rsidRPr="003458F8" w:rsidRDefault="00B13699" w:rsidP="00AF4FDE">
      <w:pPr>
        <w:spacing w:before="0" w:beforeAutospacing="0" w:after="0" w:afterAutospacing="0"/>
        <w:contextualSpacing/>
        <w:jc w:val="both"/>
        <w:rPr>
          <w:i w:val="0"/>
          <w:sz w:val="25"/>
          <w:szCs w:val="25"/>
        </w:rPr>
      </w:pPr>
      <w:r w:rsidRPr="003458F8">
        <w:rPr>
          <w:i w:val="0"/>
          <w:sz w:val="25"/>
          <w:szCs w:val="25"/>
        </w:rPr>
        <w:t>“In questa versione il vecchio fantasma si prende gli eredi e se li porta in fondo all’oceano, per tenere compagnia alla figlia</w:t>
      </w:r>
      <w:r w:rsidR="0062416F">
        <w:rPr>
          <w:i w:val="0"/>
          <w:sz w:val="25"/>
          <w:szCs w:val="25"/>
        </w:rPr>
        <w:t>.”</w:t>
      </w:r>
    </w:p>
    <w:p w:rsidR="00B13699" w:rsidRPr="003458F8" w:rsidRDefault="00AA16E8" w:rsidP="00AF4FDE">
      <w:pPr>
        <w:spacing w:before="0" w:beforeAutospacing="0" w:after="0" w:afterAutospacing="0"/>
        <w:contextualSpacing/>
        <w:jc w:val="both"/>
        <w:rPr>
          <w:i w:val="0"/>
          <w:sz w:val="25"/>
          <w:szCs w:val="25"/>
        </w:rPr>
      </w:pPr>
      <w:r>
        <w:rPr>
          <w:i w:val="0"/>
          <w:sz w:val="25"/>
          <w:szCs w:val="25"/>
        </w:rPr>
        <w:t>«</w:t>
      </w:r>
      <w:r w:rsidR="00B13699" w:rsidRPr="003458F8">
        <w:rPr>
          <w:i w:val="0"/>
          <w:sz w:val="25"/>
          <w:szCs w:val="25"/>
        </w:rPr>
        <w:t>E come potrebbe</w:t>
      </w:r>
      <w:r w:rsidR="001548CF" w:rsidRPr="003458F8">
        <w:rPr>
          <w:i w:val="0"/>
          <w:sz w:val="25"/>
          <w:szCs w:val="25"/>
        </w:rPr>
        <w:t>,</w:t>
      </w:r>
      <w:r w:rsidR="00AE7FB2" w:rsidRPr="003458F8">
        <w:rPr>
          <w:i w:val="0"/>
          <w:sz w:val="25"/>
          <w:szCs w:val="25"/>
        </w:rPr>
        <w:t xml:space="preserve"> </w:t>
      </w:r>
      <w:r w:rsidR="00B13699" w:rsidRPr="003458F8">
        <w:rPr>
          <w:i w:val="0"/>
          <w:sz w:val="25"/>
          <w:szCs w:val="25"/>
        </w:rPr>
        <w:t xml:space="preserve">se questi </w:t>
      </w:r>
      <w:r w:rsidR="001548CF" w:rsidRPr="003458F8">
        <w:rPr>
          <w:i w:val="0"/>
          <w:sz w:val="25"/>
          <w:szCs w:val="25"/>
        </w:rPr>
        <w:t>“</w:t>
      </w:r>
      <w:r w:rsidR="00074D84" w:rsidRPr="003458F8">
        <w:rPr>
          <w:i w:val="0"/>
          <w:sz w:val="25"/>
          <w:szCs w:val="25"/>
        </w:rPr>
        <w:t>esseri destinati al sacrificio</w:t>
      </w:r>
      <w:r w:rsidR="001548CF" w:rsidRPr="003458F8">
        <w:rPr>
          <w:i w:val="0"/>
          <w:sz w:val="25"/>
          <w:szCs w:val="25"/>
        </w:rPr>
        <w:t xml:space="preserve">” </w:t>
      </w:r>
      <w:r w:rsidR="00B13699" w:rsidRPr="003458F8">
        <w:rPr>
          <w:i w:val="0"/>
          <w:sz w:val="25"/>
          <w:szCs w:val="25"/>
        </w:rPr>
        <w:t>dovessero vivere a decine di miglia dalla costa</w:t>
      </w:r>
      <w:r>
        <w:rPr>
          <w:i w:val="0"/>
          <w:sz w:val="25"/>
          <w:szCs w:val="25"/>
        </w:rPr>
        <w:t>?»</w:t>
      </w:r>
    </w:p>
    <w:p w:rsidR="00251090" w:rsidRPr="003458F8" w:rsidRDefault="00B13699" w:rsidP="00AF4FDE">
      <w:pPr>
        <w:spacing w:before="0" w:beforeAutospacing="0" w:after="0" w:afterAutospacing="0"/>
        <w:contextualSpacing/>
        <w:jc w:val="both"/>
        <w:rPr>
          <w:i w:val="0"/>
          <w:sz w:val="25"/>
          <w:szCs w:val="25"/>
        </w:rPr>
      </w:pPr>
      <w:r w:rsidRPr="003458F8">
        <w:rPr>
          <w:i w:val="0"/>
          <w:sz w:val="25"/>
          <w:szCs w:val="25"/>
        </w:rPr>
        <w:t>“Posso solo dirle che nel 1851 una famiglia composta da madre</w:t>
      </w:r>
      <w:r w:rsidR="007B693E" w:rsidRPr="003458F8">
        <w:rPr>
          <w:i w:val="0"/>
          <w:sz w:val="25"/>
          <w:szCs w:val="25"/>
        </w:rPr>
        <w:t>,</w:t>
      </w:r>
      <w:r w:rsidRPr="003458F8">
        <w:rPr>
          <w:i w:val="0"/>
          <w:sz w:val="25"/>
          <w:szCs w:val="25"/>
        </w:rPr>
        <w:t xml:space="preserve"> padre e due bambine</w:t>
      </w:r>
      <w:r w:rsidR="007B693E" w:rsidRPr="003458F8">
        <w:rPr>
          <w:i w:val="0"/>
          <w:sz w:val="25"/>
          <w:szCs w:val="25"/>
        </w:rPr>
        <w:t>,</w:t>
      </w:r>
      <w:r w:rsidRPr="003458F8">
        <w:rPr>
          <w:i w:val="0"/>
          <w:sz w:val="25"/>
          <w:szCs w:val="25"/>
        </w:rPr>
        <w:t xml:space="preserve"> </w:t>
      </w:r>
      <w:r w:rsidR="007B693E" w:rsidRPr="003458F8">
        <w:rPr>
          <w:i w:val="0"/>
          <w:sz w:val="25"/>
          <w:szCs w:val="25"/>
        </w:rPr>
        <w:t>entrambe di meno di cinque anni e tutti</w:t>
      </w:r>
      <w:r w:rsidRPr="003458F8">
        <w:rPr>
          <w:i w:val="0"/>
          <w:sz w:val="25"/>
          <w:szCs w:val="25"/>
        </w:rPr>
        <w:t xml:space="preserve"> </w:t>
      </w:r>
      <w:r w:rsidR="00BB6336" w:rsidRPr="003458F8">
        <w:rPr>
          <w:i w:val="0"/>
          <w:sz w:val="25"/>
          <w:szCs w:val="25"/>
        </w:rPr>
        <w:t>si dissolsero</w:t>
      </w:r>
      <w:r w:rsidRPr="003458F8">
        <w:rPr>
          <w:i w:val="0"/>
          <w:sz w:val="25"/>
          <w:szCs w:val="25"/>
        </w:rPr>
        <w:t xml:space="preserve"> in mezzo alla via</w:t>
      </w:r>
      <w:r w:rsidR="00BB6336" w:rsidRPr="003458F8">
        <w:rPr>
          <w:i w:val="0"/>
          <w:sz w:val="25"/>
          <w:szCs w:val="25"/>
        </w:rPr>
        <w:t>,</w:t>
      </w:r>
      <w:r w:rsidRPr="003458F8">
        <w:rPr>
          <w:i w:val="0"/>
          <w:sz w:val="25"/>
          <w:szCs w:val="25"/>
        </w:rPr>
        <w:t xml:space="preserve"> al dodicesimo battito di mezzogiorno. Gli A</w:t>
      </w:r>
      <w:r w:rsidR="00251090" w:rsidRPr="003458F8">
        <w:rPr>
          <w:i w:val="0"/>
          <w:sz w:val="25"/>
          <w:szCs w:val="25"/>
        </w:rPr>
        <w:t>r</w:t>
      </w:r>
      <w:r w:rsidRPr="003458F8">
        <w:rPr>
          <w:i w:val="0"/>
          <w:sz w:val="25"/>
          <w:szCs w:val="25"/>
        </w:rPr>
        <w:t xml:space="preserve">ron svanirono tre mesi dopo che il figlio maggiore John </w:t>
      </w:r>
      <w:r w:rsidR="007B693E" w:rsidRPr="003458F8">
        <w:rPr>
          <w:i w:val="0"/>
          <w:sz w:val="25"/>
          <w:szCs w:val="25"/>
        </w:rPr>
        <w:t>Jr</w:t>
      </w:r>
      <w:r w:rsidRPr="003458F8">
        <w:rPr>
          <w:i w:val="0"/>
          <w:sz w:val="25"/>
          <w:szCs w:val="25"/>
        </w:rPr>
        <w:t>, tornato dal mare completamente cambiato</w:t>
      </w:r>
      <w:r w:rsidR="000F4E9C" w:rsidRPr="003458F8">
        <w:rPr>
          <w:i w:val="0"/>
          <w:sz w:val="25"/>
          <w:szCs w:val="25"/>
        </w:rPr>
        <w:t>,</w:t>
      </w:r>
      <w:r w:rsidRPr="003458F8">
        <w:rPr>
          <w:i w:val="0"/>
          <w:sz w:val="25"/>
          <w:szCs w:val="25"/>
        </w:rPr>
        <w:t xml:space="preserve"> si rifiutò di mantenere il patto </w:t>
      </w:r>
      <w:r w:rsidR="000F4E9C" w:rsidRPr="003458F8">
        <w:rPr>
          <w:i w:val="0"/>
          <w:sz w:val="25"/>
          <w:szCs w:val="25"/>
        </w:rPr>
        <w:t>con i</w:t>
      </w:r>
      <w:r w:rsidRPr="003458F8">
        <w:rPr>
          <w:i w:val="0"/>
          <w:sz w:val="25"/>
          <w:szCs w:val="25"/>
        </w:rPr>
        <w:t xml:space="preserve"> fantasmi. A</w:t>
      </w:r>
      <w:r w:rsidR="00251090" w:rsidRPr="003458F8">
        <w:rPr>
          <w:i w:val="0"/>
          <w:sz w:val="25"/>
          <w:szCs w:val="25"/>
        </w:rPr>
        <w:t>r</w:t>
      </w:r>
      <w:r w:rsidRPr="003458F8">
        <w:rPr>
          <w:i w:val="0"/>
          <w:sz w:val="25"/>
          <w:szCs w:val="25"/>
        </w:rPr>
        <w:t>ron</w:t>
      </w:r>
      <w:r w:rsidR="00BB6336" w:rsidRPr="003458F8">
        <w:rPr>
          <w:i w:val="0"/>
          <w:sz w:val="25"/>
          <w:szCs w:val="25"/>
        </w:rPr>
        <w:t>,</w:t>
      </w:r>
      <w:r w:rsidRPr="003458F8">
        <w:rPr>
          <w:i w:val="0"/>
          <w:sz w:val="25"/>
          <w:szCs w:val="25"/>
        </w:rPr>
        <w:t xml:space="preserve"> fu visto l’ultima volta impiccato al portico dell’</w:t>
      </w:r>
      <w:r w:rsidR="00845A03" w:rsidRPr="003458F8">
        <w:rPr>
          <w:i w:val="0"/>
          <w:sz w:val="25"/>
          <w:szCs w:val="25"/>
        </w:rPr>
        <w:t>infermeria del villaggio</w:t>
      </w:r>
      <w:r w:rsidR="00BB6336" w:rsidRPr="003458F8">
        <w:rPr>
          <w:i w:val="0"/>
          <w:sz w:val="25"/>
          <w:szCs w:val="25"/>
        </w:rPr>
        <w:t>,</w:t>
      </w:r>
      <w:r w:rsidR="00251090" w:rsidRPr="003458F8">
        <w:rPr>
          <w:i w:val="0"/>
          <w:sz w:val="25"/>
          <w:szCs w:val="25"/>
        </w:rPr>
        <w:t xml:space="preserve"> ma quando</w:t>
      </w:r>
      <w:r w:rsidR="008225EA" w:rsidRPr="003458F8">
        <w:rPr>
          <w:i w:val="0"/>
          <w:sz w:val="25"/>
          <w:szCs w:val="25"/>
        </w:rPr>
        <w:t xml:space="preserve"> arrivò</w:t>
      </w:r>
      <w:r w:rsidR="00251090" w:rsidRPr="003458F8">
        <w:rPr>
          <w:i w:val="0"/>
          <w:sz w:val="25"/>
          <w:szCs w:val="25"/>
        </w:rPr>
        <w:t xml:space="preserve"> lo sceriffo</w:t>
      </w:r>
      <w:r w:rsidR="000F4E9C" w:rsidRPr="003458F8">
        <w:rPr>
          <w:i w:val="0"/>
          <w:sz w:val="25"/>
          <w:szCs w:val="25"/>
        </w:rPr>
        <w:t>,</w:t>
      </w:r>
      <w:r w:rsidR="00BB6336" w:rsidRPr="003458F8">
        <w:rPr>
          <w:i w:val="0"/>
          <w:sz w:val="25"/>
          <w:szCs w:val="25"/>
        </w:rPr>
        <w:t xml:space="preserve"> </w:t>
      </w:r>
      <w:r w:rsidR="008225EA" w:rsidRPr="003458F8">
        <w:rPr>
          <w:i w:val="0"/>
          <w:sz w:val="25"/>
          <w:szCs w:val="25"/>
        </w:rPr>
        <w:t xml:space="preserve">fu trovata </w:t>
      </w:r>
      <w:r w:rsidR="00251090" w:rsidRPr="003458F8">
        <w:rPr>
          <w:i w:val="0"/>
          <w:sz w:val="25"/>
          <w:szCs w:val="25"/>
        </w:rPr>
        <w:t xml:space="preserve">solo l’impronta degli stivali sulla polvere </w:t>
      </w:r>
      <w:r w:rsidR="005D2D42" w:rsidRPr="003458F8">
        <w:rPr>
          <w:i w:val="0"/>
          <w:sz w:val="25"/>
          <w:szCs w:val="25"/>
        </w:rPr>
        <w:t>e</w:t>
      </w:r>
      <w:r w:rsidR="00251090" w:rsidRPr="003458F8">
        <w:rPr>
          <w:i w:val="0"/>
          <w:sz w:val="25"/>
          <w:szCs w:val="25"/>
        </w:rPr>
        <w:t xml:space="preserve"> il capestro ancora dondolante, vuoto</w:t>
      </w:r>
      <w:r w:rsidR="0062416F">
        <w:rPr>
          <w:i w:val="0"/>
          <w:sz w:val="25"/>
          <w:szCs w:val="25"/>
        </w:rPr>
        <w:t>.”</w:t>
      </w:r>
    </w:p>
    <w:p w:rsidR="0099705A" w:rsidRPr="003458F8" w:rsidRDefault="00514FA3" w:rsidP="00AF4FDE">
      <w:pPr>
        <w:spacing w:before="0" w:beforeAutospacing="0" w:after="0" w:afterAutospacing="0"/>
        <w:contextualSpacing/>
        <w:jc w:val="both"/>
        <w:rPr>
          <w:i w:val="0"/>
          <w:sz w:val="25"/>
          <w:szCs w:val="25"/>
        </w:rPr>
      </w:pPr>
      <w:r w:rsidRPr="003458F8">
        <w:rPr>
          <w:i w:val="0"/>
          <w:sz w:val="25"/>
          <w:szCs w:val="25"/>
        </w:rPr>
        <w:t>“E’ pericoloso</w:t>
      </w:r>
      <w:r w:rsidR="0099705A" w:rsidRPr="003458F8">
        <w:rPr>
          <w:i w:val="0"/>
          <w:sz w:val="25"/>
          <w:szCs w:val="25"/>
        </w:rPr>
        <w:t xml:space="preserve"> secondo lei</w:t>
      </w:r>
      <w:r w:rsidR="00B47DE5">
        <w:rPr>
          <w:i w:val="0"/>
          <w:sz w:val="25"/>
          <w:szCs w:val="25"/>
        </w:rPr>
        <w:t>?”</w:t>
      </w:r>
    </w:p>
    <w:p w:rsidR="0099705A" w:rsidRPr="003458F8" w:rsidRDefault="0099705A" w:rsidP="00AF4FDE">
      <w:pPr>
        <w:spacing w:before="0" w:beforeAutospacing="0" w:after="0" w:afterAutospacing="0"/>
        <w:contextualSpacing/>
        <w:jc w:val="both"/>
        <w:rPr>
          <w:i w:val="0"/>
          <w:sz w:val="25"/>
          <w:szCs w:val="25"/>
        </w:rPr>
      </w:pPr>
      <w:r w:rsidRPr="003458F8">
        <w:rPr>
          <w:i w:val="0"/>
          <w:sz w:val="25"/>
          <w:szCs w:val="25"/>
        </w:rPr>
        <w:t>“Io credo sia come un mutante, nemmeno lui sa cosa nasconde il suo animo.”</w:t>
      </w:r>
    </w:p>
    <w:p w:rsidR="0099705A" w:rsidRPr="003458F8" w:rsidRDefault="00C83205" w:rsidP="00AF4FDE">
      <w:pPr>
        <w:spacing w:before="0" w:beforeAutospacing="0" w:after="0" w:afterAutospacing="0"/>
        <w:contextualSpacing/>
        <w:jc w:val="both"/>
        <w:rPr>
          <w:i w:val="0"/>
          <w:sz w:val="25"/>
          <w:szCs w:val="25"/>
        </w:rPr>
      </w:pPr>
      <w:r w:rsidRPr="003458F8">
        <w:rPr>
          <w:i w:val="0"/>
          <w:sz w:val="25"/>
          <w:szCs w:val="25"/>
        </w:rPr>
        <w:lastRenderedPageBreak/>
        <w:t>L</w:t>
      </w:r>
      <w:r w:rsidR="0099705A" w:rsidRPr="003458F8">
        <w:rPr>
          <w:i w:val="0"/>
          <w:sz w:val="25"/>
          <w:szCs w:val="25"/>
        </w:rPr>
        <w:t xml:space="preserve">asciai </w:t>
      </w:r>
      <w:r w:rsidR="005D2D42" w:rsidRPr="003458F8">
        <w:rPr>
          <w:i w:val="0"/>
          <w:sz w:val="25"/>
          <w:szCs w:val="25"/>
        </w:rPr>
        <w:t>quell’</w:t>
      </w:r>
      <w:r w:rsidR="0099705A" w:rsidRPr="003458F8">
        <w:rPr>
          <w:i w:val="0"/>
          <w:sz w:val="25"/>
          <w:szCs w:val="25"/>
        </w:rPr>
        <w:t xml:space="preserve">ospedale non prima d’aver trascritto qualche idea. Pigiai sull’acceleratore e prima di svoltare a destra per cercare l’imbocco dell’autostrada ricordai una cosa, la più terrificante che avevo vissuto fino </w:t>
      </w:r>
      <w:r w:rsidR="005D2D42" w:rsidRPr="003458F8">
        <w:rPr>
          <w:i w:val="0"/>
          <w:sz w:val="25"/>
          <w:szCs w:val="25"/>
        </w:rPr>
        <w:t>allora</w:t>
      </w:r>
      <w:r w:rsidR="0099705A" w:rsidRPr="003458F8">
        <w:rPr>
          <w:i w:val="0"/>
          <w:sz w:val="25"/>
          <w:szCs w:val="25"/>
        </w:rPr>
        <w:t xml:space="preserve">. </w:t>
      </w:r>
    </w:p>
    <w:p w:rsidR="004D2193" w:rsidRPr="003458F8" w:rsidRDefault="00C83205" w:rsidP="00AF4FDE">
      <w:pPr>
        <w:spacing w:before="0" w:beforeAutospacing="0" w:after="0" w:afterAutospacing="0"/>
        <w:contextualSpacing/>
        <w:jc w:val="both"/>
        <w:rPr>
          <w:i w:val="0"/>
          <w:sz w:val="25"/>
          <w:szCs w:val="25"/>
        </w:rPr>
      </w:pPr>
      <w:r w:rsidRPr="003458F8">
        <w:rPr>
          <w:i w:val="0"/>
          <w:sz w:val="25"/>
          <w:szCs w:val="25"/>
        </w:rPr>
        <w:t xml:space="preserve">Il povero Grey era stato </w:t>
      </w:r>
      <w:r w:rsidR="00B81B16" w:rsidRPr="003458F8">
        <w:rPr>
          <w:i w:val="0"/>
          <w:sz w:val="25"/>
          <w:szCs w:val="25"/>
        </w:rPr>
        <w:t xml:space="preserve">traumatizzato </w:t>
      </w:r>
      <w:r w:rsidRPr="003458F8">
        <w:rPr>
          <w:i w:val="0"/>
          <w:sz w:val="25"/>
          <w:szCs w:val="25"/>
        </w:rPr>
        <w:t>dal fantasma di B.D., nessuno capì il dolore provato da questo essere che aveva perduto tutto in vita anche le proprie origini quindi, pur di schivare la morte sotto i fondali freddi, pur di dimenticare la vera vicenda che aveva portato alla scomparsa di tutto l’equipaggio dell’Alceste</w:t>
      </w:r>
      <w:r w:rsidR="00B81B16" w:rsidRPr="003458F8">
        <w:rPr>
          <w:i w:val="0"/>
          <w:sz w:val="25"/>
          <w:szCs w:val="25"/>
        </w:rPr>
        <w:t>, si aggrappò al primo essere vivente sceso sulla barca</w:t>
      </w:r>
      <w:r w:rsidR="000A55A6" w:rsidRPr="003458F8">
        <w:rPr>
          <w:i w:val="0"/>
          <w:sz w:val="25"/>
          <w:szCs w:val="25"/>
        </w:rPr>
        <w:t>.</w:t>
      </w:r>
      <w:r w:rsidR="00177E09" w:rsidRPr="003458F8">
        <w:rPr>
          <w:i w:val="0"/>
          <w:sz w:val="25"/>
          <w:szCs w:val="25"/>
        </w:rPr>
        <w:t xml:space="preserve">        </w:t>
      </w:r>
      <w:r w:rsidR="000A55A6" w:rsidRPr="003458F8">
        <w:rPr>
          <w:i w:val="0"/>
          <w:sz w:val="25"/>
          <w:szCs w:val="25"/>
        </w:rPr>
        <w:t>Nessuno indagò più del dovuto su quella scomparsa. Molti asserivano d’averli notati in Argentina e persino</w:t>
      </w:r>
      <w:r w:rsidR="00FC24A5" w:rsidRPr="003458F8">
        <w:rPr>
          <w:i w:val="0"/>
          <w:sz w:val="25"/>
          <w:szCs w:val="25"/>
        </w:rPr>
        <w:t xml:space="preserve"> in Inghilterra</w:t>
      </w:r>
      <w:r w:rsidR="000A55A6" w:rsidRPr="003458F8">
        <w:rPr>
          <w:i w:val="0"/>
          <w:sz w:val="25"/>
          <w:szCs w:val="25"/>
        </w:rPr>
        <w:t>, ma alcuna di queste voci fu giustifica.</w:t>
      </w:r>
    </w:p>
    <w:p w:rsidR="00FC24A5" w:rsidRPr="003458F8" w:rsidRDefault="00FC24A5" w:rsidP="00AF4FDE">
      <w:pPr>
        <w:spacing w:before="0" w:beforeAutospacing="0" w:after="0" w:afterAutospacing="0"/>
        <w:contextualSpacing/>
        <w:jc w:val="both"/>
        <w:rPr>
          <w:i w:val="0"/>
          <w:sz w:val="25"/>
          <w:szCs w:val="25"/>
        </w:rPr>
      </w:pPr>
      <w:r w:rsidRPr="003458F8">
        <w:rPr>
          <w:i w:val="0"/>
          <w:sz w:val="25"/>
          <w:szCs w:val="25"/>
        </w:rPr>
        <w:t>A volte le persone vogliono scomparire e basta, non ci sono giustificazioni di fatto e nemmeno lettere, solo gli suicidi</w:t>
      </w:r>
      <w:r w:rsidR="006A07F6" w:rsidRPr="003458F8">
        <w:rPr>
          <w:i w:val="0"/>
          <w:sz w:val="25"/>
          <w:szCs w:val="25"/>
        </w:rPr>
        <w:t>,</w:t>
      </w:r>
      <w:r w:rsidRPr="003458F8">
        <w:rPr>
          <w:i w:val="0"/>
          <w:sz w:val="25"/>
          <w:szCs w:val="25"/>
        </w:rPr>
        <w:t xml:space="preserve"> lasciano messaggi ma loro a buon idea alcuno crede siano stati degli suicidi.</w:t>
      </w:r>
    </w:p>
    <w:p w:rsidR="00351179" w:rsidRPr="003458F8" w:rsidRDefault="004B3AA1" w:rsidP="00AF4FDE">
      <w:pPr>
        <w:spacing w:before="0" w:beforeAutospacing="0" w:after="0" w:afterAutospacing="0"/>
        <w:contextualSpacing/>
        <w:jc w:val="both"/>
        <w:rPr>
          <w:i w:val="0"/>
          <w:sz w:val="25"/>
          <w:szCs w:val="25"/>
        </w:rPr>
      </w:pPr>
      <w:r w:rsidRPr="003458F8">
        <w:rPr>
          <w:i w:val="0"/>
          <w:sz w:val="25"/>
          <w:szCs w:val="25"/>
        </w:rPr>
        <w:t xml:space="preserve">Grey </w:t>
      </w:r>
      <w:r w:rsidR="00C8022A" w:rsidRPr="003458F8">
        <w:rPr>
          <w:i w:val="0"/>
          <w:sz w:val="25"/>
          <w:szCs w:val="25"/>
        </w:rPr>
        <w:t xml:space="preserve">si </w:t>
      </w:r>
      <w:r w:rsidRPr="003458F8">
        <w:rPr>
          <w:i w:val="0"/>
          <w:sz w:val="25"/>
          <w:szCs w:val="25"/>
        </w:rPr>
        <w:t>era preso l’intero peso di quel vissuto straordinario, di quella vicenda troppo fuori dalla por</w:t>
      </w:r>
      <w:r w:rsidR="00C8022A" w:rsidRPr="003458F8">
        <w:rPr>
          <w:i w:val="0"/>
          <w:sz w:val="25"/>
          <w:szCs w:val="25"/>
        </w:rPr>
        <w:t xml:space="preserve">tata di </w:t>
      </w:r>
      <w:r w:rsidRPr="003458F8">
        <w:rPr>
          <w:i w:val="0"/>
          <w:sz w:val="25"/>
          <w:szCs w:val="25"/>
        </w:rPr>
        <w:t xml:space="preserve">un semplice mortale. </w:t>
      </w:r>
    </w:p>
    <w:p w:rsidR="00ED3041" w:rsidRPr="003458F8" w:rsidRDefault="004B3AA1" w:rsidP="00AF4FDE">
      <w:pPr>
        <w:spacing w:before="0" w:beforeAutospacing="0" w:after="0" w:afterAutospacing="0"/>
        <w:contextualSpacing/>
        <w:jc w:val="both"/>
        <w:rPr>
          <w:i w:val="0"/>
          <w:sz w:val="25"/>
          <w:szCs w:val="25"/>
        </w:rPr>
      </w:pPr>
      <w:r w:rsidRPr="003458F8">
        <w:rPr>
          <w:i w:val="0"/>
          <w:sz w:val="25"/>
          <w:szCs w:val="25"/>
        </w:rPr>
        <w:t xml:space="preserve">Grey aveva saputo come rinunciare alla curiosità </w:t>
      </w:r>
      <w:r w:rsidR="00C8022A" w:rsidRPr="003458F8">
        <w:rPr>
          <w:i w:val="0"/>
          <w:sz w:val="25"/>
          <w:szCs w:val="25"/>
        </w:rPr>
        <w:t>e</w:t>
      </w:r>
      <w:r w:rsidRPr="003458F8">
        <w:rPr>
          <w:i w:val="0"/>
          <w:sz w:val="25"/>
          <w:szCs w:val="25"/>
        </w:rPr>
        <w:t xml:space="preserve"> all’indagine. Non si potrà mai sapere se per coraggio o vigliaccheria. </w:t>
      </w:r>
    </w:p>
    <w:p w:rsidR="00177E09" w:rsidRPr="003458F8" w:rsidRDefault="004B3AA1" w:rsidP="00AF4FDE">
      <w:pPr>
        <w:spacing w:before="0" w:beforeAutospacing="0" w:after="0" w:afterAutospacing="0"/>
        <w:contextualSpacing/>
        <w:jc w:val="both"/>
        <w:rPr>
          <w:i w:val="0"/>
          <w:sz w:val="25"/>
          <w:szCs w:val="25"/>
        </w:rPr>
      </w:pPr>
      <w:r w:rsidRPr="003458F8">
        <w:rPr>
          <w:i w:val="0"/>
          <w:sz w:val="25"/>
          <w:szCs w:val="25"/>
        </w:rPr>
        <w:t>Fatto è che F.D.</w:t>
      </w:r>
      <w:r w:rsidR="00B81B16" w:rsidRPr="003458F8">
        <w:rPr>
          <w:i w:val="0"/>
          <w:sz w:val="25"/>
          <w:szCs w:val="25"/>
        </w:rPr>
        <w:t xml:space="preserve"> chiunque lei fosse</w:t>
      </w:r>
      <w:r w:rsidRPr="003458F8">
        <w:rPr>
          <w:i w:val="0"/>
          <w:sz w:val="25"/>
          <w:szCs w:val="25"/>
        </w:rPr>
        <w:t xml:space="preserve">, se di lei doveva trattarsi </w:t>
      </w:r>
      <w:r w:rsidR="00B81B16" w:rsidRPr="003458F8">
        <w:rPr>
          <w:i w:val="0"/>
          <w:sz w:val="25"/>
          <w:szCs w:val="25"/>
        </w:rPr>
        <w:t xml:space="preserve">in </w:t>
      </w:r>
      <w:r w:rsidRPr="003458F8">
        <w:rPr>
          <w:i w:val="0"/>
          <w:sz w:val="25"/>
          <w:szCs w:val="25"/>
        </w:rPr>
        <w:t>quel ritrovamento, aveva le orbite cavate e resta</w:t>
      </w:r>
      <w:r w:rsidR="00ED3041" w:rsidRPr="003458F8">
        <w:rPr>
          <w:i w:val="0"/>
          <w:sz w:val="25"/>
          <w:szCs w:val="25"/>
        </w:rPr>
        <w:t>va</w:t>
      </w:r>
      <w:r w:rsidRPr="003458F8">
        <w:rPr>
          <w:i w:val="0"/>
          <w:sz w:val="25"/>
          <w:szCs w:val="25"/>
        </w:rPr>
        <w:t xml:space="preserve"> la domanda</w:t>
      </w:r>
      <w:r w:rsidR="00ED3041" w:rsidRPr="003458F8">
        <w:rPr>
          <w:i w:val="0"/>
          <w:sz w:val="25"/>
          <w:szCs w:val="25"/>
        </w:rPr>
        <w:t>,</w:t>
      </w:r>
      <w:r w:rsidRPr="003458F8">
        <w:rPr>
          <w:i w:val="0"/>
          <w:sz w:val="25"/>
          <w:szCs w:val="25"/>
        </w:rPr>
        <w:t xml:space="preserve"> chi o cosa poteva compiere </w:t>
      </w:r>
      <w:r w:rsidR="00C077A1" w:rsidRPr="003458F8">
        <w:rPr>
          <w:i w:val="0"/>
          <w:sz w:val="25"/>
          <w:szCs w:val="25"/>
        </w:rPr>
        <w:t xml:space="preserve">in mezzo al mare </w:t>
      </w:r>
      <w:r w:rsidR="00ED3041" w:rsidRPr="003458F8">
        <w:rPr>
          <w:i w:val="0"/>
          <w:sz w:val="25"/>
          <w:szCs w:val="25"/>
        </w:rPr>
        <w:t>quell’</w:t>
      </w:r>
      <w:r w:rsidR="00B81B16" w:rsidRPr="003458F8">
        <w:rPr>
          <w:i w:val="0"/>
          <w:sz w:val="25"/>
          <w:szCs w:val="25"/>
        </w:rPr>
        <w:t xml:space="preserve">orrore. </w:t>
      </w:r>
      <w:r w:rsidR="0025720E" w:rsidRPr="003458F8">
        <w:rPr>
          <w:i w:val="0"/>
          <w:sz w:val="25"/>
          <w:szCs w:val="25"/>
        </w:rPr>
        <w:t xml:space="preserve">Perché prendersela con una bambina una volta preso tutto il bottino? </w:t>
      </w:r>
    </w:p>
    <w:p w:rsidR="0027701E" w:rsidRPr="003458F8" w:rsidRDefault="00B81B16" w:rsidP="00AF4FDE">
      <w:pPr>
        <w:spacing w:before="0" w:beforeAutospacing="0" w:after="0" w:afterAutospacing="0"/>
        <w:contextualSpacing/>
        <w:jc w:val="both"/>
        <w:rPr>
          <w:i w:val="0"/>
          <w:sz w:val="25"/>
          <w:szCs w:val="25"/>
        </w:rPr>
      </w:pPr>
      <w:r w:rsidRPr="003458F8">
        <w:rPr>
          <w:i w:val="0"/>
          <w:sz w:val="25"/>
          <w:szCs w:val="25"/>
        </w:rPr>
        <w:t xml:space="preserve">Fatto sta che con la morte di Grey la bambina sarebbe tornata alle oscurità dell’oceano, non le restavano che una trentina forse d’anni di vita da passare in </w:t>
      </w:r>
      <w:r w:rsidR="005D2D42" w:rsidRPr="003458F8">
        <w:rPr>
          <w:i w:val="0"/>
          <w:sz w:val="25"/>
          <w:szCs w:val="25"/>
        </w:rPr>
        <w:t>quell’</w:t>
      </w:r>
      <w:r w:rsidRPr="003458F8">
        <w:rPr>
          <w:i w:val="0"/>
          <w:sz w:val="25"/>
          <w:szCs w:val="25"/>
        </w:rPr>
        <w:t xml:space="preserve">ospedale, sperando in un risveglio da un incubo, come bambini che </w:t>
      </w:r>
      <w:r w:rsidR="006A07F6" w:rsidRPr="003458F8">
        <w:rPr>
          <w:i w:val="0"/>
          <w:sz w:val="25"/>
          <w:szCs w:val="25"/>
        </w:rPr>
        <w:t>il</w:t>
      </w:r>
      <w:r w:rsidRPr="003458F8">
        <w:rPr>
          <w:i w:val="0"/>
          <w:sz w:val="25"/>
          <w:szCs w:val="25"/>
        </w:rPr>
        <w:t xml:space="preserve"> mattino si </w:t>
      </w:r>
      <w:r w:rsidR="006A07F6" w:rsidRPr="003458F8">
        <w:rPr>
          <w:i w:val="0"/>
          <w:sz w:val="25"/>
          <w:szCs w:val="25"/>
        </w:rPr>
        <w:t>alza</w:t>
      </w:r>
      <w:r w:rsidRPr="003458F8">
        <w:rPr>
          <w:i w:val="0"/>
          <w:sz w:val="25"/>
          <w:szCs w:val="25"/>
        </w:rPr>
        <w:t xml:space="preserve"> e dimenticano i brutti sogni.</w:t>
      </w:r>
    </w:p>
    <w:p w:rsidR="004968EC" w:rsidRPr="003458F8" w:rsidRDefault="00AF4EB5" w:rsidP="00AF4FDE">
      <w:pPr>
        <w:spacing w:before="0" w:beforeAutospacing="0" w:after="0" w:afterAutospacing="0"/>
        <w:contextualSpacing/>
        <w:jc w:val="both"/>
        <w:rPr>
          <w:i w:val="0"/>
          <w:sz w:val="25"/>
          <w:szCs w:val="25"/>
        </w:rPr>
      </w:pPr>
      <w:r w:rsidRPr="003458F8">
        <w:rPr>
          <w:i w:val="0"/>
          <w:sz w:val="25"/>
          <w:szCs w:val="25"/>
        </w:rPr>
        <w:t xml:space="preserve">Giuro non avrei mai creduto </w:t>
      </w:r>
      <w:r w:rsidR="00C8022A" w:rsidRPr="003458F8">
        <w:rPr>
          <w:i w:val="0"/>
          <w:sz w:val="25"/>
          <w:szCs w:val="25"/>
        </w:rPr>
        <w:t>a</w:t>
      </w:r>
      <w:r w:rsidRPr="003458F8">
        <w:rPr>
          <w:i w:val="0"/>
          <w:sz w:val="25"/>
          <w:szCs w:val="25"/>
        </w:rPr>
        <w:t xml:space="preserve"> una cosa del genere ma capisco che ci sono orrori che accompagnano la nostra esistenza</w:t>
      </w:r>
      <w:r w:rsidR="00C8022A" w:rsidRPr="003458F8">
        <w:rPr>
          <w:i w:val="0"/>
          <w:sz w:val="25"/>
          <w:szCs w:val="25"/>
        </w:rPr>
        <w:t xml:space="preserve"> </w:t>
      </w:r>
      <w:r w:rsidRPr="003458F8">
        <w:rPr>
          <w:i w:val="0"/>
          <w:sz w:val="25"/>
          <w:szCs w:val="25"/>
        </w:rPr>
        <w:t xml:space="preserve">e noi nemmeno ci accorgiamo di essi.  </w:t>
      </w:r>
    </w:p>
    <w:p w:rsidR="004968EC" w:rsidRPr="003458F8" w:rsidRDefault="00AF4EB5" w:rsidP="00AF4FDE">
      <w:pPr>
        <w:spacing w:before="0" w:beforeAutospacing="0" w:after="0" w:afterAutospacing="0"/>
        <w:contextualSpacing/>
        <w:jc w:val="both"/>
        <w:rPr>
          <w:i w:val="0"/>
          <w:sz w:val="25"/>
          <w:szCs w:val="25"/>
        </w:rPr>
      </w:pPr>
      <w:r w:rsidRPr="003458F8">
        <w:rPr>
          <w:i w:val="0"/>
          <w:sz w:val="25"/>
          <w:szCs w:val="25"/>
        </w:rPr>
        <w:t>Vediamo solo ciò che vogliamo</w:t>
      </w:r>
      <w:r w:rsidR="00C8022A" w:rsidRPr="003458F8">
        <w:rPr>
          <w:i w:val="0"/>
          <w:sz w:val="25"/>
          <w:szCs w:val="25"/>
        </w:rPr>
        <w:t>,</w:t>
      </w:r>
      <w:r w:rsidRPr="003458F8">
        <w:rPr>
          <w:i w:val="0"/>
          <w:sz w:val="25"/>
          <w:szCs w:val="25"/>
        </w:rPr>
        <w:t xml:space="preserve"> un piccolissimo ramo, trascurando verità grandi come querce. </w:t>
      </w:r>
    </w:p>
    <w:p w:rsidR="00C971F2" w:rsidRPr="003458F8" w:rsidRDefault="00AF4EB5" w:rsidP="00AF4FDE">
      <w:pPr>
        <w:spacing w:before="0" w:beforeAutospacing="0" w:after="0" w:afterAutospacing="0"/>
        <w:contextualSpacing/>
        <w:jc w:val="both"/>
        <w:rPr>
          <w:i w:val="0"/>
          <w:sz w:val="25"/>
          <w:szCs w:val="25"/>
        </w:rPr>
      </w:pPr>
      <w:r w:rsidRPr="003458F8">
        <w:rPr>
          <w:i w:val="0"/>
          <w:sz w:val="25"/>
          <w:szCs w:val="25"/>
        </w:rPr>
        <w:t xml:space="preserve">Penso che ci affidiamo un po’ troppo al giudizio altrui dimenticando di avere noi stessi un forte spirito di valutazione. Ho capito che ci sono prigionieri ovunque e di varia tipologia; esistono prigionieri di se stessi e della propria vulnerabilità, prigionieri dell’ambizione e </w:t>
      </w:r>
      <w:r w:rsidR="00484453" w:rsidRPr="003458F8">
        <w:rPr>
          <w:i w:val="0"/>
          <w:sz w:val="25"/>
          <w:szCs w:val="25"/>
        </w:rPr>
        <w:t>dell’</w:t>
      </w:r>
      <w:r w:rsidRPr="003458F8">
        <w:rPr>
          <w:i w:val="0"/>
          <w:sz w:val="25"/>
          <w:szCs w:val="25"/>
        </w:rPr>
        <w:t>egocentrismo poi ci sono i prigionieri delle proprie paure e questi sono pressoché irrecuperabili.</w:t>
      </w:r>
    </w:p>
    <w:p w:rsidR="00AF4EB5" w:rsidRPr="003458F8" w:rsidRDefault="00AF4EB5" w:rsidP="00AF4FDE">
      <w:pPr>
        <w:spacing w:before="0" w:beforeAutospacing="0" w:after="0" w:afterAutospacing="0"/>
        <w:contextualSpacing/>
        <w:jc w:val="both"/>
        <w:rPr>
          <w:i w:val="0"/>
          <w:sz w:val="25"/>
          <w:szCs w:val="25"/>
        </w:rPr>
      </w:pPr>
      <w:r w:rsidRPr="003458F8">
        <w:rPr>
          <w:i w:val="0"/>
          <w:sz w:val="25"/>
          <w:szCs w:val="25"/>
        </w:rPr>
        <w:t xml:space="preserve">La natura umana non si cura della pace dell’anima quanto di alimentare con la distruzione la nevrosi. Molti </w:t>
      </w:r>
      <w:r w:rsidR="00484453" w:rsidRPr="003458F8">
        <w:rPr>
          <w:i w:val="0"/>
          <w:sz w:val="25"/>
          <w:szCs w:val="25"/>
        </w:rPr>
        <w:t xml:space="preserve">dei nostri incubi, </w:t>
      </w:r>
      <w:r w:rsidRPr="003458F8">
        <w:rPr>
          <w:i w:val="0"/>
          <w:sz w:val="25"/>
          <w:szCs w:val="25"/>
        </w:rPr>
        <w:t>sono le proiezioni mentali di una vita insoddisfacente che indirizzata a funzioni sufficienti alla sopravvivenza si manifesta in differenti modi.</w:t>
      </w:r>
    </w:p>
    <w:p w:rsidR="00AF4EB5" w:rsidRPr="003458F8" w:rsidRDefault="00902283" w:rsidP="00AF4FDE">
      <w:pPr>
        <w:spacing w:before="0" w:beforeAutospacing="0" w:after="0" w:afterAutospacing="0"/>
        <w:contextualSpacing/>
        <w:jc w:val="both"/>
        <w:rPr>
          <w:i w:val="0"/>
          <w:sz w:val="25"/>
          <w:szCs w:val="25"/>
        </w:rPr>
      </w:pPr>
      <w:r w:rsidRPr="003458F8">
        <w:rPr>
          <w:i w:val="0"/>
          <w:sz w:val="25"/>
          <w:szCs w:val="25"/>
        </w:rPr>
        <w:t>I sogni come gli incubi fanno parte dell’energia vitale di ciascun individuo e loro nutrono la nostra quotidianità</w:t>
      </w:r>
      <w:r w:rsidR="00AF4EB5" w:rsidRPr="003458F8">
        <w:rPr>
          <w:i w:val="0"/>
          <w:sz w:val="25"/>
          <w:szCs w:val="25"/>
        </w:rPr>
        <w:t xml:space="preserve">. </w:t>
      </w:r>
    </w:p>
    <w:p w:rsidR="00902283" w:rsidRPr="003458F8" w:rsidRDefault="00902283" w:rsidP="00AF4FDE">
      <w:pPr>
        <w:spacing w:before="0" w:beforeAutospacing="0" w:after="0" w:afterAutospacing="0"/>
        <w:contextualSpacing/>
        <w:jc w:val="both"/>
        <w:rPr>
          <w:i w:val="0"/>
          <w:sz w:val="25"/>
          <w:szCs w:val="25"/>
        </w:rPr>
      </w:pPr>
      <w:r w:rsidRPr="003458F8">
        <w:rPr>
          <w:i w:val="0"/>
          <w:sz w:val="25"/>
          <w:szCs w:val="25"/>
        </w:rPr>
        <w:t xml:space="preserve">Il male dovrebbe essere un cancro da estirpare eppure grazie </w:t>
      </w:r>
      <w:r w:rsidR="00C8022A" w:rsidRPr="003458F8">
        <w:rPr>
          <w:i w:val="0"/>
          <w:sz w:val="25"/>
          <w:szCs w:val="25"/>
        </w:rPr>
        <w:t>a</w:t>
      </w:r>
      <w:r w:rsidRPr="003458F8">
        <w:rPr>
          <w:i w:val="0"/>
          <w:sz w:val="25"/>
          <w:szCs w:val="25"/>
        </w:rPr>
        <w:t xml:space="preserve"> esso, molte forme umane prolificano in ricchezza e benessere come se l’industria del Diavolo fosse la miglior invenzione dopo il libro arbitrio.</w:t>
      </w:r>
    </w:p>
    <w:p w:rsidR="00902283" w:rsidRPr="003458F8" w:rsidRDefault="00902283" w:rsidP="00AF4FDE">
      <w:pPr>
        <w:spacing w:before="0" w:beforeAutospacing="0" w:after="0" w:afterAutospacing="0"/>
        <w:contextualSpacing/>
        <w:jc w:val="both"/>
        <w:rPr>
          <w:i w:val="0"/>
          <w:sz w:val="25"/>
          <w:szCs w:val="25"/>
        </w:rPr>
      </w:pPr>
      <w:r w:rsidRPr="003458F8">
        <w:rPr>
          <w:i w:val="0"/>
          <w:sz w:val="25"/>
          <w:szCs w:val="25"/>
        </w:rPr>
        <w:t xml:space="preserve">Il Diavolo è solo una nostra invenzione? Davvero oggi nel 2010 noi temiamo ancora l’oscurità </w:t>
      </w:r>
      <w:r w:rsidR="00C8022A" w:rsidRPr="003458F8">
        <w:rPr>
          <w:i w:val="0"/>
          <w:sz w:val="25"/>
          <w:szCs w:val="25"/>
        </w:rPr>
        <w:t>e</w:t>
      </w:r>
      <w:r w:rsidRPr="003458F8">
        <w:rPr>
          <w:i w:val="0"/>
          <w:sz w:val="25"/>
          <w:szCs w:val="25"/>
        </w:rPr>
        <w:t xml:space="preserve"> i fantasmi?</w:t>
      </w:r>
    </w:p>
    <w:p w:rsidR="004968EC" w:rsidRPr="003458F8" w:rsidRDefault="00902283" w:rsidP="00AF4FDE">
      <w:pPr>
        <w:spacing w:before="0" w:beforeAutospacing="0" w:after="0" w:afterAutospacing="0"/>
        <w:contextualSpacing/>
        <w:jc w:val="both"/>
        <w:rPr>
          <w:i w:val="0"/>
          <w:sz w:val="25"/>
          <w:szCs w:val="25"/>
        </w:rPr>
      </w:pPr>
      <w:r w:rsidRPr="003458F8">
        <w:rPr>
          <w:i w:val="0"/>
          <w:sz w:val="25"/>
          <w:szCs w:val="25"/>
        </w:rPr>
        <w:t xml:space="preserve">Dovrei rispondere con una negazione </w:t>
      </w:r>
      <w:r w:rsidR="00C705AB" w:rsidRPr="003458F8">
        <w:rPr>
          <w:i w:val="0"/>
          <w:sz w:val="25"/>
          <w:szCs w:val="25"/>
        </w:rPr>
        <w:t>a</w:t>
      </w:r>
      <w:r w:rsidRPr="003458F8">
        <w:rPr>
          <w:i w:val="0"/>
          <w:sz w:val="25"/>
          <w:szCs w:val="25"/>
        </w:rPr>
        <w:t xml:space="preserve"> entrambe queste domande ma non lo farò perché sarebbe una bugia.  Dopo i fatti </w:t>
      </w:r>
      <w:r w:rsidR="00C8022A" w:rsidRPr="003458F8">
        <w:rPr>
          <w:i w:val="0"/>
          <w:sz w:val="25"/>
          <w:szCs w:val="25"/>
        </w:rPr>
        <w:t>cui</w:t>
      </w:r>
      <w:r w:rsidRPr="003458F8">
        <w:rPr>
          <w:i w:val="0"/>
          <w:sz w:val="25"/>
          <w:szCs w:val="25"/>
        </w:rPr>
        <w:t xml:space="preserve"> ho </w:t>
      </w:r>
      <w:r w:rsidR="00C705AB" w:rsidRPr="003458F8">
        <w:rPr>
          <w:i w:val="0"/>
          <w:sz w:val="25"/>
          <w:szCs w:val="25"/>
        </w:rPr>
        <w:t>assistito, personalmente,</w:t>
      </w:r>
      <w:r w:rsidRPr="003458F8">
        <w:rPr>
          <w:i w:val="0"/>
          <w:sz w:val="25"/>
          <w:szCs w:val="25"/>
        </w:rPr>
        <w:t xml:space="preserve"> ho qualche dubbio </w:t>
      </w:r>
      <w:r w:rsidR="00C705AB" w:rsidRPr="003458F8">
        <w:rPr>
          <w:i w:val="0"/>
          <w:sz w:val="25"/>
          <w:szCs w:val="25"/>
        </w:rPr>
        <w:t>sull’</w:t>
      </w:r>
      <w:r w:rsidRPr="003458F8">
        <w:rPr>
          <w:i w:val="0"/>
          <w:sz w:val="25"/>
          <w:szCs w:val="25"/>
        </w:rPr>
        <w:t xml:space="preserve">autorità benevola e preventivata. </w:t>
      </w:r>
    </w:p>
    <w:p w:rsidR="00902283" w:rsidRPr="003458F8" w:rsidRDefault="00902283" w:rsidP="00AF4FDE">
      <w:pPr>
        <w:spacing w:before="0" w:beforeAutospacing="0" w:after="0" w:afterAutospacing="0"/>
        <w:contextualSpacing/>
        <w:jc w:val="both"/>
        <w:rPr>
          <w:i w:val="0"/>
          <w:sz w:val="25"/>
          <w:szCs w:val="25"/>
        </w:rPr>
      </w:pPr>
      <w:r w:rsidRPr="003458F8">
        <w:rPr>
          <w:i w:val="0"/>
          <w:sz w:val="25"/>
          <w:szCs w:val="25"/>
        </w:rPr>
        <w:t xml:space="preserve">Ci sono mostri in noi stessi capaci di estremizzare ogni comportamento fino a potenziare il limite caratteriale dell’individuo. Insomma il male ci usa come marionette e noi non possiamo negarci </w:t>
      </w:r>
      <w:r w:rsidR="00C8022A" w:rsidRPr="003458F8">
        <w:rPr>
          <w:i w:val="0"/>
          <w:sz w:val="25"/>
          <w:szCs w:val="25"/>
        </w:rPr>
        <w:t>a</w:t>
      </w:r>
      <w:r w:rsidRPr="003458F8">
        <w:rPr>
          <w:i w:val="0"/>
          <w:sz w:val="25"/>
          <w:szCs w:val="25"/>
        </w:rPr>
        <w:t xml:space="preserve"> esso per qualche inspiegabile complesso </w:t>
      </w:r>
      <w:r w:rsidR="00C705AB" w:rsidRPr="003458F8">
        <w:rPr>
          <w:i w:val="0"/>
          <w:sz w:val="25"/>
          <w:szCs w:val="25"/>
        </w:rPr>
        <w:t>d’</w:t>
      </w:r>
      <w:r w:rsidRPr="003458F8">
        <w:rPr>
          <w:i w:val="0"/>
          <w:sz w:val="25"/>
          <w:szCs w:val="25"/>
        </w:rPr>
        <w:t>inferiorità.</w:t>
      </w:r>
    </w:p>
    <w:p w:rsidR="00D65161" w:rsidRPr="003458F8" w:rsidRDefault="00D65161" w:rsidP="00AF4FDE">
      <w:pPr>
        <w:spacing w:before="0" w:beforeAutospacing="0" w:after="0" w:afterAutospacing="0"/>
        <w:contextualSpacing/>
        <w:jc w:val="both"/>
        <w:rPr>
          <w:i w:val="0"/>
          <w:sz w:val="25"/>
          <w:szCs w:val="25"/>
        </w:rPr>
      </w:pPr>
      <w:r w:rsidRPr="003458F8">
        <w:rPr>
          <w:i w:val="0"/>
          <w:sz w:val="25"/>
          <w:szCs w:val="25"/>
        </w:rPr>
        <w:t xml:space="preserve">Il tenente Grey non è un eroe </w:t>
      </w:r>
      <w:r w:rsidR="00C705AB" w:rsidRPr="003458F8">
        <w:rPr>
          <w:i w:val="0"/>
          <w:sz w:val="25"/>
          <w:szCs w:val="25"/>
        </w:rPr>
        <w:t>né</w:t>
      </w:r>
      <w:r w:rsidRPr="003458F8">
        <w:rPr>
          <w:i w:val="0"/>
          <w:sz w:val="25"/>
          <w:szCs w:val="25"/>
        </w:rPr>
        <w:t xml:space="preserve"> una vittima ma l’espressione del limite che</w:t>
      </w:r>
      <w:r w:rsidR="00C705AB" w:rsidRPr="003458F8">
        <w:rPr>
          <w:i w:val="0"/>
          <w:sz w:val="25"/>
          <w:szCs w:val="25"/>
        </w:rPr>
        <w:t xml:space="preserve"> </w:t>
      </w:r>
      <w:r w:rsidRPr="003458F8">
        <w:rPr>
          <w:i w:val="0"/>
          <w:sz w:val="25"/>
          <w:szCs w:val="25"/>
        </w:rPr>
        <w:t>ciascuno di noi, come il dente del giudizio, sopporta con tarda consapevolezza.</w:t>
      </w:r>
    </w:p>
    <w:p w:rsidR="00902283" w:rsidRDefault="00902283" w:rsidP="00AF4FDE">
      <w:pPr>
        <w:spacing w:before="0" w:beforeAutospacing="0" w:after="0" w:afterAutospacing="0"/>
        <w:contextualSpacing/>
        <w:jc w:val="both"/>
        <w:rPr>
          <w:i w:val="0"/>
          <w:sz w:val="25"/>
          <w:szCs w:val="25"/>
        </w:rPr>
      </w:pPr>
      <w:r w:rsidRPr="003458F8">
        <w:rPr>
          <w:i w:val="0"/>
          <w:sz w:val="25"/>
          <w:szCs w:val="25"/>
        </w:rPr>
        <w:t xml:space="preserve"> </w:t>
      </w:r>
    </w:p>
    <w:p w:rsidR="00E10E5A" w:rsidRDefault="00E10E5A" w:rsidP="00AF4FDE">
      <w:pPr>
        <w:spacing w:before="0" w:beforeAutospacing="0" w:after="0" w:afterAutospacing="0"/>
        <w:contextualSpacing/>
        <w:jc w:val="both"/>
        <w:rPr>
          <w:i w:val="0"/>
          <w:sz w:val="25"/>
          <w:szCs w:val="25"/>
        </w:rPr>
      </w:pPr>
    </w:p>
    <w:p w:rsidR="00E10E5A" w:rsidRDefault="00E10E5A" w:rsidP="00AF4FDE">
      <w:pPr>
        <w:spacing w:before="0" w:beforeAutospacing="0" w:after="0" w:afterAutospacing="0"/>
        <w:contextualSpacing/>
        <w:jc w:val="both"/>
        <w:rPr>
          <w:i w:val="0"/>
          <w:sz w:val="25"/>
          <w:szCs w:val="25"/>
        </w:rPr>
      </w:pPr>
    </w:p>
    <w:p w:rsidR="00E10E5A" w:rsidRDefault="00E10E5A" w:rsidP="00AF4FDE">
      <w:pPr>
        <w:spacing w:before="0" w:beforeAutospacing="0" w:after="0" w:afterAutospacing="0"/>
        <w:contextualSpacing/>
        <w:jc w:val="both"/>
        <w:rPr>
          <w:i w:val="0"/>
          <w:sz w:val="25"/>
          <w:szCs w:val="25"/>
        </w:rPr>
      </w:pPr>
    </w:p>
    <w:p w:rsidR="00E10E5A" w:rsidRDefault="00E10E5A" w:rsidP="00AF4FDE">
      <w:pPr>
        <w:spacing w:before="0" w:beforeAutospacing="0" w:after="0" w:afterAutospacing="0"/>
        <w:contextualSpacing/>
        <w:jc w:val="both"/>
        <w:rPr>
          <w:i w:val="0"/>
          <w:sz w:val="25"/>
          <w:szCs w:val="25"/>
        </w:rPr>
      </w:pPr>
    </w:p>
    <w:p w:rsidR="00E10E5A" w:rsidRDefault="00E10E5A" w:rsidP="00AF4FDE">
      <w:pPr>
        <w:spacing w:before="0" w:beforeAutospacing="0" w:after="0" w:afterAutospacing="0"/>
        <w:contextualSpacing/>
        <w:jc w:val="both"/>
        <w:rPr>
          <w:i w:val="0"/>
          <w:sz w:val="25"/>
          <w:szCs w:val="25"/>
        </w:rPr>
      </w:pPr>
    </w:p>
    <w:p w:rsidR="00E10E5A" w:rsidRDefault="00E10E5A" w:rsidP="00AF4FDE">
      <w:pPr>
        <w:spacing w:before="0" w:beforeAutospacing="0" w:after="0" w:afterAutospacing="0"/>
        <w:contextualSpacing/>
        <w:jc w:val="both"/>
        <w:rPr>
          <w:i w:val="0"/>
          <w:sz w:val="25"/>
          <w:szCs w:val="25"/>
        </w:rPr>
      </w:pPr>
    </w:p>
    <w:p w:rsidR="00E10E5A" w:rsidRDefault="00E10E5A" w:rsidP="00AF4FDE">
      <w:pPr>
        <w:spacing w:before="0" w:beforeAutospacing="0" w:after="0" w:afterAutospacing="0"/>
        <w:contextualSpacing/>
        <w:jc w:val="both"/>
        <w:rPr>
          <w:i w:val="0"/>
          <w:sz w:val="25"/>
          <w:szCs w:val="25"/>
        </w:rPr>
      </w:pPr>
    </w:p>
    <w:p w:rsidR="00E10E5A" w:rsidRDefault="00E10E5A" w:rsidP="00AF4FDE">
      <w:pPr>
        <w:spacing w:before="0" w:beforeAutospacing="0" w:after="0" w:afterAutospacing="0"/>
        <w:contextualSpacing/>
        <w:jc w:val="both"/>
        <w:rPr>
          <w:i w:val="0"/>
          <w:sz w:val="25"/>
          <w:szCs w:val="25"/>
        </w:rPr>
      </w:pPr>
    </w:p>
    <w:p w:rsidR="003F48CC" w:rsidRPr="003458F8" w:rsidRDefault="003158B7" w:rsidP="003158B7">
      <w:pPr>
        <w:spacing w:before="0" w:beforeAutospacing="0" w:after="0" w:afterAutospacing="0"/>
        <w:contextualSpacing/>
        <w:rPr>
          <w:b/>
          <w:i w:val="0"/>
          <w:sz w:val="25"/>
          <w:szCs w:val="25"/>
        </w:rPr>
      </w:pPr>
      <w:r w:rsidRPr="003458F8">
        <w:rPr>
          <w:b/>
          <w:i w:val="0"/>
          <w:sz w:val="25"/>
          <w:szCs w:val="25"/>
        </w:rPr>
        <w:t>6</w:t>
      </w:r>
    </w:p>
    <w:p w:rsidR="00511C46" w:rsidRPr="003458F8" w:rsidRDefault="00511C46" w:rsidP="002718EF">
      <w:pPr>
        <w:spacing w:before="0" w:beforeAutospacing="0" w:after="0" w:afterAutospacing="0"/>
        <w:contextualSpacing/>
        <w:rPr>
          <w:i w:val="0"/>
          <w:sz w:val="25"/>
          <w:szCs w:val="25"/>
        </w:rPr>
      </w:pPr>
    </w:p>
    <w:p w:rsidR="00815C10" w:rsidRPr="00AA16E8" w:rsidRDefault="004157D5" w:rsidP="002718EF">
      <w:pPr>
        <w:spacing w:before="0" w:beforeAutospacing="0" w:after="0" w:afterAutospacing="0"/>
        <w:contextualSpacing/>
        <w:rPr>
          <w:sz w:val="28"/>
          <w:szCs w:val="28"/>
        </w:rPr>
      </w:pPr>
      <w:r w:rsidRPr="00AA16E8">
        <w:rPr>
          <w:sz w:val="28"/>
          <w:szCs w:val="28"/>
        </w:rPr>
        <w:t>L</w:t>
      </w:r>
      <w:r w:rsidR="00B804DD" w:rsidRPr="00AA16E8">
        <w:rPr>
          <w:sz w:val="28"/>
          <w:szCs w:val="28"/>
        </w:rPr>
        <w:t>eggende sulle acque infestate</w:t>
      </w:r>
    </w:p>
    <w:p w:rsidR="00D101E9" w:rsidRPr="003458F8" w:rsidRDefault="00D101E9" w:rsidP="002718EF">
      <w:pPr>
        <w:spacing w:before="0" w:beforeAutospacing="0" w:after="0" w:afterAutospacing="0"/>
        <w:contextualSpacing/>
        <w:rPr>
          <w:i w:val="0"/>
          <w:sz w:val="25"/>
          <w:szCs w:val="25"/>
        </w:rPr>
      </w:pPr>
    </w:p>
    <w:p w:rsidR="00BA21A4" w:rsidRPr="003458F8" w:rsidRDefault="00BA21A4" w:rsidP="00AF4FDE">
      <w:pPr>
        <w:spacing w:before="0" w:beforeAutospacing="0" w:after="0" w:afterAutospacing="0"/>
        <w:contextualSpacing/>
        <w:jc w:val="both"/>
        <w:rPr>
          <w:i w:val="0"/>
          <w:sz w:val="25"/>
          <w:szCs w:val="25"/>
        </w:rPr>
      </w:pPr>
    </w:p>
    <w:p w:rsidR="00BA21A4" w:rsidRPr="003458F8" w:rsidRDefault="00BA21A4" w:rsidP="00AF4FDE">
      <w:pPr>
        <w:spacing w:before="0" w:beforeAutospacing="0" w:after="0" w:afterAutospacing="0"/>
        <w:contextualSpacing/>
        <w:jc w:val="both"/>
        <w:rPr>
          <w:i w:val="0"/>
          <w:sz w:val="25"/>
          <w:szCs w:val="25"/>
        </w:rPr>
      </w:pPr>
    </w:p>
    <w:p w:rsidR="002718EF" w:rsidRPr="003458F8" w:rsidRDefault="002718EF" w:rsidP="002718EF">
      <w:pPr>
        <w:spacing w:before="0" w:beforeAutospacing="0" w:after="0" w:afterAutospacing="0"/>
        <w:contextualSpacing/>
        <w:jc w:val="both"/>
        <w:rPr>
          <w:i w:val="0"/>
          <w:sz w:val="25"/>
          <w:szCs w:val="25"/>
        </w:rPr>
      </w:pPr>
      <w:r w:rsidRPr="003458F8">
        <w:rPr>
          <w:i w:val="0"/>
          <w:sz w:val="25"/>
          <w:szCs w:val="25"/>
        </w:rPr>
        <w:t xml:space="preserve">Charlie aveva fatto la sua comparsa una settimana dopo la sua presunta sparizione. </w:t>
      </w:r>
      <w:r w:rsidR="00BB3B35" w:rsidRPr="003458F8">
        <w:rPr>
          <w:i w:val="0"/>
          <w:sz w:val="25"/>
          <w:szCs w:val="25"/>
        </w:rPr>
        <w:t>La sua faccia sembrava la mia di una settimana prima. La prima cosa che notai</w:t>
      </w:r>
      <w:r w:rsidR="006A07F6" w:rsidRPr="003458F8">
        <w:rPr>
          <w:i w:val="0"/>
          <w:sz w:val="25"/>
          <w:szCs w:val="25"/>
        </w:rPr>
        <w:t>,</w:t>
      </w:r>
      <w:r w:rsidR="00BB3B35" w:rsidRPr="003458F8">
        <w:rPr>
          <w:i w:val="0"/>
          <w:sz w:val="25"/>
          <w:szCs w:val="25"/>
        </w:rPr>
        <w:t xml:space="preserve"> fu il livido a forma di cerchio sulla fronte.</w:t>
      </w:r>
    </w:p>
    <w:p w:rsidR="00BB3B35" w:rsidRPr="003458F8" w:rsidRDefault="00BB3B35" w:rsidP="002718EF">
      <w:pPr>
        <w:spacing w:before="0" w:beforeAutospacing="0" w:after="0" w:afterAutospacing="0"/>
        <w:contextualSpacing/>
        <w:jc w:val="both"/>
        <w:rPr>
          <w:i w:val="0"/>
          <w:sz w:val="25"/>
          <w:szCs w:val="25"/>
        </w:rPr>
      </w:pPr>
      <w:r w:rsidRPr="003458F8">
        <w:rPr>
          <w:i w:val="0"/>
          <w:sz w:val="25"/>
          <w:szCs w:val="25"/>
        </w:rPr>
        <w:t xml:space="preserve">Aveva dormito </w:t>
      </w:r>
      <w:r w:rsidR="00C8022A" w:rsidRPr="003458F8">
        <w:rPr>
          <w:i w:val="0"/>
          <w:sz w:val="25"/>
          <w:szCs w:val="25"/>
        </w:rPr>
        <w:t>pochissimo</w:t>
      </w:r>
      <w:r w:rsidRPr="003458F8">
        <w:rPr>
          <w:i w:val="0"/>
          <w:sz w:val="25"/>
          <w:szCs w:val="25"/>
        </w:rPr>
        <w:t xml:space="preserve"> </w:t>
      </w:r>
      <w:r w:rsidR="000C0949" w:rsidRPr="003458F8">
        <w:rPr>
          <w:i w:val="0"/>
          <w:sz w:val="25"/>
          <w:szCs w:val="25"/>
        </w:rPr>
        <w:t>e</w:t>
      </w:r>
      <w:r w:rsidRPr="003458F8">
        <w:rPr>
          <w:i w:val="0"/>
          <w:sz w:val="25"/>
          <w:szCs w:val="25"/>
        </w:rPr>
        <w:t xml:space="preserve"> i cerchi scuri intorno all’occhio potevano raccontare poco o nulla. </w:t>
      </w:r>
    </w:p>
    <w:p w:rsidR="00BB3B35" w:rsidRPr="003458F8" w:rsidRDefault="00BB3B35" w:rsidP="002718EF">
      <w:pPr>
        <w:spacing w:before="0" w:beforeAutospacing="0" w:after="0" w:afterAutospacing="0"/>
        <w:contextualSpacing/>
        <w:jc w:val="both"/>
        <w:rPr>
          <w:i w:val="0"/>
          <w:sz w:val="25"/>
          <w:szCs w:val="25"/>
        </w:rPr>
      </w:pPr>
      <w:r w:rsidRPr="003458F8">
        <w:rPr>
          <w:i w:val="0"/>
          <w:sz w:val="25"/>
          <w:szCs w:val="25"/>
        </w:rPr>
        <w:t xml:space="preserve">Lo invitai in cucina e gli misi davanti </w:t>
      </w:r>
      <w:r w:rsidR="000C0949" w:rsidRPr="003458F8">
        <w:rPr>
          <w:i w:val="0"/>
          <w:sz w:val="25"/>
          <w:szCs w:val="25"/>
        </w:rPr>
        <w:t xml:space="preserve">ad una </w:t>
      </w:r>
      <w:r w:rsidRPr="003458F8">
        <w:rPr>
          <w:i w:val="0"/>
          <w:sz w:val="25"/>
          <w:szCs w:val="25"/>
        </w:rPr>
        <w:t>birra ghiacciata.</w:t>
      </w:r>
    </w:p>
    <w:p w:rsidR="00BB3B35" w:rsidRPr="003458F8" w:rsidRDefault="00BB3B35" w:rsidP="002718EF">
      <w:pPr>
        <w:spacing w:before="0" w:beforeAutospacing="0" w:after="0" w:afterAutospacing="0"/>
        <w:contextualSpacing/>
        <w:jc w:val="both"/>
        <w:rPr>
          <w:i w:val="0"/>
          <w:sz w:val="25"/>
          <w:szCs w:val="25"/>
        </w:rPr>
      </w:pPr>
      <w:r w:rsidRPr="003458F8">
        <w:rPr>
          <w:i w:val="0"/>
          <w:sz w:val="25"/>
          <w:szCs w:val="25"/>
        </w:rPr>
        <w:t xml:space="preserve">“Cos’è </w:t>
      </w:r>
      <w:r w:rsidR="000C0949" w:rsidRPr="003458F8">
        <w:rPr>
          <w:i w:val="0"/>
          <w:sz w:val="25"/>
          <w:szCs w:val="25"/>
        </w:rPr>
        <w:t xml:space="preserve">capitato amico, </w:t>
      </w:r>
      <w:r w:rsidRPr="003458F8">
        <w:rPr>
          <w:i w:val="0"/>
          <w:sz w:val="25"/>
          <w:szCs w:val="25"/>
        </w:rPr>
        <w:t>alla tua casa</w:t>
      </w:r>
      <w:r w:rsidR="00B47DE5">
        <w:rPr>
          <w:i w:val="0"/>
          <w:sz w:val="25"/>
          <w:szCs w:val="25"/>
        </w:rPr>
        <w:t>?”</w:t>
      </w:r>
    </w:p>
    <w:p w:rsidR="00BB3B35" w:rsidRPr="003458F8" w:rsidRDefault="00BB3B35" w:rsidP="002718EF">
      <w:pPr>
        <w:spacing w:before="0" w:beforeAutospacing="0" w:after="0" w:afterAutospacing="0"/>
        <w:contextualSpacing/>
        <w:jc w:val="both"/>
        <w:rPr>
          <w:i w:val="0"/>
          <w:sz w:val="25"/>
          <w:szCs w:val="25"/>
        </w:rPr>
      </w:pPr>
      <w:r w:rsidRPr="003458F8">
        <w:rPr>
          <w:i w:val="0"/>
          <w:sz w:val="25"/>
          <w:szCs w:val="25"/>
        </w:rPr>
        <w:t>“Banalità amico mio, banalità. Piuttosto cosa ti ha fatto sparire così? Mi sono preoccupato e non sai quanto</w:t>
      </w:r>
      <w:r w:rsidR="0062416F">
        <w:rPr>
          <w:i w:val="0"/>
          <w:sz w:val="25"/>
          <w:szCs w:val="25"/>
        </w:rPr>
        <w:t>.”</w:t>
      </w:r>
    </w:p>
    <w:p w:rsidR="00BB3B35" w:rsidRPr="003458F8" w:rsidRDefault="00BB3B35" w:rsidP="002718EF">
      <w:pPr>
        <w:spacing w:before="0" w:beforeAutospacing="0" w:after="0" w:afterAutospacing="0"/>
        <w:contextualSpacing/>
        <w:jc w:val="both"/>
        <w:rPr>
          <w:i w:val="0"/>
          <w:sz w:val="25"/>
          <w:szCs w:val="25"/>
        </w:rPr>
      </w:pPr>
      <w:r w:rsidRPr="003458F8">
        <w:rPr>
          <w:i w:val="0"/>
          <w:sz w:val="25"/>
          <w:szCs w:val="25"/>
        </w:rPr>
        <w:t>“Volevo scoprire una cosa. Ti ricordi di un c</w:t>
      </w:r>
      <w:r w:rsidR="00C705AB" w:rsidRPr="003458F8">
        <w:rPr>
          <w:i w:val="0"/>
          <w:sz w:val="25"/>
          <w:szCs w:val="25"/>
        </w:rPr>
        <w:t xml:space="preserve">erto Ammiraglio James </w:t>
      </w:r>
      <w:proofErr w:type="spellStart"/>
      <w:r w:rsidR="00C705AB" w:rsidRPr="003458F8">
        <w:rPr>
          <w:i w:val="0"/>
          <w:sz w:val="25"/>
          <w:szCs w:val="25"/>
        </w:rPr>
        <w:t>Ikkan</w:t>
      </w:r>
      <w:proofErr w:type="spellEnd"/>
      <w:r w:rsidR="00C705AB" w:rsidRPr="003458F8">
        <w:rPr>
          <w:i w:val="0"/>
          <w:sz w:val="25"/>
          <w:szCs w:val="25"/>
        </w:rPr>
        <w:t>? Un</w:t>
      </w:r>
      <w:r w:rsidRPr="003458F8">
        <w:rPr>
          <w:i w:val="0"/>
          <w:sz w:val="25"/>
          <w:szCs w:val="25"/>
        </w:rPr>
        <w:t xml:space="preserve"> </w:t>
      </w:r>
      <w:r w:rsidR="00C705AB" w:rsidRPr="003458F8">
        <w:rPr>
          <w:i w:val="0"/>
          <w:sz w:val="25"/>
          <w:szCs w:val="25"/>
        </w:rPr>
        <w:t xml:space="preserve">tipo </w:t>
      </w:r>
      <w:r w:rsidRPr="003458F8">
        <w:rPr>
          <w:i w:val="0"/>
          <w:sz w:val="25"/>
          <w:szCs w:val="25"/>
        </w:rPr>
        <w:t>alto quanto un monte e senza una mano</w:t>
      </w:r>
      <w:r w:rsidR="00B47DE5">
        <w:rPr>
          <w:i w:val="0"/>
          <w:sz w:val="25"/>
          <w:szCs w:val="25"/>
        </w:rPr>
        <w:t>?”</w:t>
      </w:r>
    </w:p>
    <w:p w:rsidR="00BB3B35" w:rsidRPr="003458F8" w:rsidRDefault="00BB3B35" w:rsidP="002718EF">
      <w:pPr>
        <w:spacing w:before="0" w:beforeAutospacing="0" w:after="0" w:afterAutospacing="0"/>
        <w:contextualSpacing/>
        <w:jc w:val="both"/>
        <w:rPr>
          <w:i w:val="0"/>
          <w:sz w:val="25"/>
          <w:szCs w:val="25"/>
        </w:rPr>
      </w:pPr>
      <w:r w:rsidRPr="003458F8">
        <w:rPr>
          <w:i w:val="0"/>
          <w:sz w:val="25"/>
          <w:szCs w:val="25"/>
        </w:rPr>
        <w:t>Avevo la bocca piena di schiuma e mi trovai semplicemente ad annuire.</w:t>
      </w:r>
    </w:p>
    <w:p w:rsidR="00E820DD" w:rsidRPr="003458F8" w:rsidRDefault="00BB3B35" w:rsidP="002718EF">
      <w:pPr>
        <w:spacing w:before="0" w:beforeAutospacing="0" w:after="0" w:afterAutospacing="0"/>
        <w:contextualSpacing/>
        <w:jc w:val="both"/>
        <w:rPr>
          <w:i w:val="0"/>
          <w:sz w:val="25"/>
          <w:szCs w:val="25"/>
        </w:rPr>
      </w:pPr>
      <w:r w:rsidRPr="003458F8">
        <w:rPr>
          <w:i w:val="0"/>
          <w:sz w:val="25"/>
          <w:szCs w:val="25"/>
        </w:rPr>
        <w:t>“Hai fatt</w:t>
      </w:r>
      <w:r w:rsidR="00C705AB" w:rsidRPr="003458F8">
        <w:rPr>
          <w:i w:val="0"/>
          <w:sz w:val="25"/>
          <w:szCs w:val="25"/>
        </w:rPr>
        <w:t xml:space="preserve">o il militare con lui, almeno </w:t>
      </w:r>
      <w:r w:rsidRPr="003458F8">
        <w:rPr>
          <w:i w:val="0"/>
          <w:sz w:val="25"/>
          <w:szCs w:val="25"/>
        </w:rPr>
        <w:t xml:space="preserve">questo </w:t>
      </w:r>
      <w:r w:rsidR="00C705AB" w:rsidRPr="003458F8">
        <w:rPr>
          <w:i w:val="0"/>
          <w:sz w:val="25"/>
          <w:szCs w:val="25"/>
        </w:rPr>
        <w:t xml:space="preserve">è </w:t>
      </w:r>
      <w:r w:rsidRPr="003458F8">
        <w:rPr>
          <w:i w:val="0"/>
          <w:sz w:val="25"/>
          <w:szCs w:val="25"/>
        </w:rPr>
        <w:t xml:space="preserve">quello che ho capito. Comunque questo </w:t>
      </w:r>
      <w:r w:rsidR="00C705AB" w:rsidRPr="003458F8">
        <w:rPr>
          <w:i w:val="0"/>
          <w:sz w:val="25"/>
          <w:szCs w:val="25"/>
        </w:rPr>
        <w:t>personaggio</w:t>
      </w:r>
      <w:r w:rsidRPr="003458F8">
        <w:rPr>
          <w:i w:val="0"/>
          <w:sz w:val="25"/>
          <w:szCs w:val="25"/>
        </w:rPr>
        <w:t xml:space="preserve"> unisce tutti i punti del puzzle. Io, come ben sai non ho letto i tuoi articoli e avrei molto timore a farlo. </w:t>
      </w:r>
      <w:r w:rsidR="00E820DD" w:rsidRPr="003458F8">
        <w:rPr>
          <w:i w:val="0"/>
          <w:sz w:val="25"/>
          <w:szCs w:val="25"/>
        </w:rPr>
        <w:t xml:space="preserve">Alcuni di quei personaggi che il mare ha voluto portarsi via, non erano del tutto brava gente. </w:t>
      </w:r>
      <w:r w:rsidR="00E44887" w:rsidRPr="003458F8">
        <w:rPr>
          <w:i w:val="0"/>
          <w:sz w:val="25"/>
          <w:szCs w:val="25"/>
        </w:rPr>
        <w:t xml:space="preserve">In questa storia ci sta come ciliegina sulla torta il nostro capitano Conrad, sembra che per </w:t>
      </w:r>
      <w:r w:rsidR="00C705AB" w:rsidRPr="003458F8">
        <w:rPr>
          <w:i w:val="0"/>
          <w:sz w:val="25"/>
          <w:szCs w:val="25"/>
        </w:rPr>
        <w:t>impedire</w:t>
      </w:r>
      <w:r w:rsidR="00E44887" w:rsidRPr="003458F8">
        <w:rPr>
          <w:i w:val="0"/>
          <w:sz w:val="25"/>
          <w:szCs w:val="25"/>
        </w:rPr>
        <w:t xml:space="preserve"> un grave malanno della figlioletta abbia fatto un rito voodoo dove </w:t>
      </w:r>
      <w:r w:rsidR="00EF109C" w:rsidRPr="003458F8">
        <w:rPr>
          <w:i w:val="0"/>
          <w:sz w:val="25"/>
          <w:szCs w:val="25"/>
        </w:rPr>
        <w:t>a</w:t>
      </w:r>
      <w:r w:rsidR="00E44887" w:rsidRPr="003458F8">
        <w:rPr>
          <w:i w:val="0"/>
          <w:sz w:val="25"/>
          <w:szCs w:val="25"/>
        </w:rPr>
        <w:t xml:space="preserve"> essere </w:t>
      </w:r>
      <w:r w:rsidR="00EF109C" w:rsidRPr="003458F8">
        <w:rPr>
          <w:i w:val="0"/>
          <w:sz w:val="25"/>
          <w:szCs w:val="25"/>
        </w:rPr>
        <w:t>sacrificato,</w:t>
      </w:r>
      <w:r w:rsidR="00E44887" w:rsidRPr="003458F8">
        <w:rPr>
          <w:i w:val="0"/>
          <w:sz w:val="25"/>
          <w:szCs w:val="25"/>
        </w:rPr>
        <w:t xml:space="preserve"> è stato un altro bambino.</w:t>
      </w:r>
      <w:r w:rsidR="000721E5" w:rsidRPr="003458F8">
        <w:rPr>
          <w:i w:val="0"/>
          <w:sz w:val="25"/>
          <w:szCs w:val="25"/>
        </w:rPr>
        <w:t xml:space="preserve"> La </w:t>
      </w:r>
      <w:proofErr w:type="spellStart"/>
      <w:r w:rsidR="000721E5" w:rsidRPr="003458F8">
        <w:rPr>
          <w:i w:val="0"/>
          <w:sz w:val="25"/>
          <w:szCs w:val="25"/>
        </w:rPr>
        <w:t>curandera</w:t>
      </w:r>
      <w:proofErr w:type="spellEnd"/>
      <w:r w:rsidR="000721E5" w:rsidRPr="003458F8">
        <w:rPr>
          <w:i w:val="0"/>
          <w:sz w:val="25"/>
          <w:szCs w:val="25"/>
        </w:rPr>
        <w:t xml:space="preserve"> l’aveva </w:t>
      </w:r>
      <w:r w:rsidR="003843B7" w:rsidRPr="003458F8">
        <w:rPr>
          <w:i w:val="0"/>
          <w:sz w:val="25"/>
          <w:szCs w:val="25"/>
        </w:rPr>
        <w:t xml:space="preserve">fatto giurare sulla pietra nera del diavolo che lui non avrebbe più preso il </w:t>
      </w:r>
      <w:r w:rsidR="00A20398" w:rsidRPr="003458F8">
        <w:rPr>
          <w:i w:val="0"/>
          <w:sz w:val="25"/>
          <w:szCs w:val="25"/>
        </w:rPr>
        <w:t>mare,</w:t>
      </w:r>
      <w:r w:rsidR="003843B7" w:rsidRPr="003458F8">
        <w:rPr>
          <w:i w:val="0"/>
          <w:sz w:val="25"/>
          <w:szCs w:val="25"/>
        </w:rPr>
        <w:t xml:space="preserve"> ma lui si capisce non aveva altro modo per sfamare la famiglia e s’</w:t>
      </w:r>
      <w:r w:rsidR="000721E5" w:rsidRPr="003458F8">
        <w:rPr>
          <w:i w:val="0"/>
          <w:sz w:val="25"/>
          <w:szCs w:val="25"/>
        </w:rPr>
        <w:t xml:space="preserve">era trovato </w:t>
      </w:r>
      <w:r w:rsidR="003843B7" w:rsidRPr="003458F8">
        <w:rPr>
          <w:i w:val="0"/>
          <w:sz w:val="25"/>
          <w:szCs w:val="25"/>
        </w:rPr>
        <w:t xml:space="preserve"> a pagare con la vita.”</w:t>
      </w:r>
    </w:p>
    <w:p w:rsidR="003843B7" w:rsidRPr="003458F8" w:rsidRDefault="003843B7" w:rsidP="002718EF">
      <w:pPr>
        <w:spacing w:before="0" w:beforeAutospacing="0" w:after="0" w:afterAutospacing="0"/>
        <w:contextualSpacing/>
        <w:jc w:val="both"/>
        <w:rPr>
          <w:i w:val="0"/>
          <w:sz w:val="25"/>
          <w:szCs w:val="25"/>
        </w:rPr>
      </w:pPr>
      <w:r w:rsidRPr="003458F8">
        <w:rPr>
          <w:i w:val="0"/>
          <w:sz w:val="25"/>
          <w:szCs w:val="25"/>
        </w:rPr>
        <w:t xml:space="preserve">“Non crederai </w:t>
      </w:r>
      <w:r w:rsidR="00F23B58" w:rsidRPr="003458F8">
        <w:rPr>
          <w:i w:val="0"/>
          <w:sz w:val="25"/>
          <w:szCs w:val="25"/>
        </w:rPr>
        <w:t xml:space="preserve">mica </w:t>
      </w:r>
      <w:r w:rsidRPr="003458F8">
        <w:rPr>
          <w:i w:val="0"/>
          <w:sz w:val="25"/>
          <w:szCs w:val="25"/>
        </w:rPr>
        <w:t>a queste dicerie?”</w:t>
      </w:r>
      <w:r w:rsidR="00F23B58" w:rsidRPr="003458F8">
        <w:rPr>
          <w:i w:val="0"/>
          <w:sz w:val="25"/>
          <w:szCs w:val="25"/>
        </w:rPr>
        <w:t>, lo guardavo con la mia solita aria da chi di cose stupide ne aveva sentite ed anche parecchie. Charlie finse di non voler capire la mia perplessità e continuò con la sua oratoria.</w:t>
      </w:r>
    </w:p>
    <w:p w:rsidR="003843B7" w:rsidRPr="003458F8" w:rsidRDefault="003843B7" w:rsidP="002718EF">
      <w:pPr>
        <w:spacing w:before="0" w:beforeAutospacing="0" w:after="0" w:afterAutospacing="0"/>
        <w:contextualSpacing/>
        <w:jc w:val="both"/>
        <w:rPr>
          <w:i w:val="0"/>
          <w:sz w:val="25"/>
          <w:szCs w:val="25"/>
        </w:rPr>
      </w:pPr>
      <w:r w:rsidRPr="003458F8">
        <w:rPr>
          <w:i w:val="0"/>
          <w:sz w:val="25"/>
          <w:szCs w:val="25"/>
        </w:rPr>
        <w:t>“La moglie mi disse che sua figlia ha un marchio in fronte da quando è guarita</w:t>
      </w:r>
      <w:r w:rsidR="0062416F">
        <w:rPr>
          <w:i w:val="0"/>
          <w:sz w:val="25"/>
          <w:szCs w:val="25"/>
        </w:rPr>
        <w:t>.”</w:t>
      </w:r>
    </w:p>
    <w:p w:rsidR="003843B7" w:rsidRPr="003458F8" w:rsidRDefault="003843B7" w:rsidP="002718EF">
      <w:pPr>
        <w:spacing w:before="0" w:beforeAutospacing="0" w:after="0" w:afterAutospacing="0"/>
        <w:contextualSpacing/>
        <w:jc w:val="both"/>
        <w:rPr>
          <w:i w:val="0"/>
          <w:sz w:val="25"/>
          <w:szCs w:val="25"/>
        </w:rPr>
      </w:pPr>
      <w:r w:rsidRPr="003458F8">
        <w:rPr>
          <w:i w:val="0"/>
          <w:sz w:val="25"/>
          <w:szCs w:val="25"/>
        </w:rPr>
        <w:t>“ … un cerchio</w:t>
      </w:r>
      <w:r w:rsidR="00B47DE5">
        <w:rPr>
          <w:i w:val="0"/>
          <w:sz w:val="25"/>
          <w:szCs w:val="25"/>
        </w:rPr>
        <w:t>!”</w:t>
      </w:r>
    </w:p>
    <w:p w:rsidR="003843B7" w:rsidRPr="003458F8" w:rsidRDefault="003843B7" w:rsidP="002718EF">
      <w:pPr>
        <w:spacing w:before="0" w:beforeAutospacing="0" w:after="0" w:afterAutospacing="0"/>
        <w:contextualSpacing/>
        <w:jc w:val="both"/>
        <w:rPr>
          <w:i w:val="0"/>
          <w:sz w:val="25"/>
          <w:szCs w:val="25"/>
        </w:rPr>
      </w:pPr>
      <w:r w:rsidRPr="003458F8">
        <w:rPr>
          <w:i w:val="0"/>
          <w:sz w:val="25"/>
          <w:szCs w:val="25"/>
        </w:rPr>
        <w:t>“Un cerchio</w:t>
      </w:r>
      <w:r w:rsidR="0062416F">
        <w:rPr>
          <w:i w:val="0"/>
          <w:sz w:val="25"/>
          <w:szCs w:val="25"/>
        </w:rPr>
        <w:t>.”</w:t>
      </w:r>
    </w:p>
    <w:p w:rsidR="003843B7" w:rsidRPr="003458F8" w:rsidRDefault="003843B7" w:rsidP="002718EF">
      <w:pPr>
        <w:spacing w:before="0" w:beforeAutospacing="0" w:after="0" w:afterAutospacing="0"/>
        <w:contextualSpacing/>
        <w:jc w:val="both"/>
        <w:rPr>
          <w:i w:val="0"/>
          <w:sz w:val="25"/>
          <w:szCs w:val="25"/>
        </w:rPr>
      </w:pPr>
      <w:r w:rsidRPr="003458F8">
        <w:rPr>
          <w:i w:val="0"/>
          <w:sz w:val="25"/>
          <w:szCs w:val="25"/>
        </w:rPr>
        <w:t>“Un cerchio</w:t>
      </w:r>
      <w:r w:rsidR="0062416F">
        <w:rPr>
          <w:i w:val="0"/>
          <w:sz w:val="25"/>
          <w:szCs w:val="25"/>
        </w:rPr>
        <w:t>.”</w:t>
      </w:r>
    </w:p>
    <w:p w:rsidR="003843B7" w:rsidRPr="003458F8" w:rsidRDefault="003843B7" w:rsidP="002718EF">
      <w:pPr>
        <w:spacing w:before="0" w:beforeAutospacing="0" w:after="0" w:afterAutospacing="0"/>
        <w:contextualSpacing/>
        <w:jc w:val="both"/>
        <w:rPr>
          <w:i w:val="0"/>
          <w:sz w:val="25"/>
          <w:szCs w:val="25"/>
        </w:rPr>
      </w:pPr>
      <w:r w:rsidRPr="003458F8">
        <w:rPr>
          <w:i w:val="0"/>
          <w:sz w:val="25"/>
          <w:szCs w:val="25"/>
        </w:rPr>
        <w:t>“</w:t>
      </w:r>
      <w:r w:rsidR="00413265" w:rsidRPr="003458F8">
        <w:rPr>
          <w:i w:val="0"/>
          <w:sz w:val="25"/>
          <w:szCs w:val="25"/>
        </w:rPr>
        <w:t>Il tuo cerchio</w:t>
      </w:r>
      <w:r w:rsidR="0062416F">
        <w:rPr>
          <w:i w:val="0"/>
          <w:sz w:val="25"/>
          <w:szCs w:val="25"/>
        </w:rPr>
        <w:t>.”</w:t>
      </w:r>
    </w:p>
    <w:p w:rsidR="00413265" w:rsidRPr="003458F8" w:rsidRDefault="00413265" w:rsidP="002718EF">
      <w:pPr>
        <w:spacing w:before="0" w:beforeAutospacing="0" w:after="0" w:afterAutospacing="0"/>
        <w:contextualSpacing/>
        <w:jc w:val="both"/>
        <w:rPr>
          <w:i w:val="0"/>
          <w:sz w:val="25"/>
          <w:szCs w:val="25"/>
        </w:rPr>
      </w:pPr>
      <w:r w:rsidRPr="003458F8">
        <w:rPr>
          <w:i w:val="0"/>
          <w:sz w:val="25"/>
          <w:szCs w:val="25"/>
        </w:rPr>
        <w:t>“Il nostro cerchio Charlie</w:t>
      </w:r>
      <w:r w:rsidR="00B47DE5">
        <w:rPr>
          <w:i w:val="0"/>
          <w:sz w:val="25"/>
          <w:szCs w:val="25"/>
        </w:rPr>
        <w:t>!”</w:t>
      </w:r>
    </w:p>
    <w:p w:rsidR="00413265" w:rsidRPr="003458F8" w:rsidRDefault="00CD3790" w:rsidP="00413265">
      <w:pPr>
        <w:spacing w:before="0" w:beforeAutospacing="0" w:after="0" w:afterAutospacing="0"/>
        <w:contextualSpacing/>
        <w:jc w:val="both"/>
        <w:rPr>
          <w:i w:val="0"/>
          <w:sz w:val="25"/>
          <w:szCs w:val="25"/>
        </w:rPr>
      </w:pPr>
      <w:r w:rsidRPr="003458F8">
        <w:rPr>
          <w:i w:val="0"/>
          <w:sz w:val="25"/>
          <w:szCs w:val="25"/>
        </w:rPr>
        <w:t xml:space="preserve">“Che </w:t>
      </w:r>
      <w:r w:rsidR="00413265" w:rsidRPr="003458F8">
        <w:rPr>
          <w:i w:val="0"/>
          <w:sz w:val="25"/>
          <w:szCs w:val="25"/>
        </w:rPr>
        <w:t>cosa c’entra il vo</w:t>
      </w:r>
      <w:r w:rsidR="00CC108D">
        <w:rPr>
          <w:i w:val="0"/>
          <w:sz w:val="25"/>
          <w:szCs w:val="25"/>
        </w:rPr>
        <w:t>o</w:t>
      </w:r>
      <w:r w:rsidR="00413265" w:rsidRPr="003458F8">
        <w:rPr>
          <w:i w:val="0"/>
          <w:sz w:val="25"/>
          <w:szCs w:val="25"/>
        </w:rPr>
        <w:t>doo con i miei documenti</w:t>
      </w:r>
      <w:r w:rsidR="00B47DE5">
        <w:rPr>
          <w:i w:val="0"/>
          <w:sz w:val="25"/>
          <w:szCs w:val="25"/>
        </w:rPr>
        <w:t>?”</w:t>
      </w:r>
      <w:r w:rsidR="00CC108D" w:rsidRPr="003458F8">
        <w:rPr>
          <w:i w:val="0"/>
          <w:sz w:val="25"/>
          <w:szCs w:val="25"/>
        </w:rPr>
        <w:t xml:space="preserve"> </w:t>
      </w:r>
      <w:r w:rsidR="00413265" w:rsidRPr="003458F8">
        <w:rPr>
          <w:i w:val="0"/>
          <w:sz w:val="25"/>
          <w:szCs w:val="25"/>
        </w:rPr>
        <w:t>“Tu sapevi che questa città è stata bagnata dal sangue fin dalle sue prime fondamenta</w:t>
      </w:r>
      <w:r w:rsidR="00B47DE5">
        <w:rPr>
          <w:i w:val="0"/>
          <w:sz w:val="25"/>
          <w:szCs w:val="25"/>
        </w:rPr>
        <w:t>?”</w:t>
      </w:r>
    </w:p>
    <w:p w:rsidR="00CC108D" w:rsidRDefault="00413265" w:rsidP="00413265">
      <w:pPr>
        <w:spacing w:before="0" w:beforeAutospacing="0" w:after="0" w:afterAutospacing="0"/>
        <w:contextualSpacing/>
        <w:jc w:val="both"/>
        <w:rPr>
          <w:i w:val="0"/>
          <w:sz w:val="25"/>
          <w:szCs w:val="25"/>
        </w:rPr>
      </w:pPr>
      <w:r w:rsidRPr="003458F8">
        <w:rPr>
          <w:i w:val="0"/>
          <w:sz w:val="25"/>
          <w:szCs w:val="25"/>
        </w:rPr>
        <w:t xml:space="preserve">“Non sapevo nulla su pellegrini sanguinari. A me è pervenuta la </w:t>
      </w:r>
      <w:r w:rsidR="00EF109C" w:rsidRPr="003458F8">
        <w:rPr>
          <w:i w:val="0"/>
          <w:sz w:val="25"/>
          <w:szCs w:val="25"/>
        </w:rPr>
        <w:t>versione, dove</w:t>
      </w:r>
      <w:r w:rsidRPr="003458F8">
        <w:rPr>
          <w:i w:val="0"/>
          <w:sz w:val="25"/>
          <w:szCs w:val="25"/>
        </w:rPr>
        <w:t xml:space="preserve"> due barche di pescatori dopo una tempesta si siano salvati sulla spiaggia della baia e trovando la conca abbastanza riparata ai forti venti abbiano deciso di portare anche le famiglie</w:t>
      </w:r>
      <w:r w:rsidR="0062416F">
        <w:rPr>
          <w:i w:val="0"/>
          <w:sz w:val="25"/>
          <w:szCs w:val="25"/>
        </w:rPr>
        <w:t>.”</w:t>
      </w:r>
    </w:p>
    <w:p w:rsidR="00D23888" w:rsidRPr="003458F8" w:rsidRDefault="00D23888" w:rsidP="00413265">
      <w:pPr>
        <w:spacing w:before="0" w:beforeAutospacing="0" w:after="0" w:afterAutospacing="0"/>
        <w:contextualSpacing/>
        <w:jc w:val="both"/>
        <w:rPr>
          <w:i w:val="0"/>
          <w:sz w:val="25"/>
          <w:szCs w:val="25"/>
        </w:rPr>
      </w:pPr>
      <w:r w:rsidRPr="003458F8">
        <w:rPr>
          <w:i w:val="0"/>
          <w:sz w:val="25"/>
          <w:szCs w:val="25"/>
        </w:rPr>
        <w:t>La seconda birra era già tra le mie mani</w:t>
      </w:r>
      <w:r w:rsidR="00461F09" w:rsidRPr="003458F8">
        <w:rPr>
          <w:i w:val="0"/>
          <w:sz w:val="25"/>
          <w:szCs w:val="25"/>
        </w:rPr>
        <w:t>.</w:t>
      </w:r>
      <w:r w:rsidRPr="003458F8">
        <w:rPr>
          <w:i w:val="0"/>
          <w:sz w:val="25"/>
          <w:szCs w:val="25"/>
        </w:rPr>
        <w:t xml:space="preserve"> </w:t>
      </w:r>
    </w:p>
    <w:p w:rsidR="00C91C3D" w:rsidRPr="003458F8" w:rsidRDefault="00413265" w:rsidP="002718EF">
      <w:pPr>
        <w:spacing w:before="0" w:beforeAutospacing="0" w:after="0" w:afterAutospacing="0"/>
        <w:contextualSpacing/>
        <w:jc w:val="both"/>
        <w:rPr>
          <w:sz w:val="25"/>
          <w:szCs w:val="25"/>
        </w:rPr>
      </w:pPr>
      <w:r w:rsidRPr="003458F8">
        <w:rPr>
          <w:sz w:val="25"/>
          <w:szCs w:val="25"/>
        </w:rPr>
        <w:lastRenderedPageBreak/>
        <w:t xml:space="preserve">“Diciamo che questa vorrebbe essere la versione ufficiale ma quella ufficiosa </w:t>
      </w:r>
      <w:r w:rsidR="006A570B" w:rsidRPr="003458F8">
        <w:rPr>
          <w:sz w:val="25"/>
          <w:szCs w:val="25"/>
        </w:rPr>
        <w:t>racconta di un uomo tra i venti marinai arrivati sulla nostra peni</w:t>
      </w:r>
      <w:r w:rsidR="00014379" w:rsidRPr="003458F8">
        <w:rPr>
          <w:sz w:val="25"/>
          <w:szCs w:val="25"/>
        </w:rPr>
        <w:t xml:space="preserve">sola che non moriva mai, non invecchiava mai, non mangiava e non dormiva mai. Quest’uomo si chiama </w:t>
      </w:r>
      <w:proofErr w:type="spellStart"/>
      <w:r w:rsidR="00014379" w:rsidRPr="003458F8">
        <w:rPr>
          <w:sz w:val="25"/>
          <w:szCs w:val="25"/>
        </w:rPr>
        <w:t>Goht</w:t>
      </w:r>
      <w:proofErr w:type="spellEnd"/>
      <w:r w:rsidR="00014379" w:rsidRPr="003458F8">
        <w:rPr>
          <w:sz w:val="25"/>
          <w:szCs w:val="25"/>
        </w:rPr>
        <w:t xml:space="preserve">, sarebbe facile confonderlo col vecchio </w:t>
      </w:r>
      <w:proofErr w:type="spellStart"/>
      <w:r w:rsidR="00014379" w:rsidRPr="003458F8">
        <w:rPr>
          <w:sz w:val="25"/>
          <w:szCs w:val="25"/>
        </w:rPr>
        <w:t>Luss</w:t>
      </w:r>
      <w:proofErr w:type="spellEnd"/>
      <w:r w:rsidR="00014379" w:rsidRPr="003458F8">
        <w:rPr>
          <w:sz w:val="25"/>
          <w:szCs w:val="25"/>
        </w:rPr>
        <w:t xml:space="preserve">, comunque questo essere viveva in perfetta solitudine pur essendo il capo del consiglio degli anziani. La città che lui aveva fondato lo ripagava con anime. Una volta all’anno il consiglio mandava a </w:t>
      </w:r>
      <w:proofErr w:type="spellStart"/>
      <w:r w:rsidR="00014379" w:rsidRPr="003458F8">
        <w:rPr>
          <w:sz w:val="25"/>
          <w:szCs w:val="25"/>
        </w:rPr>
        <w:t>Goth</w:t>
      </w:r>
      <w:proofErr w:type="spellEnd"/>
      <w:r w:rsidR="00014379" w:rsidRPr="003458F8">
        <w:rPr>
          <w:sz w:val="25"/>
          <w:szCs w:val="25"/>
        </w:rPr>
        <w:t xml:space="preserve"> da uno a dieci schiavi, non  importava se uomini, donne, bambini o neonati; nessuno aveva mai osato domandare o pensare ad alta voce sulla fine che faceva questa gente una volta arrivata sotto la protezione dell’immortale.</w:t>
      </w:r>
      <w:r w:rsidR="009B195A" w:rsidRPr="003458F8">
        <w:rPr>
          <w:sz w:val="25"/>
          <w:szCs w:val="25"/>
        </w:rPr>
        <w:t xml:space="preserve"> Cento anni era durato </w:t>
      </w:r>
      <w:r w:rsidR="00542A77" w:rsidRPr="003458F8">
        <w:rPr>
          <w:sz w:val="25"/>
          <w:szCs w:val="25"/>
        </w:rPr>
        <w:t>quest’</w:t>
      </w:r>
      <w:r w:rsidR="009B195A" w:rsidRPr="003458F8">
        <w:rPr>
          <w:sz w:val="25"/>
          <w:szCs w:val="25"/>
        </w:rPr>
        <w:t xml:space="preserve">orribile rito, cento anni e nessuno capiva che fine faceva la povera gente, </w:t>
      </w:r>
      <w:proofErr w:type="spellStart"/>
      <w:r w:rsidR="009B195A" w:rsidRPr="003458F8">
        <w:rPr>
          <w:sz w:val="25"/>
          <w:szCs w:val="25"/>
        </w:rPr>
        <w:t>Goth</w:t>
      </w:r>
      <w:proofErr w:type="spellEnd"/>
      <w:r w:rsidR="009B195A" w:rsidRPr="003458F8">
        <w:rPr>
          <w:sz w:val="25"/>
          <w:szCs w:val="25"/>
        </w:rPr>
        <w:t xml:space="preserve"> sembrava sapere oltre che nascondere i corpi avere cura che non si trovassero nemmeno le loro ossa.</w:t>
      </w:r>
      <w:r w:rsidR="003377F7" w:rsidRPr="003458F8">
        <w:rPr>
          <w:sz w:val="25"/>
          <w:szCs w:val="25"/>
        </w:rPr>
        <w:t xml:space="preserve"> Col tempo il gran consiglio vide morire molti dei venerandi membri </w:t>
      </w:r>
      <w:r w:rsidR="00CD3790" w:rsidRPr="003458F8">
        <w:rPr>
          <w:sz w:val="25"/>
          <w:szCs w:val="25"/>
        </w:rPr>
        <w:t>e</w:t>
      </w:r>
      <w:r w:rsidR="003377F7" w:rsidRPr="003458F8">
        <w:rPr>
          <w:sz w:val="25"/>
          <w:szCs w:val="25"/>
        </w:rPr>
        <w:t xml:space="preserve"> il rito non </w:t>
      </w:r>
      <w:r w:rsidR="00CD3790" w:rsidRPr="003458F8">
        <w:rPr>
          <w:sz w:val="25"/>
          <w:szCs w:val="25"/>
        </w:rPr>
        <w:t>fu</w:t>
      </w:r>
      <w:r w:rsidR="003377F7" w:rsidRPr="003458F8">
        <w:rPr>
          <w:sz w:val="25"/>
          <w:szCs w:val="25"/>
        </w:rPr>
        <w:t xml:space="preserve"> più celebrato con lo stesso numero di vittime e nemmeno con la devozione dei padri. </w:t>
      </w:r>
      <w:r w:rsidR="00A46874" w:rsidRPr="003458F8">
        <w:rPr>
          <w:sz w:val="25"/>
          <w:szCs w:val="25"/>
        </w:rPr>
        <w:t xml:space="preserve">Un bel giorno, era il 7 Luglio, </w:t>
      </w:r>
      <w:proofErr w:type="spellStart"/>
      <w:r w:rsidR="003377F7" w:rsidRPr="003458F8">
        <w:rPr>
          <w:sz w:val="25"/>
          <w:szCs w:val="25"/>
        </w:rPr>
        <w:t>Goth</w:t>
      </w:r>
      <w:proofErr w:type="spellEnd"/>
      <w:r w:rsidR="003377F7" w:rsidRPr="003458F8">
        <w:rPr>
          <w:sz w:val="25"/>
          <w:szCs w:val="25"/>
        </w:rPr>
        <w:t xml:space="preserve">  </w:t>
      </w:r>
      <w:r w:rsidR="00A46874" w:rsidRPr="003458F8">
        <w:rPr>
          <w:sz w:val="25"/>
          <w:szCs w:val="25"/>
        </w:rPr>
        <w:t>mandò un suo fido in città a cercare dialogo con le nuove istituzioni; di tempo ne era passato parecchio e oltre ai cavalli giravano già le macchine volanti, i pescatori usavano non  più barche a vela ma a motore, insomma la modernità era entrata dalla porta principale della città dimentica di chi le aveva nutrito le radici.</w:t>
      </w:r>
      <w:r w:rsidR="00201ADF" w:rsidRPr="003458F8">
        <w:rPr>
          <w:sz w:val="25"/>
          <w:szCs w:val="25"/>
        </w:rPr>
        <w:t xml:space="preserve"> L’uomo che si presentò al sindaco in persona fu deriso prima e incarcerato poi per dei futili motivi come offesa </w:t>
      </w:r>
      <w:r w:rsidR="00E46233" w:rsidRPr="003458F8">
        <w:rPr>
          <w:sz w:val="25"/>
          <w:szCs w:val="25"/>
        </w:rPr>
        <w:t>a</w:t>
      </w:r>
      <w:r w:rsidR="00201ADF" w:rsidRPr="003458F8">
        <w:rPr>
          <w:sz w:val="25"/>
          <w:szCs w:val="25"/>
        </w:rPr>
        <w:t xml:space="preserve"> un pubblico ufficiale.</w:t>
      </w:r>
      <w:r w:rsidR="00BE0B05" w:rsidRPr="003458F8">
        <w:rPr>
          <w:sz w:val="25"/>
          <w:szCs w:val="25"/>
        </w:rPr>
        <w:t xml:space="preserve"> </w:t>
      </w:r>
      <w:proofErr w:type="spellStart"/>
      <w:r w:rsidR="00BE0B05" w:rsidRPr="003458F8">
        <w:rPr>
          <w:sz w:val="25"/>
          <w:szCs w:val="25"/>
        </w:rPr>
        <w:t>Goth</w:t>
      </w:r>
      <w:proofErr w:type="spellEnd"/>
      <w:r w:rsidR="00BE0B05" w:rsidRPr="003458F8">
        <w:rPr>
          <w:sz w:val="25"/>
          <w:szCs w:val="25"/>
        </w:rPr>
        <w:t xml:space="preserve"> si vide costretto a scendere personalmente in città e per lui ci fu lo stesso trattamento. Il sindaco aveva due figli, due gemelli, un maschio </w:t>
      </w:r>
      <w:r w:rsidR="00CD3790" w:rsidRPr="003458F8">
        <w:rPr>
          <w:sz w:val="25"/>
          <w:szCs w:val="25"/>
        </w:rPr>
        <w:t>e</w:t>
      </w:r>
      <w:r w:rsidR="00BE0B05" w:rsidRPr="003458F8">
        <w:rPr>
          <w:sz w:val="25"/>
          <w:szCs w:val="25"/>
        </w:rPr>
        <w:t xml:space="preserve"> una fe</w:t>
      </w:r>
      <w:r w:rsidR="000B550E" w:rsidRPr="003458F8">
        <w:rPr>
          <w:sz w:val="25"/>
          <w:szCs w:val="25"/>
        </w:rPr>
        <w:t xml:space="preserve">mmina, entrambi molto curiosi </w:t>
      </w:r>
      <w:r w:rsidR="00055F76" w:rsidRPr="003458F8">
        <w:rPr>
          <w:sz w:val="25"/>
          <w:szCs w:val="25"/>
        </w:rPr>
        <w:t xml:space="preserve">tanto curiosi da voler scoprire chi o cosa il padre teneva nascosto nella cantina del suo ufficio. </w:t>
      </w:r>
      <w:r w:rsidR="00866E7A" w:rsidRPr="003458F8">
        <w:rPr>
          <w:sz w:val="25"/>
          <w:szCs w:val="25"/>
        </w:rPr>
        <w:t xml:space="preserve">I ragazzini sparirono e dopo giorni di ricerca si presentò alla porta di casa solo la bambina, sfinita e con un enorme cerchio nero sulla schiena </w:t>
      </w:r>
      <w:r w:rsidR="00E46233" w:rsidRPr="003458F8">
        <w:rPr>
          <w:sz w:val="25"/>
          <w:szCs w:val="25"/>
        </w:rPr>
        <w:t>e</w:t>
      </w:r>
      <w:r w:rsidR="00866E7A" w:rsidRPr="003458F8">
        <w:rPr>
          <w:sz w:val="25"/>
          <w:szCs w:val="25"/>
        </w:rPr>
        <w:t xml:space="preserve"> uno più piccolo sulla fronte. Quando le chiesero cosa le </w:t>
      </w:r>
      <w:r w:rsidR="00E46233" w:rsidRPr="003458F8">
        <w:rPr>
          <w:sz w:val="25"/>
          <w:szCs w:val="25"/>
        </w:rPr>
        <w:t xml:space="preserve">fosse </w:t>
      </w:r>
      <w:r w:rsidR="00866E7A" w:rsidRPr="003458F8">
        <w:rPr>
          <w:sz w:val="25"/>
          <w:szCs w:val="25"/>
        </w:rPr>
        <w:t xml:space="preserve">accaduto lei non seppe raccontare altro che una grossa lingua s’era presa il suo cuore e da sotto le aveva preso anche l’anima. Il medico del paese chiamato a curarla dopo averla visitata aveva dichiarato ai genitori che </w:t>
      </w:r>
      <w:r w:rsidR="00EF109C" w:rsidRPr="003458F8">
        <w:rPr>
          <w:sz w:val="25"/>
          <w:szCs w:val="25"/>
        </w:rPr>
        <w:t>la creatura non sola</w:t>
      </w:r>
      <w:r w:rsidR="00866E7A" w:rsidRPr="003458F8">
        <w:rPr>
          <w:sz w:val="25"/>
          <w:szCs w:val="25"/>
        </w:rPr>
        <w:t xml:space="preserve"> era stata </w:t>
      </w:r>
      <w:r w:rsidR="00EF109C" w:rsidRPr="003458F8">
        <w:rPr>
          <w:sz w:val="25"/>
          <w:szCs w:val="25"/>
        </w:rPr>
        <w:t>violentata,</w:t>
      </w:r>
      <w:r w:rsidR="00866E7A" w:rsidRPr="003458F8">
        <w:rPr>
          <w:sz w:val="25"/>
          <w:szCs w:val="25"/>
        </w:rPr>
        <w:t xml:space="preserve"> ma la bestia nelle cui mani era capitata le aveva infilato in animale vivo in pancia; due giorni dopo e sotto dolori indicibili la bambina morì. Le furono trovati nello stomaco una decina di topolini e tra le ossa del bacino le era stato messo un divaricatore a forma di anello. </w:t>
      </w:r>
      <w:r w:rsidR="00C91C3D" w:rsidRPr="003458F8">
        <w:rPr>
          <w:sz w:val="25"/>
          <w:szCs w:val="25"/>
        </w:rPr>
        <w:t xml:space="preserve">Il Sindaco impazzì e decise di andare </w:t>
      </w:r>
      <w:r w:rsidR="00EF109C" w:rsidRPr="003458F8">
        <w:rPr>
          <w:sz w:val="25"/>
          <w:szCs w:val="25"/>
        </w:rPr>
        <w:t>a</w:t>
      </w:r>
      <w:r w:rsidR="00C91C3D" w:rsidRPr="003458F8">
        <w:rPr>
          <w:sz w:val="25"/>
          <w:szCs w:val="25"/>
        </w:rPr>
        <w:t xml:space="preserve"> uccidere quegli esseri che teneva nelle sue prigioni</w:t>
      </w:r>
      <w:r w:rsidR="00E46233" w:rsidRPr="003458F8">
        <w:rPr>
          <w:sz w:val="25"/>
          <w:szCs w:val="25"/>
        </w:rPr>
        <w:t>,</w:t>
      </w:r>
      <w:r w:rsidR="00C91C3D" w:rsidRPr="003458F8">
        <w:rPr>
          <w:sz w:val="25"/>
          <w:szCs w:val="25"/>
        </w:rPr>
        <w:t xml:space="preserve"> ma non trovò più alcuno. Furono organizzate battute di caccia all’uomo ma nessuno sapeva bene a chi doveva dare la caccia. Solo i loro padri o i nonni avevano conosciuto </w:t>
      </w:r>
      <w:proofErr w:type="spellStart"/>
      <w:r w:rsidR="00C91C3D" w:rsidRPr="003458F8">
        <w:rPr>
          <w:sz w:val="25"/>
          <w:szCs w:val="25"/>
        </w:rPr>
        <w:t>Goth</w:t>
      </w:r>
      <w:proofErr w:type="spellEnd"/>
      <w:r w:rsidR="00C91C3D" w:rsidRPr="003458F8">
        <w:rPr>
          <w:sz w:val="25"/>
          <w:szCs w:val="25"/>
        </w:rPr>
        <w:t xml:space="preserve"> e cercare un uomo in una città oramai molto grande sarebbe stato come cercare un lume tra mille altri sull’altare di una chiesa. Una vecchia indicò la casa sulla collina</w:t>
      </w:r>
      <w:r w:rsidR="00D25F3F" w:rsidRPr="003458F8">
        <w:rPr>
          <w:sz w:val="25"/>
          <w:szCs w:val="25"/>
        </w:rPr>
        <w:t>,</w:t>
      </w:r>
      <w:r w:rsidR="00C91C3D" w:rsidRPr="003458F8">
        <w:rPr>
          <w:sz w:val="25"/>
          <w:szCs w:val="25"/>
        </w:rPr>
        <w:t xml:space="preserve"> come casa dell’assassino e la gente arrabbiata arrivò con armi e fuoco a stanare il cattivo. Nessuno si aspettava di trovare una vera e propria fortezza,</w:t>
      </w:r>
      <w:r w:rsidR="005A349A" w:rsidRPr="003458F8">
        <w:rPr>
          <w:sz w:val="25"/>
          <w:szCs w:val="25"/>
        </w:rPr>
        <w:t xml:space="preserve"> </w:t>
      </w:r>
      <w:r w:rsidR="00C91C3D" w:rsidRPr="003458F8">
        <w:rPr>
          <w:sz w:val="25"/>
          <w:szCs w:val="25"/>
        </w:rPr>
        <w:t xml:space="preserve">un castello di pietra </w:t>
      </w:r>
      <w:r w:rsidR="00821C01" w:rsidRPr="003458F8">
        <w:rPr>
          <w:sz w:val="25"/>
          <w:szCs w:val="25"/>
        </w:rPr>
        <w:t>alto tre piani a picco sul mare. Ma l’essere umano è molto strano e si fa prendere più dall’intelligenza dall’ingordigia; molti degli uomini che entrarono con la forza nella casa cominciarono a cercare l’oro o il probabile tesoro che quest’uomo avrebbe dovuto nascondere. Quella notte perirono cinquecento persone e tutte senza</w:t>
      </w:r>
      <w:r w:rsidR="00154C9D" w:rsidRPr="003458F8">
        <w:rPr>
          <w:sz w:val="25"/>
          <w:szCs w:val="25"/>
        </w:rPr>
        <w:t xml:space="preserve"> </w:t>
      </w:r>
      <w:r w:rsidR="00821C01" w:rsidRPr="003458F8">
        <w:rPr>
          <w:sz w:val="25"/>
          <w:szCs w:val="25"/>
        </w:rPr>
        <w:t xml:space="preserve">uno strillo o </w:t>
      </w:r>
      <w:r w:rsidR="008F56CC" w:rsidRPr="003458F8">
        <w:rPr>
          <w:sz w:val="25"/>
          <w:szCs w:val="25"/>
        </w:rPr>
        <w:t xml:space="preserve">senza lasciare il benché minimo segno di lotta. </w:t>
      </w:r>
    </w:p>
    <w:p w:rsidR="009B195A" w:rsidRPr="003458F8" w:rsidRDefault="008F56CC" w:rsidP="002718EF">
      <w:pPr>
        <w:spacing w:before="0" w:beforeAutospacing="0" w:after="0" w:afterAutospacing="0"/>
        <w:contextualSpacing/>
        <w:jc w:val="both"/>
        <w:rPr>
          <w:sz w:val="25"/>
          <w:szCs w:val="25"/>
        </w:rPr>
      </w:pPr>
      <w:r w:rsidRPr="003458F8">
        <w:rPr>
          <w:sz w:val="25"/>
          <w:szCs w:val="25"/>
        </w:rPr>
        <w:t xml:space="preserve">All’alba gli ultimi </w:t>
      </w:r>
      <w:proofErr w:type="spellStart"/>
      <w:r w:rsidRPr="003458F8">
        <w:rPr>
          <w:sz w:val="25"/>
          <w:szCs w:val="25"/>
        </w:rPr>
        <w:t>supersiti</w:t>
      </w:r>
      <w:proofErr w:type="spellEnd"/>
      <w:r w:rsidRPr="003458F8">
        <w:rPr>
          <w:sz w:val="25"/>
          <w:szCs w:val="25"/>
        </w:rPr>
        <w:t xml:space="preserve"> di una città quasi vuota, pochi marinai si trovavano quella notte a pesca, si presentarono alla fortez</w:t>
      </w:r>
      <w:r w:rsidR="00B10C0C" w:rsidRPr="003458F8">
        <w:rPr>
          <w:sz w:val="25"/>
          <w:szCs w:val="25"/>
        </w:rPr>
        <w:t>za. Tutto intorno</w:t>
      </w:r>
      <w:r w:rsidR="00154C9D" w:rsidRPr="003458F8">
        <w:rPr>
          <w:sz w:val="25"/>
          <w:szCs w:val="25"/>
        </w:rPr>
        <w:t>,</w:t>
      </w:r>
      <w:r w:rsidR="00B10C0C" w:rsidRPr="003458F8">
        <w:rPr>
          <w:sz w:val="25"/>
          <w:szCs w:val="25"/>
        </w:rPr>
        <w:t xml:space="preserve"> buttate per terra le torce, come se tutti loro avessero preferito muoversi al buio. Le finestre del castello erano in frantumi, ovunque cocci di vetro che il vento forte alzava fino a buttarli negli occhi degli sventurati.</w:t>
      </w:r>
      <w:r w:rsidR="00D97B8C" w:rsidRPr="003458F8">
        <w:rPr>
          <w:sz w:val="25"/>
          <w:szCs w:val="25"/>
        </w:rPr>
        <w:t xml:space="preserve"> Chi ebbe il coraggio di scendere nei sotterranei ne uscì impazzito e raccontando scene di cannibalismo tra uomini e donne imprigionate da anni sottoterra. Una sola persona non fu toccata minimamente dalla superstizione ed era la moglie del sindaco che </w:t>
      </w:r>
      <w:r w:rsidR="00EF109C" w:rsidRPr="003458F8">
        <w:rPr>
          <w:sz w:val="25"/>
          <w:szCs w:val="25"/>
        </w:rPr>
        <w:t>camminava,</w:t>
      </w:r>
      <w:r w:rsidR="00D97B8C" w:rsidRPr="003458F8">
        <w:rPr>
          <w:sz w:val="25"/>
          <w:szCs w:val="25"/>
        </w:rPr>
        <w:t xml:space="preserve"> tra le sale </w:t>
      </w:r>
      <w:r w:rsidR="00EF109C" w:rsidRPr="003458F8">
        <w:rPr>
          <w:sz w:val="25"/>
          <w:szCs w:val="25"/>
        </w:rPr>
        <w:t>e</w:t>
      </w:r>
      <w:r w:rsidR="00D97B8C" w:rsidRPr="003458F8">
        <w:rPr>
          <w:sz w:val="25"/>
          <w:szCs w:val="25"/>
        </w:rPr>
        <w:t xml:space="preserve"> i corridoi di quella casa come se la conoscesse nei minimi particolari. </w:t>
      </w:r>
      <w:r w:rsidR="002B62FA" w:rsidRPr="003458F8">
        <w:rPr>
          <w:sz w:val="25"/>
          <w:szCs w:val="25"/>
        </w:rPr>
        <w:t xml:space="preserve">Le persone che la videro rimasero colpite della sua completa serenità </w:t>
      </w:r>
      <w:r w:rsidR="00705EC0" w:rsidRPr="003458F8">
        <w:rPr>
          <w:sz w:val="25"/>
          <w:szCs w:val="25"/>
        </w:rPr>
        <w:t>nello</w:t>
      </w:r>
      <w:r w:rsidR="002B62FA" w:rsidRPr="003458F8">
        <w:rPr>
          <w:sz w:val="25"/>
          <w:szCs w:val="25"/>
        </w:rPr>
        <w:t xml:space="preserve"> stare nella casa del boia dei suoi figli. Con l’arrivo della notte </w:t>
      </w:r>
      <w:r w:rsidR="002B62FA" w:rsidRPr="003458F8">
        <w:rPr>
          <w:sz w:val="25"/>
          <w:szCs w:val="25"/>
        </w:rPr>
        <w:lastRenderedPageBreak/>
        <w:t xml:space="preserve">uomini e donne riuniti decisero di bruciare la casa del male perché si cancellasse dalla faccia della terra la presenza di </w:t>
      </w:r>
      <w:proofErr w:type="spellStart"/>
      <w:r w:rsidR="00154C9D" w:rsidRPr="003458F8">
        <w:rPr>
          <w:sz w:val="25"/>
          <w:szCs w:val="25"/>
        </w:rPr>
        <w:t>Goth</w:t>
      </w:r>
      <w:proofErr w:type="spellEnd"/>
      <w:r w:rsidR="00154C9D" w:rsidRPr="003458F8">
        <w:rPr>
          <w:sz w:val="25"/>
          <w:szCs w:val="25"/>
        </w:rPr>
        <w:t>,</w:t>
      </w:r>
      <w:r w:rsidR="002B62FA" w:rsidRPr="003458F8">
        <w:rPr>
          <w:sz w:val="25"/>
          <w:szCs w:val="25"/>
        </w:rPr>
        <w:t xml:space="preserve"> ma la moglie del sindaco comparve dalla fortezza mostrando loro la verità che li aveva uniti per così tanti anni a quel mostro.</w:t>
      </w:r>
    </w:p>
    <w:p w:rsidR="00C37B2C" w:rsidRPr="003458F8" w:rsidRDefault="002B62FA" w:rsidP="002718EF">
      <w:pPr>
        <w:spacing w:before="0" w:beforeAutospacing="0" w:after="0" w:afterAutospacing="0"/>
        <w:contextualSpacing/>
        <w:jc w:val="both"/>
        <w:rPr>
          <w:sz w:val="25"/>
          <w:szCs w:val="25"/>
        </w:rPr>
      </w:pPr>
      <w:r w:rsidRPr="003458F8">
        <w:rPr>
          <w:sz w:val="25"/>
          <w:szCs w:val="25"/>
        </w:rPr>
        <w:t xml:space="preserve">Quando entrarono tutti quanti </w:t>
      </w:r>
      <w:r w:rsidR="00C37B2C" w:rsidRPr="003458F8">
        <w:rPr>
          <w:sz w:val="25"/>
          <w:szCs w:val="25"/>
        </w:rPr>
        <w:t>si fecero il segno della croce perché dalle pareti uscivano piccole sporgenze brillanti che altro non erano che femori</w:t>
      </w:r>
      <w:r w:rsidR="005A349A" w:rsidRPr="003458F8">
        <w:rPr>
          <w:sz w:val="25"/>
          <w:szCs w:val="25"/>
        </w:rPr>
        <w:t>, ossa</w:t>
      </w:r>
      <w:r w:rsidR="00C37B2C" w:rsidRPr="003458F8">
        <w:rPr>
          <w:sz w:val="25"/>
          <w:szCs w:val="25"/>
        </w:rPr>
        <w:t xml:space="preserve"> di bambini e ce n’erano così tanti da riempire più di trecento metri quadri di dimora. La gente che arrivò con le pale per scavare nelle cantine si dovette arrendere appena uno dei muri di cinta crollò sotto il peso di una montagna di crani umani. Una donna azzardò portare fuori uno di questi crani e vide che era di un n</w:t>
      </w:r>
      <w:r w:rsidR="00705EC0" w:rsidRPr="003458F8">
        <w:rPr>
          <w:sz w:val="25"/>
          <w:szCs w:val="25"/>
        </w:rPr>
        <w:t xml:space="preserve">eonato, sula calotta frontale </w:t>
      </w:r>
      <w:r w:rsidR="00C37B2C" w:rsidRPr="003458F8">
        <w:rPr>
          <w:sz w:val="25"/>
          <w:szCs w:val="25"/>
        </w:rPr>
        <w:t xml:space="preserve">erano </w:t>
      </w:r>
      <w:r w:rsidR="00705EC0" w:rsidRPr="003458F8">
        <w:rPr>
          <w:sz w:val="25"/>
          <w:szCs w:val="25"/>
        </w:rPr>
        <w:t xml:space="preserve">visibili </w:t>
      </w:r>
      <w:r w:rsidR="00C37B2C" w:rsidRPr="003458F8">
        <w:rPr>
          <w:sz w:val="25"/>
          <w:szCs w:val="25"/>
        </w:rPr>
        <w:t>dei segni come delle striature, si capiva benissimo che erano le impronte di due incisivi che avevano penetrato più in profondità della stessa carne.</w:t>
      </w:r>
    </w:p>
    <w:p w:rsidR="00CD06C8" w:rsidRPr="003458F8" w:rsidRDefault="00C37B2C" w:rsidP="002718EF">
      <w:pPr>
        <w:spacing w:before="0" w:beforeAutospacing="0" w:after="0" w:afterAutospacing="0"/>
        <w:contextualSpacing/>
        <w:jc w:val="both"/>
        <w:rPr>
          <w:sz w:val="25"/>
          <w:szCs w:val="25"/>
        </w:rPr>
      </w:pPr>
      <w:r w:rsidRPr="003458F8">
        <w:rPr>
          <w:sz w:val="25"/>
          <w:szCs w:val="25"/>
        </w:rPr>
        <w:t xml:space="preserve">Arsero il castello </w:t>
      </w:r>
      <w:r w:rsidR="00492240" w:rsidRPr="003458F8">
        <w:rPr>
          <w:sz w:val="25"/>
          <w:szCs w:val="25"/>
        </w:rPr>
        <w:t>e</w:t>
      </w:r>
      <w:r w:rsidRPr="003458F8">
        <w:rPr>
          <w:sz w:val="25"/>
          <w:szCs w:val="25"/>
        </w:rPr>
        <w:t xml:space="preserve"> il suo contenuto, il timore di io aveva vinto sulla voglia dell’oro ma </w:t>
      </w:r>
      <w:proofErr w:type="spellStart"/>
      <w:r w:rsidRPr="003458F8">
        <w:rPr>
          <w:sz w:val="25"/>
          <w:szCs w:val="25"/>
        </w:rPr>
        <w:t>Goth</w:t>
      </w:r>
      <w:proofErr w:type="spellEnd"/>
      <w:r w:rsidRPr="003458F8">
        <w:rPr>
          <w:sz w:val="25"/>
          <w:szCs w:val="25"/>
        </w:rPr>
        <w:t xml:space="preserve"> era solo sparito e con lui tutta la verità. Nessuno mai capì il perché la città doveva pagargli un peg</w:t>
      </w:r>
      <w:r w:rsidR="00CD06C8" w:rsidRPr="003458F8">
        <w:rPr>
          <w:sz w:val="25"/>
          <w:szCs w:val="25"/>
        </w:rPr>
        <w:t>no e chi era quell’uomo che sembrava poter vivere per più di due generazioni.</w:t>
      </w:r>
      <w:r w:rsidR="00371B15" w:rsidRPr="003458F8">
        <w:rPr>
          <w:sz w:val="25"/>
          <w:szCs w:val="25"/>
        </w:rPr>
        <w:t xml:space="preserve"> </w:t>
      </w:r>
      <w:proofErr w:type="spellStart"/>
      <w:r w:rsidR="00371B15" w:rsidRPr="003458F8">
        <w:rPr>
          <w:sz w:val="25"/>
          <w:szCs w:val="25"/>
        </w:rPr>
        <w:t>Goth</w:t>
      </w:r>
      <w:proofErr w:type="spellEnd"/>
      <w:r w:rsidR="00371B15" w:rsidRPr="003458F8">
        <w:rPr>
          <w:sz w:val="25"/>
          <w:szCs w:val="25"/>
        </w:rPr>
        <w:t xml:space="preserve"> sparì per parecchi anni come se non fosse mai esistito ma un bel giorno … il 7 luglio esattamente un grande uragano colpì la nostra città. Quel giorno la moglie del sindaco </w:t>
      </w:r>
      <w:r w:rsidR="00705EC0" w:rsidRPr="003458F8">
        <w:rPr>
          <w:sz w:val="25"/>
          <w:szCs w:val="25"/>
        </w:rPr>
        <w:t xml:space="preserve">portato alla luce </w:t>
      </w:r>
      <w:r w:rsidR="00371B15" w:rsidRPr="003458F8">
        <w:rPr>
          <w:sz w:val="25"/>
          <w:szCs w:val="25"/>
        </w:rPr>
        <w:t>due gemelli, entrambi svaniti dalle loro culle vicine alla madre che si era addormentata per la stanchezza.</w:t>
      </w:r>
      <w:r w:rsidR="005B1A2B" w:rsidRPr="003458F8">
        <w:rPr>
          <w:sz w:val="25"/>
          <w:szCs w:val="25"/>
        </w:rPr>
        <w:t xml:space="preserve"> Uno di loro fu trovato in mezzo alla strada col cranio fracassato </w:t>
      </w:r>
      <w:r w:rsidR="00705EC0" w:rsidRPr="003458F8">
        <w:rPr>
          <w:sz w:val="25"/>
          <w:szCs w:val="25"/>
        </w:rPr>
        <w:t>e</w:t>
      </w:r>
      <w:r w:rsidR="005B1A2B" w:rsidRPr="003458F8">
        <w:rPr>
          <w:sz w:val="25"/>
          <w:szCs w:val="25"/>
        </w:rPr>
        <w:t xml:space="preserve"> un grosso livido a forma di cerchio sopra il petto e la bambina giaceva appesa e sventrata, impallata </w:t>
      </w:r>
      <w:r w:rsidR="00492240" w:rsidRPr="003458F8">
        <w:rPr>
          <w:sz w:val="25"/>
          <w:szCs w:val="25"/>
        </w:rPr>
        <w:t xml:space="preserve">al </w:t>
      </w:r>
      <w:r w:rsidR="005B1A2B" w:rsidRPr="003458F8">
        <w:rPr>
          <w:sz w:val="25"/>
          <w:szCs w:val="25"/>
        </w:rPr>
        <w:t xml:space="preserve">timone dell’imbarcazione del </w:t>
      </w:r>
      <w:r w:rsidR="00492240" w:rsidRPr="003458F8">
        <w:rPr>
          <w:sz w:val="25"/>
          <w:szCs w:val="25"/>
        </w:rPr>
        <w:t xml:space="preserve">caro </w:t>
      </w:r>
      <w:r w:rsidR="005B1A2B" w:rsidRPr="003458F8">
        <w:rPr>
          <w:sz w:val="25"/>
          <w:szCs w:val="25"/>
        </w:rPr>
        <w:t>sindaco.</w:t>
      </w:r>
    </w:p>
    <w:p w:rsidR="00BB3B35" w:rsidRPr="003458F8" w:rsidRDefault="005B1A2B" w:rsidP="002718EF">
      <w:pPr>
        <w:spacing w:before="0" w:beforeAutospacing="0" w:after="0" w:afterAutospacing="0"/>
        <w:contextualSpacing/>
        <w:jc w:val="both"/>
        <w:rPr>
          <w:sz w:val="25"/>
          <w:szCs w:val="25"/>
        </w:rPr>
      </w:pPr>
      <w:r w:rsidRPr="003458F8">
        <w:rPr>
          <w:sz w:val="25"/>
          <w:szCs w:val="25"/>
        </w:rPr>
        <w:t>Le sfortune della ci</w:t>
      </w:r>
      <w:r w:rsidR="00937E24" w:rsidRPr="003458F8">
        <w:rPr>
          <w:sz w:val="25"/>
          <w:szCs w:val="25"/>
        </w:rPr>
        <w:t>ttà non finirono qui;</w:t>
      </w:r>
      <w:r w:rsidRPr="003458F8">
        <w:rPr>
          <w:sz w:val="25"/>
          <w:szCs w:val="25"/>
        </w:rPr>
        <w:t xml:space="preserve"> nella baia si sa</w:t>
      </w:r>
      <w:r w:rsidR="00937E24" w:rsidRPr="003458F8">
        <w:rPr>
          <w:sz w:val="25"/>
          <w:szCs w:val="25"/>
        </w:rPr>
        <w:t>,</w:t>
      </w:r>
      <w:r w:rsidRPr="003458F8">
        <w:rPr>
          <w:sz w:val="25"/>
          <w:szCs w:val="25"/>
        </w:rPr>
        <w:t xml:space="preserve"> i venti soffiano sempre di traverso e spinge a volte le imbarcazioni verso gli scogli</w:t>
      </w:r>
      <w:r w:rsidR="007773D2" w:rsidRPr="003458F8">
        <w:rPr>
          <w:sz w:val="25"/>
          <w:szCs w:val="25"/>
        </w:rPr>
        <w:t xml:space="preserve"> ebbene nella notte del 7 luglio i venti alzarono le acque di quasi una decina di metri e tutti i pescherecci finirono sul fondo dell’oceano.</w:t>
      </w:r>
    </w:p>
    <w:p w:rsidR="007773D2" w:rsidRPr="003458F8" w:rsidRDefault="007773D2" w:rsidP="002718EF">
      <w:pPr>
        <w:spacing w:before="0" w:beforeAutospacing="0" w:after="0" w:afterAutospacing="0"/>
        <w:contextualSpacing/>
        <w:jc w:val="both"/>
        <w:rPr>
          <w:sz w:val="25"/>
          <w:szCs w:val="25"/>
        </w:rPr>
      </w:pPr>
      <w:r w:rsidRPr="003458F8">
        <w:rPr>
          <w:sz w:val="25"/>
          <w:szCs w:val="25"/>
        </w:rPr>
        <w:t xml:space="preserve">Si sa </w:t>
      </w:r>
      <w:r w:rsidR="00492240" w:rsidRPr="003458F8">
        <w:rPr>
          <w:sz w:val="25"/>
          <w:szCs w:val="25"/>
        </w:rPr>
        <w:t xml:space="preserve">davvero </w:t>
      </w:r>
      <w:r w:rsidRPr="003458F8">
        <w:rPr>
          <w:sz w:val="25"/>
          <w:szCs w:val="25"/>
        </w:rPr>
        <w:t xml:space="preserve">poco delle persone che morirono quella notte </w:t>
      </w:r>
      <w:r w:rsidR="00937E24" w:rsidRPr="003458F8">
        <w:rPr>
          <w:sz w:val="25"/>
          <w:szCs w:val="25"/>
        </w:rPr>
        <w:t xml:space="preserve">ma questo fu un evento di minore rilievo in </w:t>
      </w:r>
      <w:r w:rsidRPr="003458F8">
        <w:rPr>
          <w:sz w:val="25"/>
          <w:szCs w:val="25"/>
        </w:rPr>
        <w:t xml:space="preserve"> confronto</w:t>
      </w:r>
      <w:r w:rsidR="00937E24" w:rsidRPr="003458F8">
        <w:rPr>
          <w:sz w:val="25"/>
          <w:szCs w:val="25"/>
        </w:rPr>
        <w:t xml:space="preserve"> a quello</w:t>
      </w:r>
      <w:r w:rsidRPr="003458F8">
        <w:rPr>
          <w:sz w:val="25"/>
          <w:szCs w:val="25"/>
        </w:rPr>
        <w:t xml:space="preserve"> della morte di alcuni neonati che fecero la stessa fine dei figli del sindaco.</w:t>
      </w:r>
      <w:r w:rsidR="00937E24" w:rsidRPr="003458F8">
        <w:rPr>
          <w:sz w:val="25"/>
          <w:szCs w:val="25"/>
        </w:rPr>
        <w:t xml:space="preserve"> Si racconta di una vera e propria caccia alle streghe, tutti dubitavano di tutti </w:t>
      </w:r>
      <w:r w:rsidR="00A90F43" w:rsidRPr="003458F8">
        <w:rPr>
          <w:sz w:val="25"/>
          <w:szCs w:val="25"/>
        </w:rPr>
        <w:t xml:space="preserve">e la legge sembrava non avere più presa sulla popolazione completamente disorientata. Tutti gli abitanti di </w:t>
      </w:r>
      <w:proofErr w:type="spellStart"/>
      <w:r w:rsidR="00705EC0" w:rsidRPr="003458F8">
        <w:rPr>
          <w:sz w:val="25"/>
          <w:szCs w:val="25"/>
        </w:rPr>
        <w:t>Idony</w:t>
      </w:r>
      <w:proofErr w:type="spellEnd"/>
      <w:r w:rsidR="00A90F43" w:rsidRPr="003458F8">
        <w:rPr>
          <w:sz w:val="25"/>
          <w:szCs w:val="25"/>
        </w:rPr>
        <w:t xml:space="preserve"> si sentivano fragili e indifesi.</w:t>
      </w:r>
    </w:p>
    <w:p w:rsidR="007773D2" w:rsidRPr="003458F8" w:rsidRDefault="007773D2" w:rsidP="002718EF">
      <w:pPr>
        <w:spacing w:before="0" w:beforeAutospacing="0" w:after="0" w:afterAutospacing="0"/>
        <w:contextualSpacing/>
        <w:jc w:val="both"/>
        <w:rPr>
          <w:sz w:val="25"/>
          <w:szCs w:val="25"/>
        </w:rPr>
      </w:pPr>
      <w:r w:rsidRPr="003458F8">
        <w:rPr>
          <w:sz w:val="25"/>
          <w:szCs w:val="25"/>
        </w:rPr>
        <w:t xml:space="preserve">La mia curiosità è sempre rimasta focalizzata sul personaggio di </w:t>
      </w:r>
      <w:proofErr w:type="spellStart"/>
      <w:r w:rsidRPr="003458F8">
        <w:rPr>
          <w:sz w:val="25"/>
          <w:szCs w:val="25"/>
        </w:rPr>
        <w:t>Goth</w:t>
      </w:r>
      <w:proofErr w:type="spellEnd"/>
      <w:r w:rsidRPr="003458F8">
        <w:rPr>
          <w:sz w:val="25"/>
          <w:szCs w:val="25"/>
        </w:rPr>
        <w:t xml:space="preserve"> che ai profani può sembrare un mostro ma non </w:t>
      </w:r>
      <w:r w:rsidR="00705EC0" w:rsidRPr="003458F8">
        <w:rPr>
          <w:sz w:val="25"/>
          <w:szCs w:val="25"/>
        </w:rPr>
        <w:t>a</w:t>
      </w:r>
      <w:r w:rsidRPr="003458F8">
        <w:rPr>
          <w:sz w:val="25"/>
          <w:szCs w:val="25"/>
        </w:rPr>
        <w:t xml:space="preserve"> un uomo istruito e imbottito di mitologia classica.</w:t>
      </w:r>
    </w:p>
    <w:p w:rsidR="00581E83" w:rsidRPr="003458F8" w:rsidRDefault="007773D2" w:rsidP="002718EF">
      <w:pPr>
        <w:spacing w:before="0" w:beforeAutospacing="0" w:after="0" w:afterAutospacing="0"/>
        <w:contextualSpacing/>
        <w:jc w:val="both"/>
        <w:rPr>
          <w:sz w:val="25"/>
          <w:szCs w:val="25"/>
        </w:rPr>
      </w:pPr>
      <w:proofErr w:type="spellStart"/>
      <w:r w:rsidRPr="003458F8">
        <w:rPr>
          <w:sz w:val="25"/>
          <w:szCs w:val="25"/>
        </w:rPr>
        <w:t>Goth</w:t>
      </w:r>
      <w:proofErr w:type="spellEnd"/>
      <w:r w:rsidRPr="003458F8">
        <w:rPr>
          <w:sz w:val="25"/>
          <w:szCs w:val="25"/>
        </w:rPr>
        <w:t xml:space="preserve"> potrebbe essere la figura più vicina </w:t>
      </w:r>
      <w:r w:rsidR="00705EC0" w:rsidRPr="003458F8">
        <w:rPr>
          <w:sz w:val="25"/>
          <w:szCs w:val="25"/>
        </w:rPr>
        <w:t>a</w:t>
      </w:r>
      <w:r w:rsidRPr="003458F8">
        <w:rPr>
          <w:sz w:val="25"/>
          <w:szCs w:val="25"/>
        </w:rPr>
        <w:t xml:space="preserve"> un moderno Nettuno o Poseidone, tremendo Dio del mare capace di mangiarsi i propri figli.  </w:t>
      </w:r>
      <w:r w:rsidR="00581E83" w:rsidRPr="003458F8">
        <w:rPr>
          <w:sz w:val="25"/>
          <w:szCs w:val="25"/>
        </w:rPr>
        <w:t>Si spiega come quella gente avesse trovato scampo sulle nostre coste e</w:t>
      </w:r>
      <w:r w:rsidR="00705EC0" w:rsidRPr="003458F8">
        <w:rPr>
          <w:sz w:val="25"/>
          <w:szCs w:val="25"/>
        </w:rPr>
        <w:t xml:space="preserve"> </w:t>
      </w:r>
      <w:r w:rsidR="00581E83" w:rsidRPr="003458F8">
        <w:rPr>
          <w:sz w:val="25"/>
          <w:szCs w:val="25"/>
        </w:rPr>
        <w:t xml:space="preserve">come il vento favorevole gli abbia aiutati a portare anche i propri cari in una seconda spedizione. Il tributo a </w:t>
      </w:r>
      <w:proofErr w:type="spellStart"/>
      <w:r w:rsidR="00581E83" w:rsidRPr="003458F8">
        <w:rPr>
          <w:sz w:val="25"/>
          <w:szCs w:val="25"/>
        </w:rPr>
        <w:t>Goth</w:t>
      </w:r>
      <w:proofErr w:type="spellEnd"/>
      <w:r w:rsidR="00581E83" w:rsidRPr="003458F8">
        <w:rPr>
          <w:sz w:val="25"/>
          <w:szCs w:val="25"/>
        </w:rPr>
        <w:t xml:space="preserve"> era una minima parte di se stessi, una parte che avrebbe favorito l’aiuto del Dio nella pesca e nel clima mite. Ma quando il sodalizio si spezzò anche </w:t>
      </w:r>
      <w:proofErr w:type="spellStart"/>
      <w:r w:rsidR="00581E83" w:rsidRPr="003458F8">
        <w:rPr>
          <w:sz w:val="25"/>
          <w:szCs w:val="25"/>
        </w:rPr>
        <w:t>Goth</w:t>
      </w:r>
      <w:proofErr w:type="spellEnd"/>
      <w:r w:rsidR="00581E83" w:rsidRPr="003458F8">
        <w:rPr>
          <w:sz w:val="25"/>
          <w:szCs w:val="25"/>
        </w:rPr>
        <w:t xml:space="preserve"> modificò la natura di questo posto e non a caso abbiamo più di quattro forti uragani all’anno e centinaia di grandissimi temporali.</w:t>
      </w:r>
    </w:p>
    <w:p w:rsidR="005D396B" w:rsidRPr="003458F8" w:rsidRDefault="00581E83" w:rsidP="002718EF">
      <w:pPr>
        <w:spacing w:before="0" w:beforeAutospacing="0" w:after="0" w:afterAutospacing="0"/>
        <w:contextualSpacing/>
        <w:jc w:val="both"/>
        <w:rPr>
          <w:sz w:val="25"/>
          <w:szCs w:val="25"/>
        </w:rPr>
      </w:pPr>
      <w:r w:rsidRPr="003458F8">
        <w:rPr>
          <w:sz w:val="25"/>
          <w:szCs w:val="25"/>
        </w:rPr>
        <w:t xml:space="preserve">Sulla collina la sua fortezza non è andata del tutto in rovina. Due giorni fa sono andato </w:t>
      </w:r>
      <w:r w:rsidR="00322B84" w:rsidRPr="003458F8">
        <w:rPr>
          <w:sz w:val="25"/>
          <w:szCs w:val="25"/>
        </w:rPr>
        <w:t>a</w:t>
      </w:r>
      <w:r w:rsidRPr="003458F8">
        <w:rPr>
          <w:sz w:val="25"/>
          <w:szCs w:val="25"/>
        </w:rPr>
        <w:t xml:space="preserve"> ispezionare la zona ed ho trovato una stretta scalinata tra le rocce </w:t>
      </w:r>
      <w:r w:rsidR="00322B84" w:rsidRPr="003458F8">
        <w:rPr>
          <w:sz w:val="25"/>
          <w:szCs w:val="25"/>
        </w:rPr>
        <w:t>e</w:t>
      </w:r>
      <w:r w:rsidRPr="003458F8">
        <w:rPr>
          <w:sz w:val="25"/>
          <w:szCs w:val="25"/>
        </w:rPr>
        <w:t xml:space="preserve"> i cespugli che mi aveva incuriosito parecchio.</w:t>
      </w:r>
      <w:r w:rsidR="00185A4D" w:rsidRPr="003458F8">
        <w:rPr>
          <w:sz w:val="25"/>
          <w:szCs w:val="25"/>
        </w:rPr>
        <w:t xml:space="preserve"> Provai a scendere quelle scale ma trovai subito una resistenza come un muro invisibile. Girai intorno all’area e trovai un angolo tra le rocce ancora edificato con quattro stanze </w:t>
      </w:r>
      <w:r w:rsidR="00322B84" w:rsidRPr="003458F8">
        <w:rPr>
          <w:sz w:val="25"/>
          <w:szCs w:val="25"/>
        </w:rPr>
        <w:t>e</w:t>
      </w:r>
      <w:r w:rsidR="00185A4D" w:rsidRPr="003458F8">
        <w:rPr>
          <w:sz w:val="25"/>
          <w:szCs w:val="25"/>
        </w:rPr>
        <w:t xml:space="preserve"> un pezzo del camino originario della sala. Quel camino aveva sopra una pietra lavorata e l’oggetto adoratore era una medusa che ingoiava un mercantile o sembrava un mercantile perché come ti stavo dicendo il </w:t>
      </w:r>
      <w:r w:rsidR="00705EC0" w:rsidRPr="003458F8">
        <w:rPr>
          <w:sz w:val="25"/>
          <w:szCs w:val="25"/>
        </w:rPr>
        <w:t>camino,</w:t>
      </w:r>
      <w:r w:rsidR="00185A4D" w:rsidRPr="003458F8">
        <w:rPr>
          <w:sz w:val="25"/>
          <w:szCs w:val="25"/>
        </w:rPr>
        <w:t xml:space="preserve"> era in piedi solo per metà.</w:t>
      </w:r>
      <w:r w:rsidR="009C6256" w:rsidRPr="003458F8">
        <w:rPr>
          <w:sz w:val="25"/>
          <w:szCs w:val="25"/>
        </w:rPr>
        <w:t xml:space="preserve"> Sotto la griglia del camino si notava appena una fessura come un passaggio, mi bastò spingere la botola di ferro mangiata dalla ruggine </w:t>
      </w:r>
      <w:r w:rsidR="0081723A" w:rsidRPr="003458F8">
        <w:rPr>
          <w:sz w:val="25"/>
          <w:szCs w:val="25"/>
        </w:rPr>
        <w:t xml:space="preserve">e vedere l’oscurità </w:t>
      </w:r>
      <w:r w:rsidR="00C7163D" w:rsidRPr="003458F8">
        <w:rPr>
          <w:sz w:val="25"/>
          <w:szCs w:val="25"/>
        </w:rPr>
        <w:t xml:space="preserve">smaniare per il passo umano. Quelle scale non erano usate </w:t>
      </w:r>
      <w:r w:rsidR="00705EC0" w:rsidRPr="003458F8">
        <w:rPr>
          <w:sz w:val="25"/>
          <w:szCs w:val="25"/>
        </w:rPr>
        <w:t>da qualche tempo</w:t>
      </w:r>
      <w:r w:rsidR="00C7163D" w:rsidRPr="003458F8">
        <w:rPr>
          <w:sz w:val="25"/>
          <w:szCs w:val="25"/>
        </w:rPr>
        <w:t xml:space="preserve"> e perciò in ottimo stato. </w:t>
      </w:r>
      <w:r w:rsidR="00322B84" w:rsidRPr="003458F8">
        <w:rPr>
          <w:sz w:val="25"/>
          <w:szCs w:val="25"/>
        </w:rPr>
        <w:t>Non</w:t>
      </w:r>
      <w:r w:rsidR="00C7163D" w:rsidRPr="003458F8">
        <w:rPr>
          <w:sz w:val="25"/>
          <w:szCs w:val="25"/>
        </w:rPr>
        <w:t xml:space="preserve"> portai alcuna torcia con me perché impreparato all’avventura ma avevo un piccolo accendino che mi diede modo di </w:t>
      </w:r>
      <w:r w:rsidR="00EC3CC9" w:rsidRPr="003458F8">
        <w:rPr>
          <w:sz w:val="25"/>
          <w:szCs w:val="25"/>
        </w:rPr>
        <w:t xml:space="preserve">farmi luce durante la discesa di </w:t>
      </w:r>
      <w:r w:rsidR="00322B84" w:rsidRPr="003458F8">
        <w:rPr>
          <w:sz w:val="25"/>
          <w:szCs w:val="25"/>
        </w:rPr>
        <w:t>quell’</w:t>
      </w:r>
      <w:r w:rsidR="00EC3CC9" w:rsidRPr="003458F8">
        <w:rPr>
          <w:sz w:val="25"/>
          <w:szCs w:val="25"/>
        </w:rPr>
        <w:t>inferno.</w:t>
      </w:r>
      <w:r w:rsidR="005D396B" w:rsidRPr="003458F8">
        <w:rPr>
          <w:sz w:val="25"/>
          <w:szCs w:val="25"/>
        </w:rPr>
        <w:t xml:space="preserve"> Chi disse che aveva provato a scavare nella fossa </w:t>
      </w:r>
      <w:r w:rsidR="00322B84" w:rsidRPr="003458F8">
        <w:rPr>
          <w:sz w:val="25"/>
          <w:szCs w:val="25"/>
        </w:rPr>
        <w:t>delle</w:t>
      </w:r>
      <w:r w:rsidR="005D396B" w:rsidRPr="003458F8">
        <w:rPr>
          <w:sz w:val="25"/>
          <w:szCs w:val="25"/>
        </w:rPr>
        <w:t xml:space="preserve"> </w:t>
      </w:r>
      <w:r w:rsidR="005D396B" w:rsidRPr="003458F8">
        <w:rPr>
          <w:sz w:val="25"/>
          <w:szCs w:val="25"/>
        </w:rPr>
        <w:lastRenderedPageBreak/>
        <w:t>fondamenta lasciando che il muro di teschi gli crollasse addosso è un mentitore. Scesi per più di cinque minuti, seppur nel buio capivo che erano più trenta</w:t>
      </w:r>
      <w:r w:rsidR="002B469D" w:rsidRPr="003458F8">
        <w:rPr>
          <w:sz w:val="25"/>
          <w:szCs w:val="25"/>
        </w:rPr>
        <w:t>,</w:t>
      </w:r>
      <w:r w:rsidR="005D396B" w:rsidRPr="003458F8">
        <w:rPr>
          <w:sz w:val="25"/>
          <w:szCs w:val="25"/>
        </w:rPr>
        <w:t xml:space="preserve"> i metri che mi separavano dalla superficie.</w:t>
      </w:r>
      <w:r w:rsidR="002B469D" w:rsidRPr="003458F8">
        <w:rPr>
          <w:sz w:val="25"/>
          <w:szCs w:val="25"/>
        </w:rPr>
        <w:t xml:space="preserve"> Come dicevo, stavo scendendo una sorta di scala a </w:t>
      </w:r>
      <w:r w:rsidR="00154C9D" w:rsidRPr="003458F8">
        <w:rPr>
          <w:sz w:val="25"/>
          <w:szCs w:val="25"/>
        </w:rPr>
        <w:t>chiocciola</w:t>
      </w:r>
      <w:r w:rsidR="002B469D" w:rsidRPr="003458F8">
        <w:rPr>
          <w:sz w:val="25"/>
          <w:szCs w:val="25"/>
        </w:rPr>
        <w:t xml:space="preserve"> molto stretta e con tantissimi puntini fluorescenti bianchi. Quando toccai uno di quei </w:t>
      </w:r>
      <w:r w:rsidR="00AC57B1" w:rsidRPr="003458F8">
        <w:rPr>
          <w:sz w:val="25"/>
          <w:szCs w:val="25"/>
        </w:rPr>
        <w:t>punti,</w:t>
      </w:r>
      <w:r w:rsidR="00E933C1" w:rsidRPr="003458F8">
        <w:rPr>
          <w:sz w:val="25"/>
          <w:szCs w:val="25"/>
        </w:rPr>
        <w:t xml:space="preserve"> provai una sensazione di amarezza. Erano dei pomelli tondi e lisci come le cartilagini degli ossi ma molto più piccoli, poi pensai al femore dei bambini e la cosa mi sembrò sconvolgent</w:t>
      </w:r>
      <w:r w:rsidR="00E21B57" w:rsidRPr="003458F8">
        <w:rPr>
          <w:sz w:val="25"/>
          <w:szCs w:val="25"/>
        </w:rPr>
        <w:t>e</w:t>
      </w:r>
      <w:r w:rsidR="00E933C1" w:rsidRPr="003458F8">
        <w:rPr>
          <w:sz w:val="25"/>
          <w:szCs w:val="25"/>
        </w:rPr>
        <w:t xml:space="preserve"> ma logica.</w:t>
      </w:r>
      <w:r w:rsidR="00E21B57" w:rsidRPr="003458F8">
        <w:rPr>
          <w:sz w:val="25"/>
          <w:szCs w:val="25"/>
        </w:rPr>
        <w:t xml:space="preserve"> Volli spezzarne uno ma era così ben incastonato che sembrava avessero usato un cemento speciale per fare si che resistesse per </w:t>
      </w:r>
      <w:r w:rsidR="00322B84" w:rsidRPr="003458F8">
        <w:rPr>
          <w:sz w:val="25"/>
          <w:szCs w:val="25"/>
        </w:rPr>
        <w:t>tanto</w:t>
      </w:r>
      <w:r w:rsidR="00E21B57" w:rsidRPr="003458F8">
        <w:rPr>
          <w:sz w:val="25"/>
          <w:szCs w:val="25"/>
        </w:rPr>
        <w:t xml:space="preserve"> tempo </w:t>
      </w:r>
      <w:r w:rsidR="00322B84" w:rsidRPr="003458F8">
        <w:rPr>
          <w:sz w:val="25"/>
          <w:szCs w:val="25"/>
        </w:rPr>
        <w:t>e</w:t>
      </w:r>
      <w:r w:rsidR="00E21B57" w:rsidRPr="003458F8">
        <w:rPr>
          <w:sz w:val="25"/>
          <w:szCs w:val="25"/>
        </w:rPr>
        <w:t xml:space="preserve"> a qualunque forza.</w:t>
      </w:r>
    </w:p>
    <w:p w:rsidR="00714D3B" w:rsidRPr="003458F8" w:rsidRDefault="00714D3B" w:rsidP="002718EF">
      <w:pPr>
        <w:spacing w:before="0" w:beforeAutospacing="0" w:after="0" w:afterAutospacing="0"/>
        <w:contextualSpacing/>
        <w:jc w:val="both"/>
        <w:rPr>
          <w:sz w:val="25"/>
          <w:szCs w:val="25"/>
        </w:rPr>
      </w:pPr>
      <w:r w:rsidRPr="003458F8">
        <w:rPr>
          <w:sz w:val="25"/>
          <w:szCs w:val="25"/>
        </w:rPr>
        <w:t xml:space="preserve">Durante la discesa potevo sentire il vento e l’odore del mare, eppure ero stretto tra due grandi muri di pietra che poco offrivano in luce </w:t>
      </w:r>
      <w:r w:rsidR="00492240" w:rsidRPr="003458F8">
        <w:rPr>
          <w:sz w:val="25"/>
          <w:szCs w:val="25"/>
        </w:rPr>
        <w:t>e</w:t>
      </w:r>
      <w:r w:rsidRPr="003458F8">
        <w:rPr>
          <w:sz w:val="25"/>
          <w:szCs w:val="25"/>
        </w:rPr>
        <w:t xml:space="preserve"> aria.</w:t>
      </w:r>
      <w:r w:rsidR="002E2C71" w:rsidRPr="003458F8">
        <w:rPr>
          <w:sz w:val="25"/>
          <w:szCs w:val="25"/>
        </w:rPr>
        <w:t xml:space="preserve"> Eppure respiravo … eppure non avevo bisogno di luce pe</w:t>
      </w:r>
      <w:r w:rsidR="00322B84" w:rsidRPr="003458F8">
        <w:rPr>
          <w:sz w:val="25"/>
          <w:szCs w:val="25"/>
        </w:rPr>
        <w:t>r trovare sotto il passo</w:t>
      </w:r>
      <w:r w:rsidR="009614DC" w:rsidRPr="003458F8">
        <w:rPr>
          <w:sz w:val="25"/>
          <w:szCs w:val="25"/>
        </w:rPr>
        <w:t>,</w:t>
      </w:r>
      <w:r w:rsidR="00322B84" w:rsidRPr="003458F8">
        <w:rPr>
          <w:sz w:val="25"/>
          <w:szCs w:val="25"/>
        </w:rPr>
        <w:t xml:space="preserve"> un lat</w:t>
      </w:r>
      <w:r w:rsidR="002E2C71" w:rsidRPr="003458F8">
        <w:rPr>
          <w:sz w:val="25"/>
          <w:szCs w:val="25"/>
        </w:rPr>
        <w:t>o gradino.</w:t>
      </w:r>
      <w:r w:rsidR="00FB10DA" w:rsidRPr="003458F8">
        <w:rPr>
          <w:sz w:val="25"/>
          <w:szCs w:val="25"/>
        </w:rPr>
        <w:t xml:space="preserve"> Come ti dicevo quella scala sembrava condurre dritto all’Inferno sebbene non ci fossero </w:t>
      </w:r>
      <w:r w:rsidR="00322B84" w:rsidRPr="003458F8">
        <w:rPr>
          <w:sz w:val="25"/>
          <w:szCs w:val="25"/>
        </w:rPr>
        <w:t>né</w:t>
      </w:r>
      <w:r w:rsidR="00FB10DA" w:rsidRPr="003458F8">
        <w:rPr>
          <w:sz w:val="25"/>
          <w:szCs w:val="25"/>
        </w:rPr>
        <w:t xml:space="preserve"> fantasmi </w:t>
      </w:r>
      <w:r w:rsidR="00322B84" w:rsidRPr="003458F8">
        <w:rPr>
          <w:sz w:val="25"/>
          <w:szCs w:val="25"/>
        </w:rPr>
        <w:t>né</w:t>
      </w:r>
      <w:r w:rsidR="00FB10DA" w:rsidRPr="003458F8">
        <w:rPr>
          <w:sz w:val="25"/>
          <w:szCs w:val="25"/>
        </w:rPr>
        <w:t xml:space="preserve"> altri mostri a condurmi.</w:t>
      </w:r>
    </w:p>
    <w:p w:rsidR="00FB10DA" w:rsidRPr="003458F8" w:rsidRDefault="00FB10DA" w:rsidP="002718EF">
      <w:pPr>
        <w:spacing w:before="0" w:beforeAutospacing="0" w:after="0" w:afterAutospacing="0"/>
        <w:contextualSpacing/>
        <w:jc w:val="both"/>
        <w:rPr>
          <w:sz w:val="25"/>
          <w:szCs w:val="25"/>
        </w:rPr>
      </w:pPr>
      <w:r w:rsidRPr="003458F8">
        <w:rPr>
          <w:sz w:val="25"/>
          <w:szCs w:val="25"/>
        </w:rPr>
        <w:t xml:space="preserve">Arrivai in una specie di stanza che non aveva </w:t>
      </w:r>
      <w:r w:rsidR="00322B84" w:rsidRPr="003458F8">
        <w:rPr>
          <w:sz w:val="25"/>
          <w:szCs w:val="25"/>
        </w:rPr>
        <w:t>alcuno</w:t>
      </w:r>
      <w:r w:rsidRPr="003458F8">
        <w:rPr>
          <w:sz w:val="25"/>
          <w:szCs w:val="25"/>
        </w:rPr>
        <w:t xml:space="preserve"> sbocco e mi sembrò strana tutta quella discesa per non arrivare da alcuna parte. Allora </w:t>
      </w:r>
      <w:r w:rsidR="009B67BB" w:rsidRPr="003458F8">
        <w:rPr>
          <w:sz w:val="25"/>
          <w:szCs w:val="25"/>
        </w:rPr>
        <w:t xml:space="preserve">mi </w:t>
      </w:r>
      <w:r w:rsidRPr="003458F8">
        <w:rPr>
          <w:sz w:val="25"/>
          <w:szCs w:val="25"/>
        </w:rPr>
        <w:t xml:space="preserve">guardai intorno cercando non </w:t>
      </w:r>
      <w:r w:rsidR="009B67BB" w:rsidRPr="003458F8">
        <w:rPr>
          <w:sz w:val="25"/>
          <w:szCs w:val="25"/>
        </w:rPr>
        <w:t>con la vista ma con gli occhi della mente. P</w:t>
      </w:r>
      <w:r w:rsidRPr="003458F8">
        <w:rPr>
          <w:sz w:val="25"/>
          <w:szCs w:val="25"/>
        </w:rPr>
        <w:t xml:space="preserve">ensavo a te </w:t>
      </w:r>
      <w:proofErr w:type="spellStart"/>
      <w:r w:rsidRPr="003458F8">
        <w:rPr>
          <w:sz w:val="25"/>
          <w:szCs w:val="25"/>
        </w:rPr>
        <w:t>Armet</w:t>
      </w:r>
      <w:proofErr w:type="spellEnd"/>
      <w:r w:rsidR="002E31C2" w:rsidRPr="003458F8">
        <w:rPr>
          <w:sz w:val="25"/>
          <w:szCs w:val="25"/>
        </w:rPr>
        <w:t>. A</w:t>
      </w:r>
      <w:r w:rsidR="009B2B66" w:rsidRPr="003458F8">
        <w:rPr>
          <w:sz w:val="25"/>
          <w:szCs w:val="25"/>
        </w:rPr>
        <w:t xml:space="preserve"> cosa </w:t>
      </w:r>
      <w:r w:rsidR="00682699" w:rsidRPr="003458F8">
        <w:rPr>
          <w:sz w:val="25"/>
          <w:szCs w:val="25"/>
        </w:rPr>
        <w:t>avresti fatto</w:t>
      </w:r>
      <w:r w:rsidR="002E31C2" w:rsidRPr="003458F8">
        <w:rPr>
          <w:sz w:val="25"/>
          <w:szCs w:val="25"/>
        </w:rPr>
        <w:t>,</w:t>
      </w:r>
      <w:r w:rsidR="009B2B66" w:rsidRPr="003458F8">
        <w:rPr>
          <w:sz w:val="25"/>
          <w:szCs w:val="25"/>
        </w:rPr>
        <w:t xml:space="preserve"> se ti fosse capitata la stessa situazione</w:t>
      </w:r>
      <w:r w:rsidR="0062416F">
        <w:rPr>
          <w:sz w:val="25"/>
          <w:szCs w:val="25"/>
        </w:rPr>
        <w:t>.</w:t>
      </w:r>
      <w:r w:rsidR="00CC108D">
        <w:rPr>
          <w:sz w:val="25"/>
          <w:szCs w:val="25"/>
        </w:rPr>
        <w:t>”</w:t>
      </w:r>
    </w:p>
    <w:p w:rsidR="00CC108D" w:rsidRDefault="00CC108D" w:rsidP="002718EF">
      <w:pPr>
        <w:spacing w:before="0" w:beforeAutospacing="0" w:after="0" w:afterAutospacing="0"/>
        <w:contextualSpacing/>
        <w:jc w:val="both"/>
        <w:rPr>
          <w:i w:val="0"/>
          <w:sz w:val="25"/>
          <w:szCs w:val="25"/>
        </w:rPr>
      </w:pPr>
    </w:p>
    <w:p w:rsidR="00FB10DA" w:rsidRPr="003458F8" w:rsidRDefault="00FB10DA" w:rsidP="002718EF">
      <w:pPr>
        <w:spacing w:before="0" w:beforeAutospacing="0" w:after="0" w:afterAutospacing="0"/>
        <w:contextualSpacing/>
        <w:jc w:val="both"/>
        <w:rPr>
          <w:sz w:val="25"/>
          <w:szCs w:val="25"/>
        </w:rPr>
      </w:pPr>
      <w:r w:rsidRPr="00121A30">
        <w:rPr>
          <w:i w:val="0"/>
          <w:sz w:val="25"/>
          <w:szCs w:val="25"/>
        </w:rPr>
        <w:t xml:space="preserve">Il mio stupore era </w:t>
      </w:r>
      <w:r w:rsidR="00074B37" w:rsidRPr="00121A30">
        <w:rPr>
          <w:i w:val="0"/>
          <w:sz w:val="25"/>
          <w:szCs w:val="25"/>
        </w:rPr>
        <w:t xml:space="preserve">così </w:t>
      </w:r>
      <w:r w:rsidRPr="00121A30">
        <w:rPr>
          <w:i w:val="0"/>
          <w:sz w:val="25"/>
          <w:szCs w:val="25"/>
        </w:rPr>
        <w:t>evidente che non riuscivo ad aggiungere nemmeno un oh al suo discorso</w:t>
      </w:r>
      <w:r w:rsidRPr="003458F8">
        <w:rPr>
          <w:sz w:val="25"/>
          <w:szCs w:val="25"/>
        </w:rPr>
        <w:t>.</w:t>
      </w:r>
    </w:p>
    <w:p w:rsidR="00BB3B35" w:rsidRPr="003458F8" w:rsidRDefault="00FB10DA" w:rsidP="002718EF">
      <w:pPr>
        <w:spacing w:before="0" w:beforeAutospacing="0" w:after="0" w:afterAutospacing="0"/>
        <w:contextualSpacing/>
        <w:jc w:val="both"/>
        <w:rPr>
          <w:sz w:val="25"/>
          <w:szCs w:val="25"/>
        </w:rPr>
      </w:pPr>
      <w:r w:rsidRPr="003458F8">
        <w:rPr>
          <w:sz w:val="25"/>
          <w:szCs w:val="25"/>
        </w:rPr>
        <w:t>“Comunque</w:t>
      </w:r>
      <w:r w:rsidR="00074B37" w:rsidRPr="003458F8">
        <w:rPr>
          <w:sz w:val="25"/>
          <w:szCs w:val="25"/>
        </w:rPr>
        <w:t>, continuò lui,</w:t>
      </w:r>
      <w:r w:rsidRPr="003458F8">
        <w:rPr>
          <w:sz w:val="25"/>
          <w:szCs w:val="25"/>
        </w:rPr>
        <w:t xml:space="preserve"> usando i palmi sulle pietre trovai una specie di bocca, un vuoto giusto per una mano. La infilai e </w:t>
      </w:r>
      <w:r w:rsidR="00836B94" w:rsidRPr="003458F8">
        <w:rPr>
          <w:sz w:val="25"/>
          <w:szCs w:val="25"/>
        </w:rPr>
        <w:t xml:space="preserve">il passaggio si aprì non di lato ma ancora più in basso e la scala era ancora più </w:t>
      </w:r>
      <w:r w:rsidR="0048083D" w:rsidRPr="003458F8">
        <w:rPr>
          <w:sz w:val="25"/>
          <w:szCs w:val="25"/>
        </w:rPr>
        <w:t>stretta</w:t>
      </w:r>
      <w:r w:rsidR="00B7482D" w:rsidRPr="003458F8">
        <w:rPr>
          <w:sz w:val="25"/>
          <w:szCs w:val="25"/>
        </w:rPr>
        <w:t>,</w:t>
      </w:r>
      <w:r w:rsidR="00836B94" w:rsidRPr="003458F8">
        <w:rPr>
          <w:sz w:val="25"/>
          <w:szCs w:val="25"/>
        </w:rPr>
        <w:t xml:space="preserve"> come se solo un animale di piccola taglia potesse passare.</w:t>
      </w:r>
      <w:r w:rsidR="0048083D" w:rsidRPr="003458F8">
        <w:rPr>
          <w:sz w:val="25"/>
          <w:szCs w:val="25"/>
        </w:rPr>
        <w:t xml:space="preserve"> M’infilai a fatica e cominciai </w:t>
      </w:r>
      <w:r w:rsidR="0039144D" w:rsidRPr="003458F8">
        <w:rPr>
          <w:sz w:val="25"/>
          <w:szCs w:val="25"/>
        </w:rPr>
        <w:t>nuovamente a scendere ma su un lato diverso a quello di prima scendevo trasversalmente come se stessi attraversando l’intera baia per arrivare al mare. Fu proprio così</w:t>
      </w:r>
      <w:r w:rsidR="007735FA" w:rsidRPr="003458F8">
        <w:rPr>
          <w:sz w:val="25"/>
          <w:szCs w:val="25"/>
        </w:rPr>
        <w:t>,</w:t>
      </w:r>
      <w:r w:rsidR="00B7482D" w:rsidRPr="003458F8">
        <w:rPr>
          <w:sz w:val="25"/>
          <w:szCs w:val="25"/>
        </w:rPr>
        <w:t xml:space="preserve"> </w:t>
      </w:r>
      <w:r w:rsidR="0039144D" w:rsidRPr="003458F8">
        <w:rPr>
          <w:sz w:val="25"/>
          <w:szCs w:val="25"/>
        </w:rPr>
        <w:t xml:space="preserve">arrivai in </w:t>
      </w:r>
      <w:r w:rsidR="00B7482D" w:rsidRPr="003458F8">
        <w:rPr>
          <w:sz w:val="25"/>
          <w:szCs w:val="25"/>
        </w:rPr>
        <w:t>un’</w:t>
      </w:r>
      <w:r w:rsidR="0039144D" w:rsidRPr="003458F8">
        <w:rPr>
          <w:sz w:val="25"/>
          <w:szCs w:val="25"/>
        </w:rPr>
        <w:t xml:space="preserve">insenatura della </w:t>
      </w:r>
      <w:r w:rsidR="007F0386" w:rsidRPr="003458F8">
        <w:rPr>
          <w:sz w:val="25"/>
          <w:szCs w:val="25"/>
        </w:rPr>
        <w:t>baia, dove</w:t>
      </w:r>
      <w:r w:rsidR="007735FA" w:rsidRPr="003458F8">
        <w:rPr>
          <w:sz w:val="25"/>
          <w:szCs w:val="25"/>
        </w:rPr>
        <w:t xml:space="preserve"> il mare era l’unico a farla da padrone. La caverna è di sicu</w:t>
      </w:r>
      <w:r w:rsidR="007F0386" w:rsidRPr="003458F8">
        <w:rPr>
          <w:sz w:val="25"/>
          <w:szCs w:val="25"/>
        </w:rPr>
        <w:t>ro una gemella dell’occhio, del D</w:t>
      </w:r>
      <w:r w:rsidR="007735FA" w:rsidRPr="003458F8">
        <w:rPr>
          <w:sz w:val="25"/>
          <w:szCs w:val="25"/>
        </w:rPr>
        <w:t>iavolo che abbiamo in fondo alla baia ma la sua esistenza non</w:t>
      </w:r>
      <w:r w:rsidR="00D63725" w:rsidRPr="003458F8">
        <w:rPr>
          <w:sz w:val="25"/>
          <w:szCs w:val="25"/>
        </w:rPr>
        <w:t xml:space="preserve"> </w:t>
      </w:r>
      <w:r w:rsidR="007735FA" w:rsidRPr="003458F8">
        <w:rPr>
          <w:sz w:val="25"/>
          <w:szCs w:val="25"/>
        </w:rPr>
        <w:t>stata esplorata da alcuno.</w:t>
      </w:r>
    </w:p>
    <w:p w:rsidR="007735FA" w:rsidRDefault="0057790F" w:rsidP="00EB13F1">
      <w:pPr>
        <w:spacing w:before="0" w:beforeAutospacing="0" w:after="0" w:afterAutospacing="0"/>
        <w:contextualSpacing/>
        <w:jc w:val="both"/>
        <w:rPr>
          <w:sz w:val="25"/>
          <w:szCs w:val="25"/>
        </w:rPr>
      </w:pPr>
      <w:r w:rsidRPr="003458F8">
        <w:rPr>
          <w:sz w:val="25"/>
          <w:szCs w:val="25"/>
        </w:rPr>
        <w:t xml:space="preserve">Dove il mare lambiva i miei </w:t>
      </w:r>
      <w:r w:rsidR="00D63725" w:rsidRPr="003458F8">
        <w:rPr>
          <w:sz w:val="25"/>
          <w:szCs w:val="25"/>
        </w:rPr>
        <w:t>piedi,</w:t>
      </w:r>
      <w:r w:rsidRPr="003458F8">
        <w:rPr>
          <w:sz w:val="25"/>
          <w:szCs w:val="25"/>
        </w:rPr>
        <w:t xml:space="preserve"> </w:t>
      </w:r>
      <w:r w:rsidR="00CF5D5C" w:rsidRPr="003458F8">
        <w:rPr>
          <w:sz w:val="25"/>
          <w:szCs w:val="25"/>
        </w:rPr>
        <w:t xml:space="preserve">c’era </w:t>
      </w:r>
      <w:r w:rsidR="00D63725" w:rsidRPr="003458F8">
        <w:rPr>
          <w:sz w:val="25"/>
          <w:szCs w:val="25"/>
        </w:rPr>
        <w:t>uno</w:t>
      </w:r>
      <w:r w:rsidR="00CF5D5C" w:rsidRPr="003458F8">
        <w:rPr>
          <w:sz w:val="25"/>
          <w:szCs w:val="25"/>
        </w:rPr>
        <w:t xml:space="preserve"> scoglio che pensai con stupida ironia fosse un ammasso di spazzatura e pezzi di navi, invece </w:t>
      </w:r>
      <w:proofErr w:type="spellStart"/>
      <w:r w:rsidR="00CF5D5C" w:rsidRPr="003458F8">
        <w:rPr>
          <w:sz w:val="25"/>
          <w:szCs w:val="25"/>
        </w:rPr>
        <w:t>Bird</w:t>
      </w:r>
      <w:proofErr w:type="spellEnd"/>
      <w:r w:rsidR="007F0386" w:rsidRPr="003458F8">
        <w:rPr>
          <w:sz w:val="25"/>
          <w:szCs w:val="25"/>
        </w:rPr>
        <w:t>,</w:t>
      </w:r>
      <w:r w:rsidR="00CF5D5C" w:rsidRPr="003458F8">
        <w:rPr>
          <w:sz w:val="25"/>
          <w:szCs w:val="25"/>
        </w:rPr>
        <w:t xml:space="preserve"> amico mio, era una montagna di scheletri umani che riempiva tutta la baia e serviva da sentiero per qualcuno che </w:t>
      </w:r>
      <w:r w:rsidR="00F722F9" w:rsidRPr="003458F8">
        <w:rPr>
          <w:sz w:val="25"/>
          <w:szCs w:val="25"/>
        </w:rPr>
        <w:t xml:space="preserve">dal mare doveva arrivare ad un altro punto d’approdo … </w:t>
      </w:r>
      <w:proofErr w:type="spellStart"/>
      <w:r w:rsidR="00F722F9" w:rsidRPr="003458F8">
        <w:rPr>
          <w:sz w:val="25"/>
          <w:szCs w:val="25"/>
        </w:rPr>
        <w:t>Bird</w:t>
      </w:r>
      <w:proofErr w:type="spellEnd"/>
      <w:r w:rsidR="00F722F9" w:rsidRPr="003458F8">
        <w:rPr>
          <w:sz w:val="25"/>
          <w:szCs w:val="25"/>
        </w:rPr>
        <w:t xml:space="preserve">, c’è una </w:t>
      </w:r>
      <w:r w:rsidR="00FA098A" w:rsidRPr="003458F8">
        <w:rPr>
          <w:sz w:val="25"/>
          <w:szCs w:val="25"/>
        </w:rPr>
        <w:t>voragine</w:t>
      </w:r>
      <w:r w:rsidR="00F722F9" w:rsidRPr="003458F8">
        <w:rPr>
          <w:sz w:val="25"/>
          <w:szCs w:val="25"/>
        </w:rPr>
        <w:t xml:space="preserve"> a cinquanta metri dallo scalino. Nessuno potrebbe nuotare in </w:t>
      </w:r>
      <w:r w:rsidR="009614DC" w:rsidRPr="003458F8">
        <w:rPr>
          <w:sz w:val="25"/>
          <w:szCs w:val="25"/>
        </w:rPr>
        <w:t>quell’</w:t>
      </w:r>
      <w:r w:rsidR="00F722F9" w:rsidRPr="003458F8">
        <w:rPr>
          <w:sz w:val="25"/>
          <w:szCs w:val="25"/>
        </w:rPr>
        <w:t>oscurità ma son certo che qualcuno o qualcosa ha voluto che io vedessi o meglio che sapessi.</w:t>
      </w:r>
      <w:r w:rsidR="00036E00" w:rsidRPr="003458F8">
        <w:rPr>
          <w:sz w:val="25"/>
          <w:szCs w:val="25"/>
        </w:rPr>
        <w:t xml:space="preserve"> Tornai indietro dalla stessa strada e stavolta non ebbi nemmeno il bisogno di accendere la fiammella dell’accendino. quando arrivai finalmente in superficie fui curioso di ispezionare anche le altre stanze ancora in piedi e chiuse da un soffitto di vegetazione. In due di loro c’erano delle sedie</w:t>
      </w:r>
      <w:r w:rsidR="009B67BB" w:rsidRPr="003458F8">
        <w:rPr>
          <w:sz w:val="25"/>
          <w:szCs w:val="25"/>
        </w:rPr>
        <w:t>,</w:t>
      </w:r>
      <w:r w:rsidR="00036E00" w:rsidRPr="003458F8">
        <w:rPr>
          <w:sz w:val="25"/>
          <w:szCs w:val="25"/>
        </w:rPr>
        <w:t xml:space="preserve"> di legno mirabilmente conservate e di bella fattura, nell’altra stanza invece c’era un letto con una sorta di marchingegno applicato alle sponde. Sembrava una sorta di macchina della tortura, una cosa che serviva per legare piccole o grandi vittime e sotto il </w:t>
      </w:r>
      <w:r w:rsidR="009B67BB" w:rsidRPr="003458F8">
        <w:rPr>
          <w:sz w:val="25"/>
          <w:szCs w:val="25"/>
        </w:rPr>
        <w:t>letto, un</w:t>
      </w:r>
      <w:r w:rsidR="00036E00" w:rsidRPr="003458F8">
        <w:rPr>
          <w:sz w:val="25"/>
          <w:szCs w:val="25"/>
        </w:rPr>
        <w:t xml:space="preserve"> grande buco che scendeva a chissà quanti metri di profondità dove io stesso ho gettato un sasso ed ho sentito l’acqua. Ho subito pensato che dopo la tortura</w:t>
      </w:r>
      <w:r w:rsidR="00B3054A" w:rsidRPr="003458F8">
        <w:rPr>
          <w:sz w:val="25"/>
          <w:szCs w:val="25"/>
        </w:rPr>
        <w:t>,</w:t>
      </w:r>
      <w:r w:rsidR="00036E00" w:rsidRPr="003458F8">
        <w:rPr>
          <w:sz w:val="25"/>
          <w:szCs w:val="25"/>
        </w:rPr>
        <w:t xml:space="preserve"> alcuni di loro finivano in quella </w:t>
      </w:r>
      <w:r w:rsidR="00B3054A" w:rsidRPr="003458F8">
        <w:rPr>
          <w:sz w:val="25"/>
          <w:szCs w:val="25"/>
        </w:rPr>
        <w:t>voragine, dove</w:t>
      </w:r>
      <w:r w:rsidR="00036E00" w:rsidRPr="003458F8">
        <w:rPr>
          <w:sz w:val="25"/>
          <w:szCs w:val="25"/>
        </w:rPr>
        <w:t xml:space="preserve"> ad alcuno è impossibile nuotare.</w:t>
      </w:r>
      <w:r w:rsidR="00074B37" w:rsidRPr="003458F8">
        <w:rPr>
          <w:sz w:val="25"/>
          <w:szCs w:val="25"/>
        </w:rPr>
        <w:t xml:space="preserve"> </w:t>
      </w:r>
      <w:r w:rsidR="00B3054A" w:rsidRPr="003458F8">
        <w:rPr>
          <w:sz w:val="25"/>
          <w:szCs w:val="25"/>
        </w:rPr>
        <w:t>Nella</w:t>
      </w:r>
      <w:r w:rsidR="00074B37" w:rsidRPr="003458F8">
        <w:rPr>
          <w:sz w:val="25"/>
          <w:szCs w:val="25"/>
        </w:rPr>
        <w:t xml:space="preserve"> stanza c’erano dei tessuti mangiucchiati dalle polveri e dalle intemperie, stoffe molto vecchie pire</w:t>
      </w:r>
      <w:r w:rsidR="00B7482D" w:rsidRPr="003458F8">
        <w:rPr>
          <w:sz w:val="25"/>
          <w:szCs w:val="25"/>
        </w:rPr>
        <w:t>,</w:t>
      </w:r>
      <w:r w:rsidR="00074B37" w:rsidRPr="003458F8">
        <w:rPr>
          <w:sz w:val="25"/>
          <w:szCs w:val="25"/>
        </w:rPr>
        <w:t xml:space="preserve"> forse abiti comunque troppo piccoli per capire quale fosse stata la loro natura ed il loro uso. Stavo dimenticando, mentre scendevo la seconda scala, quella più stretta credo di aver sentito un fortissimo squittio, ero troppo occupato ad arrivare in fondo a quella discesa che non mi preoccupai del suono di qualche animale disperato. La sotto dovevano esserci tantissimi topi ma non vidi </w:t>
      </w:r>
      <w:r w:rsidR="007F0386" w:rsidRPr="003458F8">
        <w:rPr>
          <w:sz w:val="25"/>
          <w:szCs w:val="25"/>
        </w:rPr>
        <w:t>né</w:t>
      </w:r>
      <w:r w:rsidR="00074B37" w:rsidRPr="003458F8">
        <w:rPr>
          <w:sz w:val="25"/>
          <w:szCs w:val="25"/>
        </w:rPr>
        <w:t xml:space="preserve"> le loro facce </w:t>
      </w:r>
      <w:r w:rsidR="007F0386" w:rsidRPr="003458F8">
        <w:rPr>
          <w:sz w:val="25"/>
          <w:szCs w:val="25"/>
        </w:rPr>
        <w:t>né</w:t>
      </w:r>
      <w:r w:rsidR="00074B37" w:rsidRPr="003458F8">
        <w:rPr>
          <w:sz w:val="25"/>
          <w:szCs w:val="25"/>
        </w:rPr>
        <w:t xml:space="preserve"> i loro escrementi in giro. Probabilmente quella fortezza doveva avere altre vie di fuga come la botola che avevo trovato sotto il camino.</w:t>
      </w:r>
      <w:r w:rsidR="001F75D9" w:rsidRPr="003458F8">
        <w:rPr>
          <w:sz w:val="25"/>
          <w:szCs w:val="25"/>
        </w:rPr>
        <w:t xml:space="preserve"> Dopo le esplorazioni mi sono trovato il tuo stesso segno, un grosso succhiotto di chissà quale </w:t>
      </w:r>
      <w:r w:rsidR="001F75D9" w:rsidRPr="003458F8">
        <w:rPr>
          <w:sz w:val="25"/>
          <w:szCs w:val="25"/>
        </w:rPr>
        <w:lastRenderedPageBreak/>
        <w:t>fantasma.</w:t>
      </w:r>
      <w:r w:rsidR="00481E99" w:rsidRPr="003458F8">
        <w:rPr>
          <w:sz w:val="25"/>
          <w:szCs w:val="25"/>
        </w:rPr>
        <w:t xml:space="preserve"> La cosa sorprendente e la similitudine fra </w:t>
      </w:r>
      <w:proofErr w:type="spellStart"/>
      <w:r w:rsidR="00481E99" w:rsidRPr="003458F8">
        <w:rPr>
          <w:sz w:val="25"/>
          <w:szCs w:val="25"/>
        </w:rPr>
        <w:t>Ghott</w:t>
      </w:r>
      <w:proofErr w:type="spellEnd"/>
      <w:r w:rsidR="00481E99" w:rsidRPr="003458F8">
        <w:rPr>
          <w:sz w:val="25"/>
          <w:szCs w:val="25"/>
        </w:rPr>
        <w:t xml:space="preserve"> e </w:t>
      </w:r>
      <w:proofErr w:type="spellStart"/>
      <w:r w:rsidR="00481E99" w:rsidRPr="003458F8">
        <w:rPr>
          <w:sz w:val="25"/>
          <w:szCs w:val="25"/>
        </w:rPr>
        <w:t>Goht</w:t>
      </w:r>
      <w:proofErr w:type="spellEnd"/>
      <w:r w:rsidR="00F11BAE" w:rsidRPr="003458F8">
        <w:rPr>
          <w:sz w:val="25"/>
          <w:szCs w:val="25"/>
        </w:rPr>
        <w:t>. C</w:t>
      </w:r>
      <w:r w:rsidR="007F0386" w:rsidRPr="003458F8">
        <w:rPr>
          <w:sz w:val="25"/>
          <w:szCs w:val="25"/>
        </w:rPr>
        <w:t>he siano la stessa persona</w:t>
      </w:r>
      <w:r w:rsidR="00B47DE5">
        <w:rPr>
          <w:sz w:val="25"/>
          <w:szCs w:val="25"/>
        </w:rPr>
        <w:t>?”</w:t>
      </w:r>
    </w:p>
    <w:p w:rsidR="00CC108D" w:rsidRPr="003458F8" w:rsidRDefault="00CC108D" w:rsidP="00EB13F1">
      <w:pPr>
        <w:spacing w:before="0" w:beforeAutospacing="0" w:after="0" w:afterAutospacing="0"/>
        <w:contextualSpacing/>
        <w:jc w:val="both"/>
        <w:rPr>
          <w:sz w:val="25"/>
          <w:szCs w:val="25"/>
        </w:rPr>
      </w:pPr>
    </w:p>
    <w:p w:rsidR="001F75D9" w:rsidRPr="003458F8" w:rsidRDefault="001F75D9" w:rsidP="00EB13F1">
      <w:pPr>
        <w:spacing w:before="0" w:beforeAutospacing="0" w:after="0" w:afterAutospacing="0"/>
        <w:contextualSpacing/>
        <w:jc w:val="both"/>
        <w:rPr>
          <w:i w:val="0"/>
          <w:sz w:val="25"/>
          <w:szCs w:val="25"/>
        </w:rPr>
      </w:pPr>
      <w:r w:rsidRPr="003458F8">
        <w:rPr>
          <w:i w:val="0"/>
          <w:sz w:val="25"/>
          <w:szCs w:val="25"/>
        </w:rPr>
        <w:t xml:space="preserve">Charlie smise il suo racconto e fini col fissare la birra. Io </w:t>
      </w:r>
      <w:r w:rsidR="00B7482D" w:rsidRPr="003458F8">
        <w:rPr>
          <w:i w:val="0"/>
          <w:sz w:val="25"/>
          <w:szCs w:val="25"/>
        </w:rPr>
        <w:t xml:space="preserve">mi </w:t>
      </w:r>
      <w:r w:rsidRPr="003458F8">
        <w:rPr>
          <w:i w:val="0"/>
          <w:sz w:val="25"/>
          <w:szCs w:val="25"/>
        </w:rPr>
        <w:t xml:space="preserve">ero ubriacato solo nel ascoltarlo </w:t>
      </w:r>
      <w:r w:rsidR="00F04C02" w:rsidRPr="003458F8">
        <w:rPr>
          <w:i w:val="0"/>
          <w:sz w:val="25"/>
          <w:szCs w:val="25"/>
        </w:rPr>
        <w:t>e quella faccenda stava assumendo contorni sempre più complicati. Adesso non c’entrava più solo la superstizione ma anche la storia o meglio ancora la mitologia.</w:t>
      </w:r>
    </w:p>
    <w:p w:rsidR="00C45D06" w:rsidRPr="003458F8" w:rsidRDefault="00F04C02" w:rsidP="00EB13F1">
      <w:pPr>
        <w:spacing w:before="0" w:beforeAutospacing="0" w:after="0" w:afterAutospacing="0"/>
        <w:contextualSpacing/>
        <w:jc w:val="both"/>
        <w:rPr>
          <w:i w:val="0"/>
          <w:sz w:val="25"/>
          <w:szCs w:val="25"/>
        </w:rPr>
      </w:pPr>
      <w:r w:rsidRPr="003458F8">
        <w:rPr>
          <w:i w:val="0"/>
          <w:sz w:val="25"/>
          <w:szCs w:val="25"/>
        </w:rPr>
        <w:t>Feci un colpo di telefonarla o a Lucy, la moglie di Charlie dicendole che suo marito era arrivato stanco da una missione e lo avrei fatto riposare qualche minuto prima di accompagnarlo io stesso a casa.</w:t>
      </w:r>
    </w:p>
    <w:p w:rsidR="00C45D06" w:rsidRPr="003458F8" w:rsidRDefault="00C45D06" w:rsidP="00EB13F1">
      <w:pPr>
        <w:spacing w:before="0" w:beforeAutospacing="0" w:after="0" w:afterAutospacing="0"/>
        <w:contextualSpacing/>
        <w:jc w:val="both"/>
        <w:rPr>
          <w:i w:val="0"/>
          <w:sz w:val="25"/>
          <w:szCs w:val="25"/>
        </w:rPr>
      </w:pPr>
      <w:r w:rsidRPr="003458F8">
        <w:rPr>
          <w:i w:val="0"/>
          <w:sz w:val="25"/>
          <w:szCs w:val="25"/>
        </w:rPr>
        <w:t>La mia idea fu proprio buona perché Charlie si era addormentato sul tavolo della cucina. Io approfittai per mettere sul pavimento della sala tutti gli incartamenti dei due scatoloni.</w:t>
      </w:r>
    </w:p>
    <w:p w:rsidR="00920254" w:rsidRPr="003458F8" w:rsidRDefault="00920254" w:rsidP="00EB13F1">
      <w:pPr>
        <w:spacing w:before="0" w:beforeAutospacing="0" w:after="0" w:afterAutospacing="0"/>
        <w:contextualSpacing/>
        <w:jc w:val="both"/>
        <w:rPr>
          <w:i w:val="0"/>
          <w:sz w:val="25"/>
          <w:szCs w:val="25"/>
        </w:rPr>
      </w:pPr>
      <w:r w:rsidRPr="003458F8">
        <w:rPr>
          <w:i w:val="0"/>
          <w:sz w:val="25"/>
          <w:szCs w:val="25"/>
        </w:rPr>
        <w:t>Sentivo come una sorta di pressione alla base del cranio come se un pensiero costante ma indecifrabile mi perforasse le meningi.</w:t>
      </w:r>
    </w:p>
    <w:p w:rsidR="00920254" w:rsidRPr="003458F8" w:rsidRDefault="00920254" w:rsidP="00EB13F1">
      <w:pPr>
        <w:spacing w:before="0" w:beforeAutospacing="0" w:after="0" w:afterAutospacing="0"/>
        <w:contextualSpacing/>
        <w:jc w:val="both"/>
        <w:rPr>
          <w:i w:val="0"/>
          <w:sz w:val="25"/>
          <w:szCs w:val="25"/>
        </w:rPr>
      </w:pPr>
      <w:r w:rsidRPr="003458F8">
        <w:rPr>
          <w:i w:val="0"/>
          <w:sz w:val="25"/>
          <w:szCs w:val="25"/>
        </w:rPr>
        <w:t xml:space="preserve">Avevo voglia di capire il perché stavano succedendo certe cose e perché proprio a me. </w:t>
      </w:r>
    </w:p>
    <w:p w:rsidR="00920254" w:rsidRPr="003458F8" w:rsidRDefault="00920254" w:rsidP="00EB13F1">
      <w:pPr>
        <w:spacing w:before="0" w:beforeAutospacing="0" w:after="0" w:afterAutospacing="0"/>
        <w:contextualSpacing/>
        <w:jc w:val="both"/>
        <w:rPr>
          <w:i w:val="0"/>
          <w:sz w:val="25"/>
          <w:szCs w:val="25"/>
        </w:rPr>
      </w:pPr>
      <w:r w:rsidRPr="003458F8">
        <w:rPr>
          <w:i w:val="0"/>
          <w:sz w:val="25"/>
          <w:szCs w:val="25"/>
        </w:rPr>
        <w:t>I miei genitori erano stati gente semplice, mio padre un pescatore e mia madre una sarta, mio nonno era stato un medico ma da quanto ricordo era morto molto giovane lasciando mia nonna vedova e con parecchi figli.</w:t>
      </w:r>
    </w:p>
    <w:p w:rsidR="00920254" w:rsidRPr="003458F8" w:rsidRDefault="008577B1" w:rsidP="00EB13F1">
      <w:pPr>
        <w:spacing w:before="0" w:beforeAutospacing="0" w:after="0" w:afterAutospacing="0"/>
        <w:contextualSpacing/>
        <w:jc w:val="both"/>
        <w:rPr>
          <w:i w:val="0"/>
          <w:sz w:val="25"/>
          <w:szCs w:val="25"/>
        </w:rPr>
      </w:pPr>
      <w:r w:rsidRPr="003458F8">
        <w:rPr>
          <w:i w:val="0"/>
          <w:sz w:val="25"/>
          <w:szCs w:val="25"/>
        </w:rPr>
        <w:t xml:space="preserve">Dovevo leggere e rileggere meglio ogni articolo di giornale </w:t>
      </w:r>
      <w:r w:rsidR="00B3054A" w:rsidRPr="003458F8">
        <w:rPr>
          <w:i w:val="0"/>
          <w:sz w:val="25"/>
          <w:szCs w:val="25"/>
        </w:rPr>
        <w:t>e</w:t>
      </w:r>
      <w:r w:rsidRPr="003458F8">
        <w:rPr>
          <w:i w:val="0"/>
          <w:sz w:val="25"/>
          <w:szCs w:val="25"/>
        </w:rPr>
        <w:t xml:space="preserve"> ogni foglio</w:t>
      </w:r>
      <w:r w:rsidR="00B7482D" w:rsidRPr="003458F8">
        <w:rPr>
          <w:i w:val="0"/>
          <w:sz w:val="25"/>
          <w:szCs w:val="25"/>
        </w:rPr>
        <w:t xml:space="preserve"> </w:t>
      </w:r>
      <w:r w:rsidRPr="003458F8">
        <w:rPr>
          <w:i w:val="0"/>
          <w:sz w:val="25"/>
          <w:szCs w:val="25"/>
        </w:rPr>
        <w:t>che</w:t>
      </w:r>
      <w:r w:rsidR="00C42CEF" w:rsidRPr="003458F8">
        <w:rPr>
          <w:i w:val="0"/>
          <w:sz w:val="25"/>
          <w:szCs w:val="25"/>
        </w:rPr>
        <w:t xml:space="preserve"> a primo impatto</w:t>
      </w:r>
      <w:r w:rsidR="007F0386" w:rsidRPr="003458F8">
        <w:rPr>
          <w:i w:val="0"/>
          <w:sz w:val="25"/>
          <w:szCs w:val="25"/>
        </w:rPr>
        <w:t xml:space="preserve"> </w:t>
      </w:r>
      <w:r w:rsidR="00C42CEF" w:rsidRPr="003458F8">
        <w:rPr>
          <w:i w:val="0"/>
          <w:sz w:val="25"/>
          <w:szCs w:val="25"/>
        </w:rPr>
        <w:t>poteva sembrare senza senso.</w:t>
      </w:r>
    </w:p>
    <w:p w:rsidR="004C1E8C" w:rsidRPr="003458F8" w:rsidRDefault="004C1E8C" w:rsidP="00EB13F1">
      <w:pPr>
        <w:spacing w:before="0" w:beforeAutospacing="0" w:after="0" w:afterAutospacing="0"/>
        <w:contextualSpacing/>
        <w:jc w:val="both"/>
        <w:rPr>
          <w:i w:val="0"/>
          <w:sz w:val="25"/>
          <w:szCs w:val="25"/>
        </w:rPr>
      </w:pPr>
      <w:r w:rsidRPr="003458F8">
        <w:rPr>
          <w:i w:val="0"/>
          <w:sz w:val="25"/>
          <w:szCs w:val="25"/>
        </w:rPr>
        <w:t xml:space="preserve">Presi un foglio bianco </w:t>
      </w:r>
      <w:r w:rsidR="00B3054A" w:rsidRPr="003458F8">
        <w:rPr>
          <w:i w:val="0"/>
          <w:sz w:val="25"/>
          <w:szCs w:val="25"/>
        </w:rPr>
        <w:t>e</w:t>
      </w:r>
      <w:r w:rsidRPr="003458F8">
        <w:rPr>
          <w:i w:val="0"/>
          <w:sz w:val="25"/>
          <w:szCs w:val="25"/>
        </w:rPr>
        <w:t xml:space="preserve"> una matita e comincia a scrivere nell’ordine con cui erano accaduti, tutti gli strani eventi delle ultime due settimane.</w:t>
      </w:r>
    </w:p>
    <w:p w:rsidR="007E54C2" w:rsidRPr="003458F8" w:rsidRDefault="007E54C2" w:rsidP="00EB13F1">
      <w:pPr>
        <w:spacing w:before="0" w:beforeAutospacing="0" w:after="0" w:afterAutospacing="0"/>
        <w:contextualSpacing/>
        <w:jc w:val="both"/>
        <w:rPr>
          <w:i w:val="0"/>
          <w:sz w:val="25"/>
          <w:szCs w:val="25"/>
        </w:rPr>
      </w:pPr>
    </w:p>
    <w:p w:rsidR="007E54C2" w:rsidRPr="003458F8" w:rsidRDefault="00EB13F1" w:rsidP="007E54C2">
      <w:pPr>
        <w:spacing w:before="0" w:beforeAutospacing="0" w:after="0" w:afterAutospacing="0"/>
        <w:contextualSpacing/>
        <w:jc w:val="both"/>
        <w:rPr>
          <w:i w:val="0"/>
          <w:sz w:val="25"/>
          <w:szCs w:val="25"/>
        </w:rPr>
      </w:pPr>
      <w:r w:rsidRPr="003458F8">
        <w:rPr>
          <w:i w:val="0"/>
          <w:sz w:val="25"/>
          <w:szCs w:val="25"/>
        </w:rPr>
        <w:t xml:space="preserve">. </w:t>
      </w:r>
      <w:r w:rsidR="004C1E8C" w:rsidRPr="003458F8">
        <w:rPr>
          <w:i w:val="0"/>
          <w:sz w:val="25"/>
          <w:szCs w:val="25"/>
        </w:rPr>
        <w:t>La scomparsa del</w:t>
      </w:r>
      <w:r w:rsidR="00730F0D" w:rsidRPr="003458F8">
        <w:rPr>
          <w:i w:val="0"/>
          <w:sz w:val="25"/>
          <w:szCs w:val="25"/>
        </w:rPr>
        <w:t xml:space="preserve"> </w:t>
      </w:r>
      <w:proofErr w:type="spellStart"/>
      <w:r w:rsidR="00730F0D" w:rsidRPr="003458F8">
        <w:rPr>
          <w:i w:val="0"/>
          <w:sz w:val="25"/>
          <w:szCs w:val="25"/>
        </w:rPr>
        <w:t>Dolphin</w:t>
      </w:r>
      <w:proofErr w:type="spellEnd"/>
      <w:r w:rsidR="00730F0D" w:rsidRPr="003458F8">
        <w:rPr>
          <w:i w:val="0"/>
          <w:sz w:val="25"/>
          <w:szCs w:val="25"/>
        </w:rPr>
        <w:t>.</w:t>
      </w:r>
    </w:p>
    <w:p w:rsidR="00730F0D" w:rsidRPr="003458F8" w:rsidRDefault="00EB13F1" w:rsidP="00EB13F1">
      <w:pPr>
        <w:spacing w:before="0" w:beforeAutospacing="0" w:after="0" w:afterAutospacing="0"/>
        <w:contextualSpacing/>
        <w:jc w:val="both"/>
        <w:rPr>
          <w:i w:val="0"/>
          <w:sz w:val="25"/>
          <w:szCs w:val="25"/>
        </w:rPr>
      </w:pPr>
      <w:r w:rsidRPr="003458F8">
        <w:rPr>
          <w:i w:val="0"/>
          <w:sz w:val="25"/>
          <w:szCs w:val="25"/>
        </w:rPr>
        <w:t xml:space="preserve">. </w:t>
      </w:r>
      <w:r w:rsidR="00730F0D" w:rsidRPr="003458F8">
        <w:rPr>
          <w:i w:val="0"/>
          <w:sz w:val="25"/>
          <w:szCs w:val="25"/>
        </w:rPr>
        <w:t>L’arrivo dei pacchi.</w:t>
      </w:r>
    </w:p>
    <w:p w:rsidR="00730F0D" w:rsidRPr="003458F8" w:rsidRDefault="00EB13F1" w:rsidP="00EB13F1">
      <w:pPr>
        <w:spacing w:before="0" w:beforeAutospacing="0" w:after="0" w:afterAutospacing="0"/>
        <w:contextualSpacing/>
        <w:jc w:val="both"/>
        <w:rPr>
          <w:i w:val="0"/>
          <w:sz w:val="25"/>
          <w:szCs w:val="25"/>
        </w:rPr>
      </w:pPr>
      <w:r w:rsidRPr="003458F8">
        <w:rPr>
          <w:i w:val="0"/>
          <w:sz w:val="25"/>
          <w:szCs w:val="25"/>
        </w:rPr>
        <w:t xml:space="preserve">. </w:t>
      </w:r>
      <w:r w:rsidR="00730F0D" w:rsidRPr="003458F8">
        <w:rPr>
          <w:i w:val="0"/>
          <w:sz w:val="25"/>
          <w:szCs w:val="25"/>
        </w:rPr>
        <w:t>Il fantasma di Conrad.</w:t>
      </w:r>
    </w:p>
    <w:p w:rsidR="00730F0D" w:rsidRPr="003458F8" w:rsidRDefault="00EB13F1" w:rsidP="00EB13F1">
      <w:pPr>
        <w:spacing w:before="0" w:beforeAutospacing="0" w:after="0" w:afterAutospacing="0"/>
        <w:contextualSpacing/>
        <w:jc w:val="both"/>
        <w:rPr>
          <w:i w:val="0"/>
          <w:sz w:val="25"/>
          <w:szCs w:val="25"/>
        </w:rPr>
      </w:pPr>
      <w:r w:rsidRPr="003458F8">
        <w:rPr>
          <w:i w:val="0"/>
          <w:sz w:val="25"/>
          <w:szCs w:val="25"/>
        </w:rPr>
        <w:t xml:space="preserve">. </w:t>
      </w:r>
      <w:r w:rsidR="00730F0D" w:rsidRPr="003458F8">
        <w:rPr>
          <w:i w:val="0"/>
          <w:sz w:val="25"/>
          <w:szCs w:val="25"/>
        </w:rPr>
        <w:t>Le presenze in casa mia e la ferita.</w:t>
      </w:r>
    </w:p>
    <w:p w:rsidR="004C1E8C" w:rsidRPr="003458F8" w:rsidRDefault="00EB13F1" w:rsidP="00EB13F1">
      <w:pPr>
        <w:spacing w:before="0" w:beforeAutospacing="0" w:after="0" w:afterAutospacing="0"/>
        <w:contextualSpacing/>
        <w:jc w:val="both"/>
        <w:rPr>
          <w:i w:val="0"/>
          <w:sz w:val="25"/>
          <w:szCs w:val="25"/>
        </w:rPr>
      </w:pPr>
      <w:r w:rsidRPr="003458F8">
        <w:rPr>
          <w:i w:val="0"/>
          <w:sz w:val="25"/>
          <w:szCs w:val="25"/>
        </w:rPr>
        <w:t xml:space="preserve">. </w:t>
      </w:r>
      <w:r w:rsidR="00730F0D" w:rsidRPr="003458F8">
        <w:rPr>
          <w:i w:val="0"/>
          <w:sz w:val="25"/>
          <w:szCs w:val="25"/>
        </w:rPr>
        <w:t xml:space="preserve">La scomparsa di Mary </w:t>
      </w:r>
      <w:proofErr w:type="spellStart"/>
      <w:r w:rsidR="00730F0D" w:rsidRPr="003458F8">
        <w:rPr>
          <w:i w:val="0"/>
          <w:sz w:val="25"/>
          <w:szCs w:val="25"/>
        </w:rPr>
        <w:t>Ann</w:t>
      </w:r>
      <w:proofErr w:type="spellEnd"/>
      <w:r w:rsidR="00730F0D" w:rsidRPr="003458F8">
        <w:rPr>
          <w:i w:val="0"/>
          <w:sz w:val="25"/>
          <w:szCs w:val="25"/>
        </w:rPr>
        <w:t>.</w:t>
      </w:r>
    </w:p>
    <w:p w:rsidR="00730F0D" w:rsidRPr="003458F8" w:rsidRDefault="00EB13F1" w:rsidP="00EB13F1">
      <w:pPr>
        <w:spacing w:before="0" w:beforeAutospacing="0" w:after="0" w:afterAutospacing="0"/>
        <w:contextualSpacing/>
        <w:jc w:val="both"/>
        <w:rPr>
          <w:i w:val="0"/>
          <w:sz w:val="25"/>
          <w:szCs w:val="25"/>
        </w:rPr>
      </w:pPr>
      <w:r w:rsidRPr="003458F8">
        <w:rPr>
          <w:i w:val="0"/>
          <w:sz w:val="25"/>
          <w:szCs w:val="25"/>
        </w:rPr>
        <w:t xml:space="preserve">. </w:t>
      </w:r>
      <w:r w:rsidR="00730F0D" w:rsidRPr="003458F8">
        <w:rPr>
          <w:i w:val="0"/>
          <w:sz w:val="25"/>
          <w:szCs w:val="25"/>
        </w:rPr>
        <w:t>L’arrivo di Charlie.</w:t>
      </w:r>
    </w:p>
    <w:p w:rsidR="007E54C2" w:rsidRPr="003458F8" w:rsidRDefault="00EB13F1" w:rsidP="00EB13F1">
      <w:pPr>
        <w:spacing w:before="0" w:beforeAutospacing="0" w:after="0" w:afterAutospacing="0"/>
        <w:contextualSpacing/>
        <w:jc w:val="both"/>
        <w:rPr>
          <w:i w:val="0"/>
          <w:sz w:val="25"/>
          <w:szCs w:val="25"/>
        </w:rPr>
      </w:pPr>
      <w:r w:rsidRPr="003458F8">
        <w:rPr>
          <w:i w:val="0"/>
          <w:sz w:val="25"/>
          <w:szCs w:val="25"/>
        </w:rPr>
        <w:t xml:space="preserve">. </w:t>
      </w:r>
      <w:r w:rsidR="00730F0D" w:rsidRPr="003458F8">
        <w:rPr>
          <w:i w:val="0"/>
          <w:sz w:val="25"/>
          <w:szCs w:val="25"/>
        </w:rPr>
        <w:t>La scoperta di Charlie</w:t>
      </w:r>
      <w:r w:rsidR="009B0949" w:rsidRPr="003458F8">
        <w:rPr>
          <w:i w:val="0"/>
          <w:sz w:val="25"/>
          <w:szCs w:val="25"/>
        </w:rPr>
        <w:t xml:space="preserve"> …. I topi.</w:t>
      </w:r>
    </w:p>
    <w:p w:rsidR="00EB13F1" w:rsidRPr="003458F8" w:rsidRDefault="00EB13F1" w:rsidP="00EB13F1">
      <w:pPr>
        <w:spacing w:before="0" w:beforeAutospacing="0" w:after="0" w:afterAutospacing="0"/>
        <w:contextualSpacing/>
        <w:jc w:val="both"/>
        <w:rPr>
          <w:i w:val="0"/>
          <w:sz w:val="25"/>
          <w:szCs w:val="25"/>
        </w:rPr>
      </w:pPr>
    </w:p>
    <w:p w:rsidR="002F7906" w:rsidRPr="003458F8" w:rsidRDefault="00EB13F1" w:rsidP="00EB13F1">
      <w:pPr>
        <w:spacing w:before="0" w:beforeAutospacing="0" w:after="0" w:afterAutospacing="0"/>
        <w:contextualSpacing/>
        <w:jc w:val="both"/>
        <w:rPr>
          <w:i w:val="0"/>
          <w:sz w:val="25"/>
          <w:szCs w:val="25"/>
        </w:rPr>
      </w:pPr>
      <w:r w:rsidRPr="003458F8">
        <w:rPr>
          <w:i w:val="0"/>
          <w:sz w:val="25"/>
          <w:szCs w:val="25"/>
        </w:rPr>
        <w:t xml:space="preserve">Guardavo con mia sorpresa quello strano elenco, cercando di trovare un nesso tra i vari argomenti. Charlie sembrava dormire come un bambino felice </w:t>
      </w:r>
      <w:r w:rsidR="00B3054A" w:rsidRPr="003458F8">
        <w:rPr>
          <w:i w:val="0"/>
          <w:sz w:val="25"/>
          <w:szCs w:val="25"/>
        </w:rPr>
        <w:t>cui</w:t>
      </w:r>
      <w:r w:rsidRPr="003458F8">
        <w:rPr>
          <w:i w:val="0"/>
          <w:sz w:val="25"/>
          <w:szCs w:val="25"/>
        </w:rPr>
        <w:t xml:space="preserve"> e non mi sembrava il momento giusto di svegliarlo; ero certo che </w:t>
      </w:r>
      <w:r w:rsidR="00B7482D" w:rsidRPr="003458F8">
        <w:rPr>
          <w:i w:val="0"/>
          <w:sz w:val="25"/>
          <w:szCs w:val="25"/>
        </w:rPr>
        <w:t>quell’</w:t>
      </w:r>
      <w:r w:rsidRPr="003458F8">
        <w:rPr>
          <w:i w:val="0"/>
          <w:sz w:val="25"/>
          <w:szCs w:val="25"/>
        </w:rPr>
        <w:t>uomo</w:t>
      </w:r>
      <w:r w:rsidR="00042F30" w:rsidRPr="003458F8">
        <w:rPr>
          <w:i w:val="0"/>
          <w:sz w:val="25"/>
          <w:szCs w:val="25"/>
        </w:rPr>
        <w:t xml:space="preserve"> </w:t>
      </w:r>
      <w:r w:rsidRPr="003458F8">
        <w:rPr>
          <w:i w:val="0"/>
          <w:sz w:val="25"/>
          <w:szCs w:val="25"/>
        </w:rPr>
        <w:t>non dormiva da parecchio tempo e quella era la prima volta che forse sentendosi al sicuro abbandonò ogni difesa per un sano sonno.</w:t>
      </w:r>
    </w:p>
    <w:p w:rsidR="00AE457D" w:rsidRPr="003458F8" w:rsidRDefault="000A0C5C" w:rsidP="00EB13F1">
      <w:pPr>
        <w:spacing w:before="0" w:beforeAutospacing="0" w:after="0" w:afterAutospacing="0"/>
        <w:contextualSpacing/>
        <w:jc w:val="both"/>
        <w:rPr>
          <w:i w:val="0"/>
          <w:sz w:val="25"/>
          <w:szCs w:val="25"/>
        </w:rPr>
      </w:pPr>
      <w:r w:rsidRPr="003458F8">
        <w:rPr>
          <w:i w:val="0"/>
          <w:sz w:val="25"/>
          <w:szCs w:val="25"/>
        </w:rPr>
        <w:t xml:space="preserve">Avevo appena liberato dal peso della carta gli scatoloni che Cassius </w:t>
      </w:r>
      <w:r w:rsidR="00047B2C" w:rsidRPr="003458F8">
        <w:rPr>
          <w:i w:val="0"/>
          <w:sz w:val="25"/>
          <w:szCs w:val="25"/>
        </w:rPr>
        <w:t xml:space="preserve">veniva </w:t>
      </w:r>
      <w:r w:rsidR="00042F30" w:rsidRPr="003458F8">
        <w:rPr>
          <w:i w:val="0"/>
          <w:sz w:val="25"/>
          <w:szCs w:val="25"/>
        </w:rPr>
        <w:t xml:space="preserve">ogni </w:t>
      </w:r>
      <w:r w:rsidR="00047B2C" w:rsidRPr="003458F8">
        <w:rPr>
          <w:i w:val="0"/>
          <w:sz w:val="25"/>
          <w:szCs w:val="25"/>
        </w:rPr>
        <w:t>tanto</w:t>
      </w:r>
      <w:r w:rsidR="00E2433A" w:rsidRPr="003458F8">
        <w:rPr>
          <w:i w:val="0"/>
          <w:sz w:val="25"/>
          <w:szCs w:val="25"/>
        </w:rPr>
        <w:t>,</w:t>
      </w:r>
      <w:r w:rsidR="00047B2C" w:rsidRPr="003458F8">
        <w:rPr>
          <w:i w:val="0"/>
          <w:sz w:val="25"/>
          <w:szCs w:val="25"/>
        </w:rPr>
        <w:t xml:space="preserve"> ad annusare.</w:t>
      </w:r>
    </w:p>
    <w:p w:rsidR="00AE457D" w:rsidRPr="003458F8" w:rsidRDefault="00AE457D" w:rsidP="00EB13F1">
      <w:pPr>
        <w:spacing w:before="0" w:beforeAutospacing="0" w:after="0" w:afterAutospacing="0"/>
        <w:contextualSpacing/>
        <w:jc w:val="both"/>
        <w:rPr>
          <w:i w:val="0"/>
          <w:sz w:val="25"/>
          <w:szCs w:val="25"/>
        </w:rPr>
      </w:pPr>
      <w:r w:rsidRPr="003458F8">
        <w:rPr>
          <w:i w:val="0"/>
          <w:sz w:val="25"/>
          <w:szCs w:val="25"/>
        </w:rPr>
        <w:t xml:space="preserve">I documenti </w:t>
      </w:r>
      <w:r w:rsidR="00B3054A" w:rsidRPr="003458F8">
        <w:rPr>
          <w:i w:val="0"/>
          <w:sz w:val="25"/>
          <w:szCs w:val="25"/>
        </w:rPr>
        <w:t>del primo scatolone</w:t>
      </w:r>
      <w:r w:rsidRPr="003458F8">
        <w:rPr>
          <w:i w:val="0"/>
          <w:sz w:val="25"/>
          <w:szCs w:val="25"/>
        </w:rPr>
        <w:t xml:space="preserve"> mi sembravano meno interessanti del secondo ad eccezione </w:t>
      </w:r>
      <w:r w:rsidR="00B3054A" w:rsidRPr="003458F8">
        <w:rPr>
          <w:i w:val="0"/>
          <w:sz w:val="25"/>
          <w:szCs w:val="25"/>
        </w:rPr>
        <w:t>dell’</w:t>
      </w:r>
      <w:r w:rsidRPr="003458F8">
        <w:rPr>
          <w:i w:val="0"/>
          <w:sz w:val="25"/>
          <w:szCs w:val="25"/>
        </w:rPr>
        <w:t xml:space="preserve">articolo sulla </w:t>
      </w:r>
      <w:proofErr w:type="spellStart"/>
      <w:r w:rsidRPr="003458F8">
        <w:rPr>
          <w:i w:val="0"/>
          <w:sz w:val="25"/>
          <w:szCs w:val="25"/>
        </w:rPr>
        <w:t>Margueta</w:t>
      </w:r>
      <w:proofErr w:type="spellEnd"/>
      <w:r w:rsidRPr="003458F8">
        <w:rPr>
          <w:i w:val="0"/>
          <w:sz w:val="25"/>
          <w:szCs w:val="25"/>
        </w:rPr>
        <w:t>.</w:t>
      </w:r>
      <w:r w:rsidR="00C253B5" w:rsidRPr="003458F8">
        <w:rPr>
          <w:i w:val="0"/>
          <w:sz w:val="25"/>
          <w:szCs w:val="25"/>
        </w:rPr>
        <w:t xml:space="preserve"> Stranissima vicenda la sua,</w:t>
      </w:r>
      <w:r w:rsidR="00613E59" w:rsidRPr="003458F8">
        <w:rPr>
          <w:i w:val="0"/>
          <w:sz w:val="25"/>
          <w:szCs w:val="25"/>
        </w:rPr>
        <w:t xml:space="preserve"> la</w:t>
      </w:r>
      <w:r w:rsidR="00C253B5" w:rsidRPr="003458F8">
        <w:rPr>
          <w:i w:val="0"/>
          <w:sz w:val="25"/>
          <w:szCs w:val="25"/>
        </w:rPr>
        <w:t xml:space="preserve"> barca</w:t>
      </w:r>
      <w:r w:rsidR="00613E59" w:rsidRPr="003458F8">
        <w:rPr>
          <w:i w:val="0"/>
          <w:sz w:val="25"/>
          <w:szCs w:val="25"/>
        </w:rPr>
        <w:t xml:space="preserve"> era</w:t>
      </w:r>
      <w:r w:rsidR="00C253B5" w:rsidRPr="003458F8">
        <w:rPr>
          <w:i w:val="0"/>
          <w:sz w:val="25"/>
          <w:szCs w:val="25"/>
        </w:rPr>
        <w:t xml:space="preserve"> tornata al porto perfettamente funzionante ma senza l’ombra di un’anima. Dentro c’erano torsoli di mele ovunque </w:t>
      </w:r>
      <w:r w:rsidR="00613E59" w:rsidRPr="003458F8">
        <w:rPr>
          <w:i w:val="0"/>
          <w:sz w:val="25"/>
          <w:szCs w:val="25"/>
        </w:rPr>
        <w:t>e</w:t>
      </w:r>
      <w:r w:rsidR="00C253B5" w:rsidRPr="003458F8">
        <w:rPr>
          <w:i w:val="0"/>
          <w:sz w:val="25"/>
          <w:szCs w:val="25"/>
        </w:rPr>
        <w:t xml:space="preserve"> una pentola piena di una zuppa ch</w:t>
      </w:r>
      <w:r w:rsidR="00990BD1" w:rsidRPr="003458F8">
        <w:rPr>
          <w:i w:val="0"/>
          <w:sz w:val="25"/>
          <w:szCs w:val="25"/>
        </w:rPr>
        <w:t>e aveva fatto muffa. Nelle cabine i l</w:t>
      </w:r>
      <w:r w:rsidR="007B4850" w:rsidRPr="003458F8">
        <w:rPr>
          <w:i w:val="0"/>
          <w:sz w:val="25"/>
          <w:szCs w:val="25"/>
        </w:rPr>
        <w:t>etti erano tutti quanti bagnati. Ovunque una marea di vestiti che galleggiavano come se fossero stati usati come scendiletto.</w:t>
      </w:r>
    </w:p>
    <w:p w:rsidR="007B4850" w:rsidRPr="003458F8" w:rsidRDefault="007B4850" w:rsidP="00EB13F1">
      <w:pPr>
        <w:spacing w:before="0" w:beforeAutospacing="0" w:after="0" w:afterAutospacing="0"/>
        <w:contextualSpacing/>
        <w:jc w:val="both"/>
        <w:rPr>
          <w:i w:val="0"/>
          <w:sz w:val="25"/>
          <w:szCs w:val="25"/>
        </w:rPr>
      </w:pPr>
      <w:r w:rsidRPr="003458F8">
        <w:rPr>
          <w:i w:val="0"/>
          <w:sz w:val="25"/>
          <w:szCs w:val="25"/>
        </w:rPr>
        <w:t>Di effetti personali, borse, libri, quaderni, spazzole o telefonini, nemmeno uno. Era arrivata come nave fantasma celando l’identità di quelli che l’avevano usata pochi</w:t>
      </w:r>
      <w:r w:rsidR="00F567B5" w:rsidRPr="003458F8">
        <w:rPr>
          <w:i w:val="0"/>
          <w:sz w:val="25"/>
          <w:szCs w:val="25"/>
        </w:rPr>
        <w:t xml:space="preserve"> giorni prima della sparizione e la cosa spaventosa che era entrata nel porto senza l’impostazione del pilota automatico e senza una direzione di bordo la domanda che mi sorgeva chi aveva fatto per lei le manovre di rientro?</w:t>
      </w:r>
    </w:p>
    <w:p w:rsidR="001A1AD1" w:rsidRPr="003458F8" w:rsidRDefault="001A1AD1" w:rsidP="00EB13F1">
      <w:pPr>
        <w:spacing w:before="0" w:beforeAutospacing="0" w:after="0" w:afterAutospacing="0"/>
        <w:contextualSpacing/>
        <w:jc w:val="both"/>
        <w:rPr>
          <w:i w:val="0"/>
          <w:sz w:val="25"/>
          <w:szCs w:val="25"/>
        </w:rPr>
      </w:pPr>
      <w:r w:rsidRPr="003458F8">
        <w:rPr>
          <w:i w:val="0"/>
          <w:sz w:val="25"/>
          <w:szCs w:val="25"/>
        </w:rPr>
        <w:lastRenderedPageBreak/>
        <w:t>La plastica alla finestra mi rendeva nervoso e insicuro.</w:t>
      </w:r>
      <w:r w:rsidR="00B1035C" w:rsidRPr="003458F8">
        <w:rPr>
          <w:i w:val="0"/>
          <w:sz w:val="25"/>
          <w:szCs w:val="25"/>
        </w:rPr>
        <w:t xml:space="preserve"> Scrissi due righe su un altro foglietto e lo misi sul tavolo, il mio stanco amico al suo risveglio avrebbe scelto se aspettarmi o se raggiungermi nel posto dove avrei passato il resto della giornata.</w:t>
      </w:r>
    </w:p>
    <w:p w:rsidR="0018212E" w:rsidRPr="003458F8" w:rsidRDefault="0018212E" w:rsidP="00EB13F1">
      <w:pPr>
        <w:spacing w:before="0" w:beforeAutospacing="0" w:after="0" w:afterAutospacing="0"/>
        <w:contextualSpacing/>
        <w:jc w:val="both"/>
        <w:rPr>
          <w:i w:val="0"/>
          <w:sz w:val="25"/>
          <w:szCs w:val="25"/>
        </w:rPr>
      </w:pPr>
      <w:r w:rsidRPr="003458F8">
        <w:rPr>
          <w:i w:val="0"/>
          <w:sz w:val="25"/>
          <w:szCs w:val="25"/>
        </w:rPr>
        <w:t xml:space="preserve">Lasciai </w:t>
      </w:r>
      <w:r w:rsidR="00B4696B" w:rsidRPr="003458F8">
        <w:rPr>
          <w:i w:val="0"/>
          <w:sz w:val="25"/>
          <w:szCs w:val="25"/>
        </w:rPr>
        <w:t xml:space="preserve">a Billy la cura di Cassius, </w:t>
      </w:r>
      <w:r w:rsidR="00B3054A" w:rsidRPr="003458F8">
        <w:rPr>
          <w:i w:val="0"/>
          <w:sz w:val="25"/>
          <w:szCs w:val="25"/>
        </w:rPr>
        <w:t>cui</w:t>
      </w:r>
      <w:r w:rsidR="00B4696B" w:rsidRPr="003458F8">
        <w:rPr>
          <w:i w:val="0"/>
          <w:sz w:val="25"/>
          <w:szCs w:val="25"/>
        </w:rPr>
        <w:t xml:space="preserve"> avevo dato un grosso pezzo di pane per tenerlo occupato tra un riposino </w:t>
      </w:r>
      <w:r w:rsidR="00042F30" w:rsidRPr="003458F8">
        <w:rPr>
          <w:i w:val="0"/>
          <w:sz w:val="25"/>
          <w:szCs w:val="25"/>
        </w:rPr>
        <w:t>e</w:t>
      </w:r>
      <w:r w:rsidR="00B4696B" w:rsidRPr="003458F8">
        <w:rPr>
          <w:i w:val="0"/>
          <w:sz w:val="25"/>
          <w:szCs w:val="25"/>
        </w:rPr>
        <w:t xml:space="preserve"> un altro. </w:t>
      </w:r>
    </w:p>
    <w:p w:rsidR="00B4696B" w:rsidRPr="003458F8" w:rsidRDefault="00B4696B" w:rsidP="00EB13F1">
      <w:pPr>
        <w:spacing w:before="0" w:beforeAutospacing="0" w:after="0" w:afterAutospacing="0"/>
        <w:contextualSpacing/>
        <w:jc w:val="both"/>
        <w:rPr>
          <w:i w:val="0"/>
          <w:sz w:val="25"/>
          <w:szCs w:val="25"/>
        </w:rPr>
      </w:pPr>
      <w:r w:rsidRPr="003458F8">
        <w:rPr>
          <w:i w:val="0"/>
          <w:sz w:val="25"/>
          <w:szCs w:val="25"/>
        </w:rPr>
        <w:t>Strinsi nuovamente i documenti per non lasciarli sul pavimento e li misi sotto il cuscino del divano, sperando che alcun malfattore ci arrivasse.</w:t>
      </w:r>
    </w:p>
    <w:p w:rsidR="00B4696B" w:rsidRPr="003458F8" w:rsidRDefault="00B4696B" w:rsidP="00EB13F1">
      <w:pPr>
        <w:spacing w:before="0" w:beforeAutospacing="0" w:after="0" w:afterAutospacing="0"/>
        <w:contextualSpacing/>
        <w:jc w:val="both"/>
        <w:rPr>
          <w:i w:val="0"/>
          <w:sz w:val="25"/>
          <w:szCs w:val="25"/>
        </w:rPr>
      </w:pPr>
      <w:r w:rsidRPr="003458F8">
        <w:rPr>
          <w:i w:val="0"/>
          <w:sz w:val="25"/>
          <w:szCs w:val="25"/>
        </w:rPr>
        <w:t xml:space="preserve">La biblioteca di </w:t>
      </w:r>
      <w:proofErr w:type="spellStart"/>
      <w:r w:rsidRPr="003458F8">
        <w:rPr>
          <w:i w:val="0"/>
          <w:sz w:val="25"/>
          <w:szCs w:val="25"/>
        </w:rPr>
        <w:t>Idony</w:t>
      </w:r>
      <w:proofErr w:type="spellEnd"/>
      <w:r w:rsidRPr="003458F8">
        <w:rPr>
          <w:i w:val="0"/>
          <w:sz w:val="25"/>
          <w:szCs w:val="25"/>
        </w:rPr>
        <w:t xml:space="preserve"> non era molto servita ma aveva una bellissima collezione di</w:t>
      </w:r>
      <w:r w:rsidR="00416DEA" w:rsidRPr="003458F8">
        <w:rPr>
          <w:i w:val="0"/>
          <w:sz w:val="25"/>
          <w:szCs w:val="25"/>
        </w:rPr>
        <w:t xml:space="preserve"> vecchi </w:t>
      </w:r>
      <w:r w:rsidRPr="003458F8">
        <w:rPr>
          <w:i w:val="0"/>
          <w:sz w:val="25"/>
          <w:szCs w:val="25"/>
        </w:rPr>
        <w:t>articoli di giornale</w:t>
      </w:r>
      <w:r w:rsidR="00416DEA" w:rsidRPr="003458F8">
        <w:rPr>
          <w:i w:val="0"/>
          <w:sz w:val="25"/>
          <w:szCs w:val="25"/>
        </w:rPr>
        <w:t xml:space="preserve"> </w:t>
      </w:r>
      <w:r w:rsidR="005327CB" w:rsidRPr="003458F8">
        <w:rPr>
          <w:i w:val="0"/>
          <w:sz w:val="25"/>
          <w:szCs w:val="25"/>
        </w:rPr>
        <w:t>cui</w:t>
      </w:r>
      <w:r w:rsidR="00416DEA" w:rsidRPr="003458F8">
        <w:rPr>
          <w:i w:val="0"/>
          <w:sz w:val="25"/>
          <w:szCs w:val="25"/>
        </w:rPr>
        <w:t xml:space="preserve"> si poteva facilmente accedere.</w:t>
      </w:r>
    </w:p>
    <w:p w:rsidR="00416DEA" w:rsidRPr="003458F8" w:rsidRDefault="00416DEA" w:rsidP="00EB13F1">
      <w:pPr>
        <w:spacing w:before="0" w:beforeAutospacing="0" w:after="0" w:afterAutospacing="0"/>
        <w:contextualSpacing/>
        <w:jc w:val="both"/>
        <w:rPr>
          <w:i w:val="0"/>
          <w:sz w:val="25"/>
          <w:szCs w:val="25"/>
        </w:rPr>
      </w:pPr>
      <w:r w:rsidRPr="003458F8">
        <w:rPr>
          <w:i w:val="0"/>
          <w:sz w:val="25"/>
          <w:szCs w:val="25"/>
        </w:rPr>
        <w:t xml:space="preserve">Arrivai in meno di mezz’ora ed ero l’unico a quell’ora </w:t>
      </w:r>
      <w:r w:rsidR="005327CB" w:rsidRPr="003458F8">
        <w:rPr>
          <w:i w:val="0"/>
          <w:sz w:val="25"/>
          <w:szCs w:val="25"/>
        </w:rPr>
        <w:t>a</w:t>
      </w:r>
      <w:r w:rsidRPr="003458F8">
        <w:rPr>
          <w:i w:val="0"/>
          <w:sz w:val="25"/>
          <w:szCs w:val="25"/>
        </w:rPr>
        <w:t xml:space="preserve"> essere interessato ai tesori di quella biblioteca.</w:t>
      </w:r>
    </w:p>
    <w:p w:rsidR="00416DEA" w:rsidRPr="003458F8" w:rsidRDefault="00416DEA" w:rsidP="00EB13F1">
      <w:pPr>
        <w:spacing w:before="0" w:beforeAutospacing="0" w:after="0" w:afterAutospacing="0"/>
        <w:contextualSpacing/>
        <w:jc w:val="both"/>
        <w:rPr>
          <w:i w:val="0"/>
          <w:sz w:val="25"/>
          <w:szCs w:val="25"/>
        </w:rPr>
      </w:pPr>
      <w:r w:rsidRPr="003458F8">
        <w:rPr>
          <w:i w:val="0"/>
          <w:sz w:val="25"/>
          <w:szCs w:val="25"/>
        </w:rPr>
        <w:t>Non sapevo con precisione cosa stessi cercando così mi accomodai d</w:t>
      </w:r>
      <w:r w:rsidR="00B61065" w:rsidRPr="003458F8">
        <w:rPr>
          <w:i w:val="0"/>
          <w:sz w:val="25"/>
          <w:szCs w:val="25"/>
        </w:rPr>
        <w:t xml:space="preserve">avanti allo </w:t>
      </w:r>
      <w:r w:rsidR="00B3054A" w:rsidRPr="003458F8">
        <w:rPr>
          <w:i w:val="0"/>
          <w:sz w:val="25"/>
          <w:szCs w:val="25"/>
        </w:rPr>
        <w:t>schermo, dove</w:t>
      </w:r>
      <w:r w:rsidR="00B61065" w:rsidRPr="003458F8">
        <w:rPr>
          <w:i w:val="0"/>
          <w:sz w:val="25"/>
          <w:szCs w:val="25"/>
        </w:rPr>
        <w:t xml:space="preserve"> lasciavo scorrere i file davanti agli occhi </w:t>
      </w:r>
      <w:r w:rsidR="006A2BC4" w:rsidRPr="003458F8">
        <w:rPr>
          <w:i w:val="0"/>
          <w:sz w:val="25"/>
          <w:szCs w:val="25"/>
        </w:rPr>
        <w:t>mi avvidi</w:t>
      </w:r>
      <w:r w:rsidR="00B61065" w:rsidRPr="003458F8">
        <w:rPr>
          <w:i w:val="0"/>
          <w:sz w:val="25"/>
          <w:szCs w:val="25"/>
        </w:rPr>
        <w:t xml:space="preserve"> di captare un articolo che parlasse di eventi bizzarri.</w:t>
      </w:r>
    </w:p>
    <w:p w:rsidR="00786116" w:rsidRPr="003458F8" w:rsidRDefault="00786116" w:rsidP="00EB13F1">
      <w:pPr>
        <w:spacing w:before="0" w:beforeAutospacing="0" w:after="0" w:afterAutospacing="0"/>
        <w:contextualSpacing/>
        <w:jc w:val="both"/>
        <w:rPr>
          <w:i w:val="0"/>
          <w:sz w:val="25"/>
          <w:szCs w:val="25"/>
        </w:rPr>
      </w:pPr>
      <w:r w:rsidRPr="003458F8">
        <w:rPr>
          <w:i w:val="0"/>
          <w:sz w:val="25"/>
          <w:szCs w:val="25"/>
        </w:rPr>
        <w:t>Leggevo cercando di rilassarmi, nella stanza</w:t>
      </w:r>
      <w:r w:rsidR="005327CB" w:rsidRPr="003458F8">
        <w:rPr>
          <w:i w:val="0"/>
          <w:sz w:val="25"/>
          <w:szCs w:val="25"/>
        </w:rPr>
        <w:t xml:space="preserve"> </w:t>
      </w:r>
      <w:r w:rsidRPr="003458F8">
        <w:rPr>
          <w:i w:val="0"/>
          <w:sz w:val="25"/>
          <w:szCs w:val="25"/>
        </w:rPr>
        <w:t>a parte me</w:t>
      </w:r>
      <w:r w:rsidR="00042F30" w:rsidRPr="003458F8">
        <w:rPr>
          <w:i w:val="0"/>
          <w:sz w:val="25"/>
          <w:szCs w:val="25"/>
        </w:rPr>
        <w:t>,</w:t>
      </w:r>
      <w:r w:rsidRPr="003458F8">
        <w:rPr>
          <w:i w:val="0"/>
          <w:sz w:val="25"/>
          <w:szCs w:val="25"/>
        </w:rPr>
        <w:t xml:space="preserve"> nessuno. Scelsi di andare in ordine discendente di data facendo attenzione a non tralasciare nemmeno le piccole perle a fondo pagine tipo: “</w:t>
      </w:r>
      <w:r w:rsidR="00B3054A" w:rsidRPr="003458F8">
        <w:rPr>
          <w:i w:val="0"/>
          <w:sz w:val="25"/>
          <w:szCs w:val="25"/>
        </w:rPr>
        <w:t>Gli</w:t>
      </w:r>
      <w:r w:rsidRPr="003458F8">
        <w:rPr>
          <w:i w:val="0"/>
          <w:sz w:val="25"/>
          <w:szCs w:val="25"/>
        </w:rPr>
        <w:t xml:space="preserve"> alieni vivono nel nostro mare</w:t>
      </w:r>
      <w:r w:rsidR="00E84803">
        <w:rPr>
          <w:i w:val="0"/>
          <w:sz w:val="25"/>
          <w:szCs w:val="25"/>
        </w:rPr>
        <w:t>.</w:t>
      </w:r>
      <w:r w:rsidRPr="003458F8">
        <w:rPr>
          <w:i w:val="0"/>
          <w:sz w:val="25"/>
          <w:szCs w:val="25"/>
        </w:rPr>
        <w:t>”</w:t>
      </w:r>
    </w:p>
    <w:p w:rsidR="007735FA" w:rsidRPr="003458F8" w:rsidRDefault="00786116" w:rsidP="002718EF">
      <w:pPr>
        <w:spacing w:before="0" w:beforeAutospacing="0" w:after="0" w:afterAutospacing="0"/>
        <w:contextualSpacing/>
        <w:jc w:val="both"/>
        <w:rPr>
          <w:i w:val="0"/>
          <w:sz w:val="25"/>
          <w:szCs w:val="25"/>
        </w:rPr>
      </w:pPr>
      <w:r w:rsidRPr="003458F8">
        <w:rPr>
          <w:i w:val="0"/>
          <w:sz w:val="25"/>
          <w:szCs w:val="25"/>
        </w:rPr>
        <w:t xml:space="preserve">Passarono circa tre ore buone che arrivai al 1949 dove un </w:t>
      </w:r>
      <w:r w:rsidR="000B0B91" w:rsidRPr="003458F8">
        <w:rPr>
          <w:i w:val="0"/>
          <w:sz w:val="25"/>
          <w:szCs w:val="25"/>
        </w:rPr>
        <w:t xml:space="preserve">giornalista a pagina </w:t>
      </w:r>
      <w:r w:rsidR="005327CB" w:rsidRPr="003458F8">
        <w:rPr>
          <w:i w:val="0"/>
          <w:sz w:val="25"/>
          <w:szCs w:val="25"/>
        </w:rPr>
        <w:t>undici</w:t>
      </w:r>
      <w:r w:rsidR="000B0B91" w:rsidRPr="003458F8">
        <w:rPr>
          <w:i w:val="0"/>
          <w:sz w:val="25"/>
          <w:szCs w:val="25"/>
        </w:rPr>
        <w:t xml:space="preserve"> scriveva</w:t>
      </w:r>
      <w:r w:rsidR="00045FC8">
        <w:rPr>
          <w:i w:val="0"/>
          <w:sz w:val="25"/>
          <w:szCs w:val="25"/>
        </w:rPr>
        <w:t>.</w:t>
      </w:r>
      <w:r w:rsidRPr="003458F8">
        <w:rPr>
          <w:i w:val="0"/>
          <w:sz w:val="25"/>
          <w:szCs w:val="25"/>
        </w:rPr>
        <w:t xml:space="preserve"> </w:t>
      </w:r>
      <w:r w:rsidR="000B0B91" w:rsidRPr="003458F8">
        <w:rPr>
          <w:i w:val="0"/>
          <w:sz w:val="25"/>
          <w:szCs w:val="25"/>
        </w:rPr>
        <w:t>Nella notte dell’</w:t>
      </w:r>
      <w:r w:rsidR="007968F6" w:rsidRPr="003458F8">
        <w:rPr>
          <w:i w:val="0"/>
          <w:sz w:val="25"/>
          <w:szCs w:val="25"/>
        </w:rPr>
        <w:t xml:space="preserve">otto luglio, vicino alla Bocca del Diavolo </w:t>
      </w:r>
      <w:r w:rsidR="000B0B91" w:rsidRPr="003458F8">
        <w:rPr>
          <w:i w:val="0"/>
          <w:sz w:val="25"/>
          <w:szCs w:val="25"/>
        </w:rPr>
        <w:t xml:space="preserve">sono stati pescati i corpi dei due pescatori </w:t>
      </w:r>
      <w:r w:rsidR="007968F6" w:rsidRPr="003458F8">
        <w:rPr>
          <w:i w:val="0"/>
          <w:sz w:val="25"/>
          <w:szCs w:val="25"/>
        </w:rPr>
        <w:t>che erano stati dati per dispersi da due giorni. Delle loro imbarcazioni solo pochi frantumi sotto gli scogli ed entrambi presentano moltissime ferite al capo e sul torace come se fossero stati marchiati.</w:t>
      </w:r>
    </w:p>
    <w:p w:rsidR="00FC295B" w:rsidRPr="003458F8" w:rsidRDefault="007968F6" w:rsidP="002718EF">
      <w:pPr>
        <w:spacing w:before="0" w:beforeAutospacing="0" w:after="0" w:afterAutospacing="0"/>
        <w:contextualSpacing/>
        <w:jc w:val="both"/>
        <w:rPr>
          <w:i w:val="0"/>
          <w:sz w:val="25"/>
          <w:szCs w:val="25"/>
        </w:rPr>
      </w:pPr>
      <w:r w:rsidRPr="003458F8">
        <w:rPr>
          <w:i w:val="0"/>
          <w:sz w:val="25"/>
          <w:szCs w:val="25"/>
        </w:rPr>
        <w:t xml:space="preserve">L’articolo non diceva altro ma bastavano queste poche righe a </w:t>
      </w:r>
      <w:r w:rsidR="00FC295B" w:rsidRPr="003458F8">
        <w:rPr>
          <w:i w:val="0"/>
          <w:sz w:val="25"/>
          <w:szCs w:val="25"/>
        </w:rPr>
        <w:t>svegliarmi dal torpore della stanchezza. Avevo capito che dovevo andare indietro con gli anni perché allora ogni piccola cosa, faceva notizia.</w:t>
      </w:r>
      <w:r w:rsidR="00ED50C8" w:rsidRPr="003458F8">
        <w:rPr>
          <w:i w:val="0"/>
          <w:sz w:val="25"/>
          <w:szCs w:val="25"/>
        </w:rPr>
        <w:t xml:space="preserve"> </w:t>
      </w:r>
    </w:p>
    <w:p w:rsidR="008D1AE8" w:rsidRPr="003458F8" w:rsidRDefault="00ED50C8" w:rsidP="002718EF">
      <w:pPr>
        <w:spacing w:before="0" w:beforeAutospacing="0" w:after="0" w:afterAutospacing="0"/>
        <w:contextualSpacing/>
        <w:jc w:val="both"/>
        <w:rPr>
          <w:i w:val="0"/>
          <w:sz w:val="25"/>
          <w:szCs w:val="25"/>
        </w:rPr>
      </w:pPr>
      <w:r w:rsidRPr="003458F8">
        <w:rPr>
          <w:i w:val="0"/>
          <w:sz w:val="25"/>
          <w:szCs w:val="25"/>
        </w:rPr>
        <w:t>L’indice continuava a schiacciare il tasto del computer, le immagini defilavano con i loro titoli importanti mentre io aspettavo la rivelazione</w:t>
      </w:r>
      <w:r w:rsidR="000F5459" w:rsidRPr="003458F8">
        <w:rPr>
          <w:i w:val="0"/>
          <w:sz w:val="25"/>
          <w:szCs w:val="25"/>
        </w:rPr>
        <w:t>, sempre in mezzo a qualche piccola rubrica.</w:t>
      </w:r>
      <w:r w:rsidR="008D1AE8" w:rsidRPr="003458F8">
        <w:rPr>
          <w:i w:val="0"/>
          <w:sz w:val="25"/>
          <w:szCs w:val="25"/>
        </w:rPr>
        <w:t xml:space="preserve"> Leggevo tenendomi il capo appoggiato, av</w:t>
      </w:r>
      <w:r w:rsidR="00061C0E" w:rsidRPr="003458F8">
        <w:rPr>
          <w:i w:val="0"/>
          <w:sz w:val="25"/>
          <w:szCs w:val="25"/>
        </w:rPr>
        <w:t>evo perso la speranza di trovare una connessione con i racconti di Charlie e gli ultimi avvenimenti che mi avevano stravolto la vita.</w:t>
      </w:r>
    </w:p>
    <w:p w:rsidR="000F5459" w:rsidRPr="003458F8" w:rsidRDefault="00061C0E" w:rsidP="002718EF">
      <w:pPr>
        <w:spacing w:before="0" w:beforeAutospacing="0" w:after="0" w:afterAutospacing="0"/>
        <w:contextualSpacing/>
        <w:jc w:val="both"/>
        <w:rPr>
          <w:i w:val="0"/>
          <w:sz w:val="25"/>
          <w:szCs w:val="25"/>
        </w:rPr>
      </w:pPr>
      <w:r w:rsidRPr="003458F8">
        <w:rPr>
          <w:i w:val="0"/>
          <w:sz w:val="25"/>
          <w:szCs w:val="25"/>
        </w:rPr>
        <w:t>Erano quasi le otto di sera e l’impiegato mi fece cenno che l’ora di chiusura era prossima. Alzai la mano in segno di conferma e mi promisi che quello che avevo davanti era l’ultimo giornale in cui indagare, l’ultimo di quella giornata.</w:t>
      </w:r>
      <w:r w:rsidR="009540EF" w:rsidRPr="003458F8">
        <w:rPr>
          <w:i w:val="0"/>
          <w:sz w:val="25"/>
          <w:szCs w:val="25"/>
        </w:rPr>
        <w:t xml:space="preserve"> Sfogliandolo con calma, notai che tra </w:t>
      </w:r>
      <w:r w:rsidR="006A2BC4" w:rsidRPr="003458F8">
        <w:rPr>
          <w:i w:val="0"/>
          <w:sz w:val="25"/>
          <w:szCs w:val="25"/>
        </w:rPr>
        <w:t>le</w:t>
      </w:r>
      <w:r w:rsidR="009540EF" w:rsidRPr="003458F8">
        <w:rPr>
          <w:i w:val="0"/>
          <w:sz w:val="25"/>
          <w:szCs w:val="25"/>
        </w:rPr>
        <w:t xml:space="preserve"> pagine c’era una sorta di buco</w:t>
      </w:r>
      <w:r w:rsidR="006A2BC4" w:rsidRPr="003458F8">
        <w:rPr>
          <w:i w:val="0"/>
          <w:sz w:val="25"/>
          <w:szCs w:val="25"/>
        </w:rPr>
        <w:t>,</w:t>
      </w:r>
      <w:r w:rsidR="009540EF" w:rsidRPr="003458F8">
        <w:rPr>
          <w:i w:val="0"/>
          <w:sz w:val="25"/>
          <w:szCs w:val="25"/>
        </w:rPr>
        <w:t xml:space="preserve"> come se fosse stato tagliato via ma in quel caso intorno ai bordi c’erano segni di bruciatura.</w:t>
      </w:r>
    </w:p>
    <w:p w:rsidR="00F41114" w:rsidRPr="003458F8" w:rsidRDefault="00F41114" w:rsidP="002718EF">
      <w:pPr>
        <w:spacing w:before="0" w:beforeAutospacing="0" w:after="0" w:afterAutospacing="0"/>
        <w:contextualSpacing/>
        <w:jc w:val="both"/>
        <w:rPr>
          <w:i w:val="0"/>
          <w:sz w:val="25"/>
          <w:szCs w:val="25"/>
        </w:rPr>
      </w:pPr>
      <w:r w:rsidRPr="003458F8">
        <w:rPr>
          <w:i w:val="0"/>
          <w:sz w:val="25"/>
          <w:szCs w:val="25"/>
        </w:rPr>
        <w:t>“Mi scusi, domandai all’impiegato che fingeva di sistemare i registri, perché il giornale del 1925 ha dei buchi forse dovuti alle bruciature</w:t>
      </w:r>
      <w:r w:rsidR="00B47DE5">
        <w:rPr>
          <w:i w:val="0"/>
          <w:sz w:val="25"/>
          <w:szCs w:val="25"/>
        </w:rPr>
        <w:t>?”</w:t>
      </w:r>
    </w:p>
    <w:p w:rsidR="00F41114" w:rsidRPr="003458F8" w:rsidRDefault="00F41114" w:rsidP="002718EF">
      <w:pPr>
        <w:spacing w:before="0" w:beforeAutospacing="0" w:after="0" w:afterAutospacing="0"/>
        <w:contextualSpacing/>
        <w:jc w:val="both"/>
        <w:rPr>
          <w:i w:val="0"/>
          <w:sz w:val="25"/>
          <w:szCs w:val="25"/>
        </w:rPr>
      </w:pPr>
      <w:r w:rsidRPr="003458F8">
        <w:rPr>
          <w:i w:val="0"/>
          <w:sz w:val="25"/>
          <w:szCs w:val="25"/>
        </w:rPr>
        <w:t xml:space="preserve">L’uomo si mise gli occhiali da vista sul </w:t>
      </w:r>
      <w:r w:rsidR="00F25A72" w:rsidRPr="003458F8">
        <w:rPr>
          <w:i w:val="0"/>
          <w:sz w:val="25"/>
          <w:szCs w:val="25"/>
        </w:rPr>
        <w:t xml:space="preserve">naso e si avvicinò allo </w:t>
      </w:r>
      <w:r w:rsidR="006A2BC4" w:rsidRPr="003458F8">
        <w:rPr>
          <w:i w:val="0"/>
          <w:sz w:val="25"/>
          <w:szCs w:val="25"/>
        </w:rPr>
        <w:t>schermo, dove</w:t>
      </w:r>
      <w:r w:rsidR="00F25A72" w:rsidRPr="003458F8">
        <w:rPr>
          <w:i w:val="0"/>
          <w:sz w:val="25"/>
          <w:szCs w:val="25"/>
        </w:rPr>
        <w:t xml:space="preserve"> non stette più di un minuto.</w:t>
      </w:r>
    </w:p>
    <w:p w:rsidR="00F001FF" w:rsidRPr="003458F8" w:rsidRDefault="00F25A72" w:rsidP="002718EF">
      <w:pPr>
        <w:spacing w:before="0" w:beforeAutospacing="0" w:after="0" w:afterAutospacing="0"/>
        <w:contextualSpacing/>
        <w:jc w:val="both"/>
        <w:rPr>
          <w:i w:val="0"/>
          <w:sz w:val="25"/>
          <w:szCs w:val="25"/>
        </w:rPr>
      </w:pPr>
      <w:r w:rsidRPr="003458F8">
        <w:rPr>
          <w:i w:val="0"/>
          <w:sz w:val="25"/>
          <w:szCs w:val="25"/>
        </w:rPr>
        <w:t xml:space="preserve">“Questo giornale è l’unico superstite ai famosi incendi </w:t>
      </w:r>
      <w:r w:rsidR="006A2BC4" w:rsidRPr="003458F8">
        <w:rPr>
          <w:i w:val="0"/>
          <w:sz w:val="25"/>
          <w:szCs w:val="25"/>
        </w:rPr>
        <w:t>dell’</w:t>
      </w:r>
      <w:r w:rsidRPr="003458F8">
        <w:rPr>
          <w:i w:val="0"/>
          <w:sz w:val="25"/>
          <w:szCs w:val="25"/>
        </w:rPr>
        <w:t xml:space="preserve">8 </w:t>
      </w:r>
      <w:r w:rsidR="006A2BC4" w:rsidRPr="003458F8">
        <w:rPr>
          <w:i w:val="0"/>
          <w:sz w:val="25"/>
          <w:szCs w:val="25"/>
        </w:rPr>
        <w:t>luglio</w:t>
      </w:r>
      <w:r w:rsidRPr="003458F8">
        <w:rPr>
          <w:i w:val="0"/>
          <w:sz w:val="25"/>
          <w:szCs w:val="25"/>
        </w:rPr>
        <w:t xml:space="preserve"> 1925. Se lei guarda </w:t>
      </w:r>
      <w:r w:rsidR="006A2BC4" w:rsidRPr="003458F8">
        <w:rPr>
          <w:i w:val="0"/>
          <w:sz w:val="25"/>
          <w:szCs w:val="25"/>
        </w:rPr>
        <w:t>bene,</w:t>
      </w:r>
      <w:r w:rsidRPr="003458F8">
        <w:rPr>
          <w:i w:val="0"/>
          <w:sz w:val="25"/>
          <w:szCs w:val="25"/>
        </w:rPr>
        <w:t xml:space="preserve"> mancano una quindicina di date di quel periodo e questo che è quello apparso il giorno dopo lo scoppio del primo incendio, una vera chicca e per intenditori. Pensi che lo abbiamo trovato in una cassaforte nei sotterranei del vecchio municipio. Durante il trasloco voluto vent’anni fa dal </w:t>
      </w:r>
      <w:r w:rsidR="007A28AB" w:rsidRPr="003458F8">
        <w:rPr>
          <w:i w:val="0"/>
          <w:sz w:val="25"/>
          <w:szCs w:val="25"/>
        </w:rPr>
        <w:t>sindaco Brixen, sotto il pavimento delle cantine del vecchio edificio, furono trovati dei frammenti di resti umani; pare che molti di loro siano arsi vivi e nonostante abbiano cercato rifugio la sotto in qualche modo</w:t>
      </w:r>
      <w:r w:rsidR="006A2BC4" w:rsidRPr="003458F8">
        <w:rPr>
          <w:i w:val="0"/>
          <w:sz w:val="25"/>
          <w:szCs w:val="25"/>
        </w:rPr>
        <w:t>,</w:t>
      </w:r>
      <w:r w:rsidR="007A28AB" w:rsidRPr="003458F8">
        <w:rPr>
          <w:i w:val="0"/>
          <w:sz w:val="25"/>
          <w:szCs w:val="25"/>
        </w:rPr>
        <w:t xml:space="preserve"> non si sono potuti salvare. Brixen ha fatto di tutto </w:t>
      </w:r>
      <w:r w:rsidR="006A2BC4" w:rsidRPr="003458F8">
        <w:rPr>
          <w:i w:val="0"/>
          <w:sz w:val="25"/>
          <w:szCs w:val="25"/>
        </w:rPr>
        <w:t>per</w:t>
      </w:r>
      <w:r w:rsidR="007A28AB" w:rsidRPr="003458F8">
        <w:rPr>
          <w:i w:val="0"/>
          <w:sz w:val="25"/>
          <w:szCs w:val="25"/>
        </w:rPr>
        <w:t xml:space="preserve"> demolire </w:t>
      </w:r>
      <w:r w:rsidR="006A2BC4" w:rsidRPr="003458F8">
        <w:rPr>
          <w:i w:val="0"/>
          <w:sz w:val="25"/>
          <w:szCs w:val="25"/>
        </w:rPr>
        <w:t>quell’</w:t>
      </w:r>
      <w:r w:rsidR="007A28AB" w:rsidRPr="003458F8">
        <w:rPr>
          <w:i w:val="0"/>
          <w:sz w:val="25"/>
          <w:szCs w:val="25"/>
        </w:rPr>
        <w:t xml:space="preserve">edificio, era come se avesse avuto una sorta di repulsione. Bene, questo suo odio lo spinse a fare dei referendum che non trovarono partecipazione da parte della popolazione e nonostante si debba a lui l’edificazione del nuovo e mirabile Municipio la gente ha conservato il Vecchio come un museo, penso si possa anche visitare nei giorni festivi. Quel giornale si è salvato in una </w:t>
      </w:r>
      <w:r w:rsidR="007A28AB" w:rsidRPr="003458F8">
        <w:rPr>
          <w:i w:val="0"/>
          <w:sz w:val="25"/>
          <w:szCs w:val="25"/>
        </w:rPr>
        <w:lastRenderedPageBreak/>
        <w:t xml:space="preserve">delle due casseforti che appartenevano </w:t>
      </w:r>
      <w:r w:rsidR="00F001FF" w:rsidRPr="003458F8">
        <w:rPr>
          <w:i w:val="0"/>
          <w:sz w:val="25"/>
          <w:szCs w:val="25"/>
        </w:rPr>
        <w:t xml:space="preserve">al consiglio </w:t>
      </w:r>
      <w:r w:rsidR="005327CB" w:rsidRPr="003458F8">
        <w:rPr>
          <w:i w:val="0"/>
          <w:sz w:val="25"/>
          <w:szCs w:val="25"/>
        </w:rPr>
        <w:t>dei</w:t>
      </w:r>
      <w:r w:rsidR="00F001FF" w:rsidRPr="003458F8">
        <w:rPr>
          <w:i w:val="0"/>
          <w:sz w:val="25"/>
          <w:szCs w:val="25"/>
        </w:rPr>
        <w:t xml:space="preserve"> padri fondatori. Una delle due si trova </w:t>
      </w:r>
      <w:r w:rsidR="005327CB" w:rsidRPr="003458F8">
        <w:rPr>
          <w:i w:val="0"/>
          <w:sz w:val="25"/>
          <w:szCs w:val="25"/>
        </w:rPr>
        <w:t>nell’</w:t>
      </w:r>
      <w:r w:rsidR="00F001FF" w:rsidRPr="003458F8">
        <w:rPr>
          <w:i w:val="0"/>
          <w:sz w:val="25"/>
          <w:szCs w:val="25"/>
        </w:rPr>
        <w:t xml:space="preserve">attuale ufficio del primo cittadino mentre la seconda, </w:t>
      </w:r>
      <w:r w:rsidR="003822B3" w:rsidRPr="003458F8">
        <w:rPr>
          <w:i w:val="0"/>
          <w:sz w:val="25"/>
          <w:szCs w:val="25"/>
        </w:rPr>
        <w:t xml:space="preserve"> credo</w:t>
      </w:r>
      <w:r w:rsidR="005327CB" w:rsidRPr="003458F8">
        <w:rPr>
          <w:i w:val="0"/>
          <w:sz w:val="25"/>
          <w:szCs w:val="25"/>
        </w:rPr>
        <w:t>, è</w:t>
      </w:r>
      <w:r w:rsidR="00F001FF" w:rsidRPr="003458F8">
        <w:rPr>
          <w:i w:val="0"/>
          <w:sz w:val="25"/>
          <w:szCs w:val="25"/>
        </w:rPr>
        <w:t xml:space="preserve"> esposta al </w:t>
      </w:r>
      <w:proofErr w:type="spellStart"/>
      <w:r w:rsidR="00F001FF" w:rsidRPr="003458F8">
        <w:rPr>
          <w:i w:val="0"/>
          <w:sz w:val="25"/>
          <w:szCs w:val="25"/>
        </w:rPr>
        <w:t>Larger</w:t>
      </w:r>
      <w:proofErr w:type="spellEnd"/>
      <w:r w:rsidR="00F001FF" w:rsidRPr="003458F8">
        <w:rPr>
          <w:i w:val="0"/>
          <w:sz w:val="25"/>
          <w:szCs w:val="25"/>
        </w:rPr>
        <w:t xml:space="preserve"> Garden dietro l’Ufficio Postale</w:t>
      </w:r>
      <w:r w:rsidR="0062416F">
        <w:rPr>
          <w:i w:val="0"/>
          <w:sz w:val="25"/>
          <w:szCs w:val="25"/>
        </w:rPr>
        <w:t>.”</w:t>
      </w:r>
    </w:p>
    <w:p w:rsidR="007A28AB" w:rsidRPr="003458F8" w:rsidRDefault="00F001FF" w:rsidP="002718EF">
      <w:pPr>
        <w:spacing w:before="0" w:beforeAutospacing="0" w:after="0" w:afterAutospacing="0"/>
        <w:contextualSpacing/>
        <w:jc w:val="both"/>
        <w:rPr>
          <w:i w:val="0"/>
          <w:sz w:val="25"/>
          <w:szCs w:val="25"/>
        </w:rPr>
      </w:pPr>
      <w:r w:rsidRPr="003458F8">
        <w:rPr>
          <w:i w:val="0"/>
          <w:sz w:val="25"/>
          <w:szCs w:val="25"/>
        </w:rPr>
        <w:t>“E’ possibile tornare domani e consultare il resto dei giornali</w:t>
      </w:r>
      <w:r w:rsidR="00B47DE5">
        <w:rPr>
          <w:i w:val="0"/>
          <w:sz w:val="25"/>
          <w:szCs w:val="25"/>
        </w:rPr>
        <w:t>?”</w:t>
      </w:r>
      <w:r w:rsidR="007A28AB" w:rsidRPr="003458F8">
        <w:rPr>
          <w:i w:val="0"/>
          <w:sz w:val="25"/>
          <w:szCs w:val="25"/>
        </w:rPr>
        <w:tab/>
      </w:r>
    </w:p>
    <w:p w:rsidR="00F001FF" w:rsidRPr="003458F8" w:rsidRDefault="00F001FF" w:rsidP="002718EF">
      <w:pPr>
        <w:spacing w:before="0" w:beforeAutospacing="0" w:after="0" w:afterAutospacing="0"/>
        <w:contextualSpacing/>
        <w:jc w:val="both"/>
        <w:rPr>
          <w:i w:val="0"/>
          <w:sz w:val="25"/>
          <w:szCs w:val="25"/>
        </w:rPr>
      </w:pPr>
      <w:r w:rsidRPr="003458F8">
        <w:rPr>
          <w:i w:val="0"/>
          <w:sz w:val="25"/>
          <w:szCs w:val="25"/>
        </w:rPr>
        <w:t>“Noto che lei è un grande appassionato, certo che può consultarli ci sono delle chicche del 1870 che credo apprezzerà</w:t>
      </w:r>
      <w:r w:rsidR="0062416F">
        <w:rPr>
          <w:i w:val="0"/>
          <w:sz w:val="25"/>
          <w:szCs w:val="25"/>
        </w:rPr>
        <w:t>.”</w:t>
      </w:r>
    </w:p>
    <w:p w:rsidR="00F001FF" w:rsidRPr="003458F8" w:rsidRDefault="00F001FF" w:rsidP="002718EF">
      <w:pPr>
        <w:spacing w:before="0" w:beforeAutospacing="0" w:after="0" w:afterAutospacing="0"/>
        <w:contextualSpacing/>
        <w:jc w:val="both"/>
        <w:rPr>
          <w:i w:val="0"/>
          <w:sz w:val="25"/>
          <w:szCs w:val="25"/>
        </w:rPr>
      </w:pPr>
      <w:r w:rsidRPr="003458F8">
        <w:rPr>
          <w:i w:val="0"/>
          <w:sz w:val="25"/>
          <w:szCs w:val="25"/>
        </w:rPr>
        <w:t xml:space="preserve">La mia unica risposta fu un sorriso e incoraggiato dalle nuove </w:t>
      </w:r>
      <w:r w:rsidR="003822B3" w:rsidRPr="003458F8">
        <w:rPr>
          <w:i w:val="0"/>
          <w:sz w:val="25"/>
          <w:szCs w:val="25"/>
        </w:rPr>
        <w:t>informazioni,</w:t>
      </w:r>
      <w:r w:rsidRPr="003458F8">
        <w:rPr>
          <w:i w:val="0"/>
          <w:sz w:val="25"/>
          <w:szCs w:val="25"/>
        </w:rPr>
        <w:t xml:space="preserve"> corsi fuori a cercare di riordinare le idee.</w:t>
      </w:r>
    </w:p>
    <w:p w:rsidR="00A11A6A" w:rsidRPr="003458F8" w:rsidRDefault="00A11A6A" w:rsidP="002718EF">
      <w:pPr>
        <w:spacing w:before="0" w:beforeAutospacing="0" w:after="0" w:afterAutospacing="0"/>
        <w:contextualSpacing/>
        <w:jc w:val="both"/>
        <w:rPr>
          <w:i w:val="0"/>
          <w:sz w:val="25"/>
          <w:szCs w:val="25"/>
        </w:rPr>
      </w:pPr>
      <w:r w:rsidRPr="003458F8">
        <w:rPr>
          <w:i w:val="0"/>
          <w:sz w:val="25"/>
          <w:szCs w:val="25"/>
        </w:rPr>
        <w:t xml:space="preserve">     Tornai a casa e vidi che Charlie non si era ancora svegliato. Billy mi scrisse di aver portato in giro il cane e che tutto era ok.</w:t>
      </w:r>
    </w:p>
    <w:p w:rsidR="00A11A6A" w:rsidRPr="003458F8" w:rsidRDefault="00A11A6A" w:rsidP="002718EF">
      <w:pPr>
        <w:spacing w:before="0" w:beforeAutospacing="0" w:after="0" w:afterAutospacing="0"/>
        <w:contextualSpacing/>
        <w:jc w:val="both"/>
        <w:rPr>
          <w:i w:val="0"/>
          <w:sz w:val="25"/>
          <w:szCs w:val="25"/>
        </w:rPr>
      </w:pPr>
      <w:r w:rsidRPr="003458F8">
        <w:rPr>
          <w:i w:val="0"/>
          <w:sz w:val="25"/>
          <w:szCs w:val="25"/>
        </w:rPr>
        <w:t xml:space="preserve">Raccontai a Charlie le mie ultime notizie e lui più curioso di me pensò che sarebbe stato giusto andare </w:t>
      </w:r>
      <w:r w:rsidR="00B97B24" w:rsidRPr="003458F8">
        <w:rPr>
          <w:i w:val="0"/>
          <w:sz w:val="25"/>
          <w:szCs w:val="25"/>
        </w:rPr>
        <w:t>a</w:t>
      </w:r>
      <w:r w:rsidRPr="003458F8">
        <w:rPr>
          <w:i w:val="0"/>
          <w:sz w:val="25"/>
          <w:szCs w:val="25"/>
        </w:rPr>
        <w:t xml:space="preserve"> indagare anche al Vecchio Municipio.</w:t>
      </w:r>
    </w:p>
    <w:p w:rsidR="007E54C2" w:rsidRPr="003458F8" w:rsidRDefault="00A77769" w:rsidP="002718EF">
      <w:pPr>
        <w:spacing w:before="0" w:beforeAutospacing="0" w:after="0" w:afterAutospacing="0"/>
        <w:contextualSpacing/>
        <w:jc w:val="both"/>
        <w:rPr>
          <w:i w:val="0"/>
          <w:sz w:val="25"/>
          <w:szCs w:val="25"/>
        </w:rPr>
      </w:pPr>
      <w:r w:rsidRPr="003458F8">
        <w:rPr>
          <w:i w:val="0"/>
          <w:sz w:val="25"/>
          <w:szCs w:val="25"/>
        </w:rPr>
        <w:t xml:space="preserve">Lo portai a casa il mio amico e fui contento di vedere con quale premura la moglie lo accolse, in quel momento sentì la mancanza di Sandra e delle attenzioni. </w:t>
      </w:r>
    </w:p>
    <w:p w:rsidR="00A970DA" w:rsidRPr="003458F8" w:rsidRDefault="00A77769" w:rsidP="00204C0B">
      <w:pPr>
        <w:spacing w:before="0" w:beforeAutospacing="0" w:after="0" w:afterAutospacing="0"/>
        <w:contextualSpacing/>
        <w:jc w:val="both"/>
        <w:rPr>
          <w:i w:val="0"/>
          <w:sz w:val="25"/>
          <w:szCs w:val="25"/>
        </w:rPr>
      </w:pPr>
      <w:r w:rsidRPr="003458F8">
        <w:rPr>
          <w:i w:val="0"/>
          <w:sz w:val="25"/>
          <w:szCs w:val="25"/>
        </w:rPr>
        <w:t>Non c’era più nessuno a prendersi cura di me e questa cosa mi rattristava non poco.</w:t>
      </w:r>
      <w:r w:rsidR="007E54C2" w:rsidRPr="003458F8">
        <w:rPr>
          <w:i w:val="0"/>
          <w:sz w:val="25"/>
          <w:szCs w:val="25"/>
        </w:rPr>
        <w:t xml:space="preserve"> </w:t>
      </w:r>
    </w:p>
    <w:p w:rsidR="00204C0B" w:rsidRPr="003458F8" w:rsidRDefault="007E54C2" w:rsidP="00204C0B">
      <w:pPr>
        <w:spacing w:before="0" w:beforeAutospacing="0" w:after="0" w:afterAutospacing="0"/>
        <w:contextualSpacing/>
        <w:jc w:val="both"/>
        <w:rPr>
          <w:i w:val="0"/>
          <w:sz w:val="25"/>
          <w:szCs w:val="25"/>
        </w:rPr>
      </w:pPr>
      <w:r w:rsidRPr="003458F8">
        <w:rPr>
          <w:i w:val="0"/>
          <w:sz w:val="25"/>
          <w:szCs w:val="25"/>
        </w:rPr>
        <w:t xml:space="preserve">A volte l’anima va nutrita con cose semplici come le parole di coraggio del proprio compagno ma la mia anima forse stava diventando come una pianta grassa che non temeva più l’aridità del deserto. </w:t>
      </w:r>
    </w:p>
    <w:p w:rsidR="00A970DA" w:rsidRPr="003458F8" w:rsidRDefault="00204C0B" w:rsidP="00204C0B">
      <w:pPr>
        <w:spacing w:before="0" w:beforeAutospacing="0" w:after="0" w:afterAutospacing="0"/>
        <w:contextualSpacing/>
        <w:jc w:val="both"/>
        <w:rPr>
          <w:i w:val="0"/>
          <w:sz w:val="25"/>
          <w:szCs w:val="25"/>
        </w:rPr>
      </w:pPr>
      <w:r w:rsidRPr="003458F8">
        <w:rPr>
          <w:i w:val="0"/>
          <w:sz w:val="25"/>
          <w:szCs w:val="25"/>
        </w:rPr>
        <w:t xml:space="preserve">Avrei voluto invidiare Charlie ma era una cosa che non mi potevo permettere. </w:t>
      </w:r>
    </w:p>
    <w:p w:rsidR="00204C0B" w:rsidRPr="003458F8" w:rsidRDefault="00204C0B" w:rsidP="00204C0B">
      <w:pPr>
        <w:spacing w:before="0" w:beforeAutospacing="0" w:after="0" w:afterAutospacing="0"/>
        <w:contextualSpacing/>
        <w:jc w:val="both"/>
        <w:rPr>
          <w:i w:val="0"/>
          <w:sz w:val="25"/>
          <w:szCs w:val="25"/>
        </w:rPr>
      </w:pPr>
      <w:r w:rsidRPr="003458F8">
        <w:rPr>
          <w:i w:val="0"/>
          <w:sz w:val="25"/>
          <w:szCs w:val="25"/>
        </w:rPr>
        <w:t>Io avevo avuto una perfetta e felice vita matrimoniale e non mi era mancato nulla accanto a Sandra, non c’era nulla che potevo rimpiangere a parte la vita di un figlio che non era mai arrivato.</w:t>
      </w:r>
    </w:p>
    <w:p w:rsidR="00204C0B" w:rsidRPr="003458F8" w:rsidRDefault="00204C0B" w:rsidP="00204C0B">
      <w:pPr>
        <w:spacing w:before="0" w:beforeAutospacing="0" w:after="0" w:afterAutospacing="0"/>
        <w:contextualSpacing/>
        <w:jc w:val="both"/>
        <w:rPr>
          <w:i w:val="0"/>
          <w:sz w:val="25"/>
          <w:szCs w:val="25"/>
        </w:rPr>
      </w:pPr>
      <w:r w:rsidRPr="003458F8">
        <w:rPr>
          <w:i w:val="0"/>
          <w:sz w:val="25"/>
          <w:szCs w:val="25"/>
        </w:rPr>
        <w:t>Tornare a casa mi rallegrava nonostante le ombre che si addensavano dopo la lettura di tutti quei documenti e dopo aver immaginato fantasmi di gente che poco tempo prima condivideva con me i suoi pensieri.</w:t>
      </w:r>
    </w:p>
    <w:p w:rsidR="00204C0B" w:rsidRPr="003458F8" w:rsidRDefault="00204C0B" w:rsidP="00204C0B">
      <w:pPr>
        <w:spacing w:before="0" w:beforeAutospacing="0" w:after="0" w:afterAutospacing="0"/>
        <w:contextualSpacing/>
        <w:jc w:val="both"/>
        <w:rPr>
          <w:i w:val="0"/>
          <w:sz w:val="25"/>
          <w:szCs w:val="25"/>
        </w:rPr>
      </w:pPr>
      <w:r w:rsidRPr="003458F8">
        <w:rPr>
          <w:i w:val="0"/>
          <w:sz w:val="25"/>
          <w:szCs w:val="25"/>
        </w:rPr>
        <w:t>Cassius mi aspettava col muso infilato sotto la porta d’ingresso, potevo sentire il suo respiro pesante che cercava l’odore del padrone.</w:t>
      </w:r>
    </w:p>
    <w:p w:rsidR="00204C0B" w:rsidRPr="003458F8" w:rsidRDefault="00204C0B" w:rsidP="00204C0B">
      <w:pPr>
        <w:spacing w:before="0" w:beforeAutospacing="0" w:after="0" w:afterAutospacing="0"/>
        <w:contextualSpacing/>
        <w:jc w:val="both"/>
        <w:rPr>
          <w:i w:val="0"/>
          <w:sz w:val="25"/>
          <w:szCs w:val="25"/>
        </w:rPr>
      </w:pPr>
      <w:r w:rsidRPr="003458F8">
        <w:rPr>
          <w:i w:val="0"/>
          <w:sz w:val="25"/>
          <w:szCs w:val="25"/>
        </w:rPr>
        <w:t xml:space="preserve">Volevo un bene dell’anima a </w:t>
      </w:r>
      <w:r w:rsidR="003822B3" w:rsidRPr="003458F8">
        <w:rPr>
          <w:i w:val="0"/>
          <w:sz w:val="25"/>
          <w:szCs w:val="25"/>
        </w:rPr>
        <w:t>quell’</w:t>
      </w:r>
      <w:r w:rsidRPr="003458F8">
        <w:rPr>
          <w:i w:val="0"/>
          <w:sz w:val="25"/>
          <w:szCs w:val="25"/>
        </w:rPr>
        <w:t>animale che col tempo era diventato come un fratello.</w:t>
      </w:r>
    </w:p>
    <w:p w:rsidR="00204C0B" w:rsidRPr="003458F8" w:rsidRDefault="00FA5F9C" w:rsidP="00204C0B">
      <w:pPr>
        <w:spacing w:before="0" w:beforeAutospacing="0" w:after="0" w:afterAutospacing="0"/>
        <w:contextualSpacing/>
        <w:jc w:val="both"/>
        <w:rPr>
          <w:i w:val="0"/>
          <w:sz w:val="25"/>
          <w:szCs w:val="25"/>
        </w:rPr>
      </w:pPr>
      <w:r w:rsidRPr="003458F8">
        <w:rPr>
          <w:i w:val="0"/>
          <w:sz w:val="25"/>
          <w:szCs w:val="25"/>
        </w:rPr>
        <w:t xml:space="preserve">Grazie a lui mi sentivo protetto </w:t>
      </w:r>
      <w:r w:rsidR="00B97B24" w:rsidRPr="003458F8">
        <w:rPr>
          <w:i w:val="0"/>
          <w:sz w:val="25"/>
          <w:szCs w:val="25"/>
        </w:rPr>
        <w:t>e</w:t>
      </w:r>
      <w:r w:rsidRPr="003458F8">
        <w:rPr>
          <w:i w:val="0"/>
          <w:sz w:val="25"/>
          <w:szCs w:val="25"/>
        </w:rPr>
        <w:t xml:space="preserve"> in qualche modo utile. Il fatto di dover badare alla sua sopravvivenza mi è stato necessario per uscire dal lutto senza impazzire.</w:t>
      </w:r>
    </w:p>
    <w:p w:rsidR="00A970DA" w:rsidRPr="003458F8" w:rsidRDefault="00FA5F9C" w:rsidP="00204C0B">
      <w:pPr>
        <w:spacing w:before="0" w:beforeAutospacing="0" w:after="0" w:afterAutospacing="0"/>
        <w:contextualSpacing/>
        <w:jc w:val="both"/>
        <w:rPr>
          <w:i w:val="0"/>
          <w:sz w:val="25"/>
          <w:szCs w:val="25"/>
        </w:rPr>
      </w:pPr>
      <w:r w:rsidRPr="003458F8">
        <w:rPr>
          <w:i w:val="0"/>
          <w:sz w:val="25"/>
          <w:szCs w:val="25"/>
        </w:rPr>
        <w:t xml:space="preserve">Il mio miglior amico era diventato l’unico essere bisognoso di tutto l’affetto che ero capace di dare. Avevo imparato molto dal mio vivere solitario, avevo imparato a non dare più nulla per scontato, la vita non regala nulla ai lagnoni e </w:t>
      </w:r>
      <w:r w:rsidR="00B97B24" w:rsidRPr="003458F8">
        <w:rPr>
          <w:i w:val="0"/>
          <w:sz w:val="25"/>
          <w:szCs w:val="25"/>
        </w:rPr>
        <w:t>nessun</w:t>
      </w:r>
      <w:r w:rsidRPr="003458F8">
        <w:rPr>
          <w:i w:val="0"/>
          <w:sz w:val="25"/>
          <w:szCs w:val="25"/>
        </w:rPr>
        <w:t xml:space="preserve"> bussa alla porta per portarti via le lacrime. </w:t>
      </w:r>
    </w:p>
    <w:p w:rsidR="00FA5F9C" w:rsidRPr="003458F8" w:rsidRDefault="00FA5F9C" w:rsidP="00204C0B">
      <w:pPr>
        <w:spacing w:before="0" w:beforeAutospacing="0" w:after="0" w:afterAutospacing="0"/>
        <w:contextualSpacing/>
        <w:jc w:val="both"/>
        <w:rPr>
          <w:i w:val="0"/>
          <w:sz w:val="25"/>
          <w:szCs w:val="25"/>
        </w:rPr>
      </w:pPr>
      <w:r w:rsidRPr="003458F8">
        <w:rPr>
          <w:i w:val="0"/>
          <w:sz w:val="25"/>
          <w:szCs w:val="25"/>
        </w:rPr>
        <w:t>Avevo imparato che il lavoro se dedicato non a se stessi poteva essere uno scopo meraviglioso e non mi sembrava poco in quei tempi</w:t>
      </w:r>
      <w:r w:rsidR="00EC404D" w:rsidRPr="003458F8">
        <w:rPr>
          <w:i w:val="0"/>
          <w:sz w:val="25"/>
          <w:szCs w:val="25"/>
        </w:rPr>
        <w:t xml:space="preserve"> </w:t>
      </w:r>
      <w:r w:rsidRPr="003458F8">
        <w:rPr>
          <w:i w:val="0"/>
          <w:sz w:val="25"/>
          <w:szCs w:val="25"/>
        </w:rPr>
        <w:t>bui che stavo attraversando.</w:t>
      </w:r>
    </w:p>
    <w:p w:rsidR="00F001FF" w:rsidRPr="003458F8" w:rsidRDefault="00F001FF" w:rsidP="002718EF">
      <w:pPr>
        <w:spacing w:before="0" w:beforeAutospacing="0" w:after="0" w:afterAutospacing="0"/>
        <w:contextualSpacing/>
        <w:jc w:val="both"/>
        <w:rPr>
          <w:i w:val="0"/>
          <w:sz w:val="25"/>
          <w:szCs w:val="25"/>
        </w:rPr>
      </w:pPr>
    </w:p>
    <w:p w:rsidR="007735FA" w:rsidRPr="003458F8" w:rsidRDefault="007735FA" w:rsidP="002718EF">
      <w:pPr>
        <w:spacing w:before="0" w:beforeAutospacing="0" w:after="0" w:afterAutospacing="0"/>
        <w:contextualSpacing/>
        <w:jc w:val="both"/>
        <w:rPr>
          <w:i w:val="0"/>
          <w:sz w:val="25"/>
          <w:szCs w:val="25"/>
        </w:rPr>
      </w:pPr>
    </w:p>
    <w:p w:rsidR="00E97F20" w:rsidRPr="003458F8" w:rsidRDefault="00E97F20" w:rsidP="004157D5">
      <w:pPr>
        <w:spacing w:before="0" w:beforeAutospacing="0" w:after="0" w:afterAutospacing="0"/>
        <w:contextualSpacing/>
        <w:rPr>
          <w:i w:val="0"/>
          <w:sz w:val="25"/>
          <w:szCs w:val="25"/>
        </w:rPr>
      </w:pPr>
    </w:p>
    <w:p w:rsidR="00E97F20" w:rsidRPr="003458F8" w:rsidRDefault="00B65FC3" w:rsidP="00E97F20">
      <w:pPr>
        <w:keepNext/>
        <w:spacing w:before="0" w:beforeAutospacing="0" w:after="0" w:afterAutospacing="0"/>
        <w:contextualSpacing/>
        <w:rPr>
          <w:sz w:val="25"/>
          <w:szCs w:val="25"/>
        </w:rPr>
      </w:pPr>
      <w:r>
        <w:rPr>
          <w:i w:val="0"/>
          <w:noProof/>
          <w:sz w:val="25"/>
          <w:szCs w:val="25"/>
          <w:lang w:eastAsia="it-IT"/>
        </w:rPr>
        <w:lastRenderedPageBreak/>
        <w:drawing>
          <wp:inline distT="0" distB="0" distL="0" distR="0">
            <wp:extent cx="2857500" cy="4038600"/>
            <wp:effectExtent l="19050" t="0" r="0" b="0"/>
            <wp:docPr id="6" name="Immagine 6" descr="SCA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AN10"/>
                    <pic:cNvPicPr>
                      <a:picLocks noChangeAspect="1" noChangeArrowheads="1"/>
                    </pic:cNvPicPr>
                  </pic:nvPicPr>
                  <pic:blipFill>
                    <a:blip r:embed="rId11"/>
                    <a:srcRect/>
                    <a:stretch>
                      <a:fillRect/>
                    </a:stretch>
                  </pic:blipFill>
                  <pic:spPr bwMode="auto">
                    <a:xfrm>
                      <a:off x="0" y="0"/>
                      <a:ext cx="2857500" cy="4038600"/>
                    </a:xfrm>
                    <a:prstGeom prst="rect">
                      <a:avLst/>
                    </a:prstGeom>
                    <a:noFill/>
                    <a:ln w="9525">
                      <a:noFill/>
                      <a:miter lim="800000"/>
                      <a:headEnd/>
                      <a:tailEnd/>
                    </a:ln>
                  </pic:spPr>
                </pic:pic>
              </a:graphicData>
            </a:graphic>
          </wp:inline>
        </w:drawing>
      </w:r>
    </w:p>
    <w:p w:rsidR="00E97F20" w:rsidRPr="005857A1" w:rsidRDefault="00E97F20" w:rsidP="005857A1">
      <w:pPr>
        <w:pStyle w:val="Didascalia"/>
        <w:jc w:val="right"/>
        <w:rPr>
          <w:b w:val="0"/>
          <w:i w:val="0"/>
        </w:rPr>
      </w:pPr>
      <w:r w:rsidRPr="005857A1">
        <w:rPr>
          <w:b w:val="0"/>
        </w:rPr>
        <w:t xml:space="preserve">Figura </w:t>
      </w:r>
      <w:r w:rsidR="00A71F0F">
        <w:rPr>
          <w:b w:val="0"/>
        </w:rPr>
        <w:t>6</w:t>
      </w:r>
      <w:r w:rsidRPr="005857A1">
        <w:rPr>
          <w:b w:val="0"/>
        </w:rPr>
        <w:t xml:space="preserve"> - TY</w:t>
      </w:r>
    </w:p>
    <w:p w:rsidR="00E97F20" w:rsidRPr="003458F8" w:rsidRDefault="00E97F20" w:rsidP="004157D5">
      <w:pPr>
        <w:spacing w:before="0" w:beforeAutospacing="0" w:after="0" w:afterAutospacing="0"/>
        <w:contextualSpacing/>
        <w:rPr>
          <w:i w:val="0"/>
          <w:sz w:val="25"/>
          <w:szCs w:val="25"/>
        </w:rPr>
      </w:pPr>
    </w:p>
    <w:p w:rsidR="00E97F20" w:rsidRPr="003458F8" w:rsidRDefault="00E97F20" w:rsidP="004157D5">
      <w:pPr>
        <w:spacing w:before="0" w:beforeAutospacing="0" w:after="0" w:afterAutospacing="0"/>
        <w:contextualSpacing/>
        <w:rPr>
          <w:i w:val="0"/>
          <w:sz w:val="25"/>
          <w:szCs w:val="25"/>
        </w:rPr>
      </w:pPr>
    </w:p>
    <w:p w:rsidR="00A970DA" w:rsidRPr="003458F8" w:rsidRDefault="00A970DA" w:rsidP="004157D5">
      <w:pPr>
        <w:spacing w:before="0" w:beforeAutospacing="0" w:after="0" w:afterAutospacing="0"/>
        <w:contextualSpacing/>
        <w:rPr>
          <w:i w:val="0"/>
          <w:sz w:val="25"/>
          <w:szCs w:val="25"/>
        </w:rPr>
      </w:pPr>
    </w:p>
    <w:p w:rsidR="00A970DA" w:rsidRPr="003458F8" w:rsidRDefault="00A970DA" w:rsidP="004157D5">
      <w:pPr>
        <w:spacing w:before="0" w:beforeAutospacing="0" w:after="0" w:afterAutospacing="0"/>
        <w:contextualSpacing/>
        <w:rPr>
          <w:i w:val="0"/>
          <w:sz w:val="25"/>
          <w:szCs w:val="25"/>
        </w:rPr>
      </w:pPr>
    </w:p>
    <w:p w:rsidR="00A970DA" w:rsidRPr="003458F8" w:rsidRDefault="003158B7" w:rsidP="004157D5">
      <w:pPr>
        <w:spacing w:before="0" w:beforeAutospacing="0" w:after="0" w:afterAutospacing="0"/>
        <w:contextualSpacing/>
        <w:rPr>
          <w:b/>
          <w:i w:val="0"/>
          <w:sz w:val="25"/>
          <w:szCs w:val="25"/>
        </w:rPr>
      </w:pPr>
      <w:r w:rsidRPr="003458F8">
        <w:rPr>
          <w:b/>
          <w:i w:val="0"/>
          <w:sz w:val="25"/>
          <w:szCs w:val="25"/>
        </w:rPr>
        <w:t>7</w:t>
      </w:r>
    </w:p>
    <w:p w:rsidR="00A970DA" w:rsidRPr="003458F8" w:rsidRDefault="00A970DA" w:rsidP="003158B7">
      <w:pPr>
        <w:spacing w:before="0" w:beforeAutospacing="0" w:after="0" w:afterAutospacing="0"/>
        <w:contextualSpacing/>
        <w:jc w:val="both"/>
        <w:rPr>
          <w:i w:val="0"/>
          <w:sz w:val="25"/>
          <w:szCs w:val="25"/>
        </w:rPr>
      </w:pPr>
    </w:p>
    <w:p w:rsidR="003F48CC" w:rsidRPr="002D315F" w:rsidRDefault="00BA21A4" w:rsidP="004157D5">
      <w:pPr>
        <w:spacing w:before="0" w:beforeAutospacing="0" w:after="0" w:afterAutospacing="0"/>
        <w:contextualSpacing/>
        <w:rPr>
          <w:sz w:val="28"/>
          <w:szCs w:val="28"/>
        </w:rPr>
      </w:pPr>
      <w:r w:rsidRPr="002D315F">
        <w:rPr>
          <w:sz w:val="28"/>
          <w:szCs w:val="28"/>
        </w:rPr>
        <w:t>I</w:t>
      </w:r>
      <w:r w:rsidR="00563CD1" w:rsidRPr="002D315F">
        <w:rPr>
          <w:sz w:val="28"/>
          <w:szCs w:val="28"/>
        </w:rPr>
        <w:t xml:space="preserve">l </w:t>
      </w:r>
      <w:r w:rsidR="00F11BAE" w:rsidRPr="002D315F">
        <w:rPr>
          <w:sz w:val="28"/>
          <w:szCs w:val="28"/>
        </w:rPr>
        <w:t>divoratore</w:t>
      </w:r>
      <w:r w:rsidR="00563CD1" w:rsidRPr="002D315F">
        <w:rPr>
          <w:sz w:val="28"/>
          <w:szCs w:val="28"/>
        </w:rPr>
        <w:t xml:space="preserve"> di bambini</w:t>
      </w:r>
    </w:p>
    <w:p w:rsidR="00D101E9" w:rsidRPr="003458F8" w:rsidRDefault="00D101E9" w:rsidP="004157D5">
      <w:pPr>
        <w:spacing w:before="0" w:beforeAutospacing="0" w:after="0" w:afterAutospacing="0"/>
        <w:contextualSpacing/>
        <w:rPr>
          <w:i w:val="0"/>
          <w:sz w:val="25"/>
          <w:szCs w:val="25"/>
        </w:rPr>
      </w:pPr>
    </w:p>
    <w:p w:rsidR="00D101E9" w:rsidRPr="003458F8" w:rsidRDefault="00D101E9" w:rsidP="004157D5">
      <w:pPr>
        <w:spacing w:before="0" w:beforeAutospacing="0" w:after="0" w:afterAutospacing="0"/>
        <w:contextualSpacing/>
        <w:rPr>
          <w:i w:val="0"/>
          <w:sz w:val="25"/>
          <w:szCs w:val="25"/>
        </w:rPr>
      </w:pPr>
    </w:p>
    <w:p w:rsidR="00244298" w:rsidRPr="003458F8" w:rsidRDefault="00244298" w:rsidP="00AF4FDE">
      <w:pPr>
        <w:spacing w:before="0" w:beforeAutospacing="0" w:after="0" w:afterAutospacing="0"/>
        <w:contextualSpacing/>
        <w:jc w:val="left"/>
        <w:rPr>
          <w:i w:val="0"/>
          <w:sz w:val="25"/>
          <w:szCs w:val="25"/>
        </w:rPr>
      </w:pPr>
    </w:p>
    <w:p w:rsidR="00244298" w:rsidRPr="00A71F0F" w:rsidRDefault="00324B03" w:rsidP="009F5DBD">
      <w:pPr>
        <w:spacing w:before="0" w:beforeAutospacing="0" w:after="0" w:afterAutospacing="0"/>
        <w:contextualSpacing/>
        <w:jc w:val="both"/>
        <w:rPr>
          <w:i w:val="0"/>
          <w:sz w:val="25"/>
          <w:szCs w:val="25"/>
        </w:rPr>
      </w:pPr>
      <w:r w:rsidRPr="00A71F0F">
        <w:rPr>
          <w:i w:val="0"/>
          <w:sz w:val="25"/>
          <w:szCs w:val="25"/>
        </w:rPr>
        <w:t xml:space="preserve">Andammo di prima mattina al Vecchio Municipio, Charlie, Billy ed io. Portai Billy nel caso ci fosse la necessità di un ragazzo sveglio </w:t>
      </w:r>
      <w:r w:rsidR="00EC404D" w:rsidRPr="00A71F0F">
        <w:rPr>
          <w:i w:val="0"/>
          <w:sz w:val="25"/>
          <w:szCs w:val="25"/>
        </w:rPr>
        <w:t>e</w:t>
      </w:r>
      <w:r w:rsidRPr="00A71F0F">
        <w:rPr>
          <w:i w:val="0"/>
          <w:sz w:val="25"/>
          <w:szCs w:val="25"/>
        </w:rPr>
        <w:t xml:space="preserve"> atletico e soprattutto perché era così intelligente da sapere quando potevo rispondere alle sue domande e quando </w:t>
      </w:r>
      <w:r w:rsidR="00EC404D" w:rsidRPr="00A71F0F">
        <w:rPr>
          <w:i w:val="0"/>
          <w:sz w:val="25"/>
          <w:szCs w:val="25"/>
        </w:rPr>
        <w:t>no</w:t>
      </w:r>
      <w:r w:rsidRPr="00A71F0F">
        <w:rPr>
          <w:i w:val="0"/>
          <w:sz w:val="25"/>
          <w:szCs w:val="25"/>
        </w:rPr>
        <w:t>.</w:t>
      </w:r>
    </w:p>
    <w:p w:rsidR="009F5DBD" w:rsidRPr="00A71F0F" w:rsidRDefault="009F5DBD" w:rsidP="009F5DBD">
      <w:pPr>
        <w:spacing w:before="0" w:beforeAutospacing="0" w:after="0" w:afterAutospacing="0"/>
        <w:contextualSpacing/>
        <w:jc w:val="both"/>
        <w:rPr>
          <w:i w:val="0"/>
          <w:sz w:val="25"/>
          <w:szCs w:val="25"/>
        </w:rPr>
      </w:pPr>
      <w:r w:rsidRPr="00A71F0F">
        <w:rPr>
          <w:i w:val="0"/>
          <w:sz w:val="25"/>
          <w:szCs w:val="25"/>
        </w:rPr>
        <w:t xml:space="preserve">Avevo in tasca l’orecchino di Mary </w:t>
      </w:r>
      <w:proofErr w:type="spellStart"/>
      <w:r w:rsidRPr="00A71F0F">
        <w:rPr>
          <w:i w:val="0"/>
          <w:sz w:val="25"/>
          <w:szCs w:val="25"/>
        </w:rPr>
        <w:t>Ann</w:t>
      </w:r>
      <w:proofErr w:type="spellEnd"/>
      <w:r w:rsidRPr="00A71F0F">
        <w:rPr>
          <w:i w:val="0"/>
          <w:sz w:val="25"/>
          <w:szCs w:val="25"/>
        </w:rPr>
        <w:t>, lo stesso che la poveretta aveva lasciato a casa mia, sperando di avere il tempo di mostrarlo a Charlie. Sicuramente se lo sarebbe studiato per bene prima di darmi una soluzione plausibile a quella che sembrava una storia di sparizioni senza causa.</w:t>
      </w:r>
    </w:p>
    <w:p w:rsidR="000F2F96" w:rsidRPr="003458F8" w:rsidRDefault="009F5DBD" w:rsidP="009F5DBD">
      <w:pPr>
        <w:spacing w:before="0" w:beforeAutospacing="0" w:after="0" w:afterAutospacing="0"/>
        <w:contextualSpacing/>
        <w:jc w:val="both"/>
        <w:rPr>
          <w:i w:val="0"/>
          <w:sz w:val="25"/>
          <w:szCs w:val="25"/>
        </w:rPr>
      </w:pPr>
      <w:r w:rsidRPr="00A71F0F">
        <w:rPr>
          <w:i w:val="0"/>
          <w:sz w:val="25"/>
          <w:szCs w:val="25"/>
        </w:rPr>
        <w:t>Il vecchio Municipio era</w:t>
      </w:r>
      <w:r w:rsidRPr="003458F8">
        <w:rPr>
          <w:i w:val="0"/>
          <w:sz w:val="25"/>
          <w:szCs w:val="25"/>
        </w:rPr>
        <w:t xml:space="preserve"> chiuso e si seppe che aprivano al pubblico solo su richiesta e durante le festività</w:t>
      </w:r>
      <w:r w:rsidR="005277D8" w:rsidRPr="003458F8">
        <w:rPr>
          <w:i w:val="0"/>
          <w:sz w:val="25"/>
          <w:szCs w:val="25"/>
        </w:rPr>
        <w:t>; c’era una sorta di ordinanza del Sindaco che proibiva la visita aperta a tutte le sale di quel strano museo e dico strano perché non riuscivo ad immaginare cosa ci potesse essere di così interessante in un Municipio e soprattutto cosa voleva il Primo Cittadino preservare.</w:t>
      </w:r>
      <w:r w:rsidR="00C61F57" w:rsidRPr="003458F8">
        <w:rPr>
          <w:i w:val="0"/>
          <w:sz w:val="25"/>
          <w:szCs w:val="25"/>
        </w:rPr>
        <w:t xml:space="preserve"> La mia curiosità andava oltre l’immaginabile. Detti una forte gomitata a Charlie solo per fargli capire quanto fosse importante per noi entrare in quel posto.</w:t>
      </w:r>
    </w:p>
    <w:p w:rsidR="000F2F96" w:rsidRPr="003458F8" w:rsidRDefault="000F2F96" w:rsidP="009F5DBD">
      <w:pPr>
        <w:spacing w:before="0" w:beforeAutospacing="0" w:after="0" w:afterAutospacing="0"/>
        <w:contextualSpacing/>
        <w:jc w:val="both"/>
        <w:rPr>
          <w:i w:val="0"/>
          <w:sz w:val="25"/>
          <w:szCs w:val="25"/>
        </w:rPr>
      </w:pPr>
      <w:r w:rsidRPr="003458F8">
        <w:rPr>
          <w:i w:val="0"/>
          <w:sz w:val="25"/>
          <w:szCs w:val="25"/>
        </w:rPr>
        <w:lastRenderedPageBreak/>
        <w:t xml:space="preserve">Due guardiani arrivarono </w:t>
      </w:r>
      <w:r w:rsidR="00EC404D" w:rsidRPr="003458F8">
        <w:rPr>
          <w:i w:val="0"/>
          <w:sz w:val="25"/>
          <w:szCs w:val="25"/>
        </w:rPr>
        <w:t>con</w:t>
      </w:r>
      <w:r w:rsidRPr="003458F8">
        <w:rPr>
          <w:i w:val="0"/>
          <w:sz w:val="25"/>
          <w:szCs w:val="25"/>
        </w:rPr>
        <w:t xml:space="preserve"> mazzi di chiavi di dimensioni enormi, sia io </w:t>
      </w:r>
      <w:r w:rsidR="00EC404D" w:rsidRPr="003458F8">
        <w:rPr>
          <w:i w:val="0"/>
          <w:sz w:val="25"/>
          <w:szCs w:val="25"/>
        </w:rPr>
        <w:t>sia</w:t>
      </w:r>
      <w:r w:rsidRPr="003458F8">
        <w:rPr>
          <w:i w:val="0"/>
          <w:sz w:val="25"/>
          <w:szCs w:val="25"/>
        </w:rPr>
        <w:t xml:space="preserve"> Charlie ci parlammo con lo sguardo come se ci fossimo domand</w:t>
      </w:r>
      <w:r w:rsidR="00662606" w:rsidRPr="003458F8">
        <w:rPr>
          <w:i w:val="0"/>
          <w:sz w:val="25"/>
          <w:szCs w:val="25"/>
        </w:rPr>
        <w:t>ati allo stesso tempo che tipo d</w:t>
      </w:r>
      <w:r w:rsidRPr="003458F8">
        <w:rPr>
          <w:i w:val="0"/>
          <w:sz w:val="25"/>
          <w:szCs w:val="25"/>
        </w:rPr>
        <w:t>i porte necessitavano chiavi di quel genere.</w:t>
      </w:r>
    </w:p>
    <w:p w:rsidR="000F2F96" w:rsidRPr="003458F8" w:rsidRDefault="000F2F96" w:rsidP="000F2F96">
      <w:pPr>
        <w:spacing w:before="0" w:beforeAutospacing="0" w:after="0" w:afterAutospacing="0"/>
        <w:contextualSpacing/>
        <w:jc w:val="both"/>
        <w:rPr>
          <w:i w:val="0"/>
          <w:sz w:val="25"/>
          <w:szCs w:val="25"/>
        </w:rPr>
      </w:pPr>
      <w:r w:rsidRPr="003458F8">
        <w:rPr>
          <w:i w:val="0"/>
          <w:sz w:val="25"/>
          <w:szCs w:val="25"/>
        </w:rPr>
        <w:t>In meno di mezz’ora</w:t>
      </w:r>
      <w:r w:rsidR="00EC404D" w:rsidRPr="003458F8">
        <w:rPr>
          <w:i w:val="0"/>
          <w:sz w:val="25"/>
          <w:szCs w:val="25"/>
        </w:rPr>
        <w:t>,</w:t>
      </w:r>
      <w:r w:rsidRPr="003458F8">
        <w:rPr>
          <w:i w:val="0"/>
          <w:sz w:val="25"/>
          <w:szCs w:val="25"/>
        </w:rPr>
        <w:t xml:space="preserve"> il Ministero della Difesa aveva mandato un permesso speciale per i suoi ispettori che stavano accertando il grado di degrado da salsedine</w:t>
      </w:r>
      <w:r w:rsidR="00662606" w:rsidRPr="003458F8">
        <w:rPr>
          <w:i w:val="0"/>
          <w:sz w:val="25"/>
          <w:szCs w:val="25"/>
        </w:rPr>
        <w:t>,</w:t>
      </w:r>
      <w:r w:rsidRPr="003458F8">
        <w:rPr>
          <w:i w:val="0"/>
          <w:sz w:val="25"/>
          <w:szCs w:val="25"/>
        </w:rPr>
        <w:t xml:space="preserve"> </w:t>
      </w:r>
      <w:r w:rsidR="00662606" w:rsidRPr="003458F8">
        <w:rPr>
          <w:i w:val="0"/>
          <w:sz w:val="25"/>
          <w:szCs w:val="25"/>
        </w:rPr>
        <w:t>degli edifici storici vicini</w:t>
      </w:r>
      <w:r w:rsidRPr="003458F8">
        <w:rPr>
          <w:i w:val="0"/>
          <w:sz w:val="25"/>
          <w:szCs w:val="25"/>
        </w:rPr>
        <w:t xml:space="preserve"> al porto.</w:t>
      </w:r>
    </w:p>
    <w:p w:rsidR="000F2F96" w:rsidRPr="003458F8" w:rsidRDefault="000F2F96" w:rsidP="000F2F96">
      <w:pPr>
        <w:spacing w:before="0" w:beforeAutospacing="0" w:after="0" w:afterAutospacing="0"/>
        <w:contextualSpacing/>
        <w:jc w:val="both"/>
        <w:rPr>
          <w:i w:val="0"/>
          <w:sz w:val="25"/>
          <w:szCs w:val="25"/>
        </w:rPr>
      </w:pPr>
      <w:r w:rsidRPr="003458F8">
        <w:rPr>
          <w:i w:val="0"/>
          <w:sz w:val="25"/>
          <w:szCs w:val="25"/>
        </w:rPr>
        <w:t xml:space="preserve">Il viso di Billy </w:t>
      </w:r>
      <w:r w:rsidR="00EC404D" w:rsidRPr="003458F8">
        <w:rPr>
          <w:i w:val="0"/>
          <w:sz w:val="25"/>
          <w:szCs w:val="25"/>
        </w:rPr>
        <w:t>s’</w:t>
      </w:r>
      <w:r w:rsidRPr="003458F8">
        <w:rPr>
          <w:i w:val="0"/>
          <w:sz w:val="25"/>
          <w:szCs w:val="25"/>
        </w:rPr>
        <w:t>illuminò sotto un grande sorriso e la mia contentezza si espresse con un secco colpo di tosse che mi regalò una fredda occhiata da parte di una delle guardie.</w:t>
      </w:r>
    </w:p>
    <w:p w:rsidR="000F2F96" w:rsidRPr="003458F8" w:rsidRDefault="00E530E1" w:rsidP="009F5DBD">
      <w:pPr>
        <w:spacing w:before="0" w:beforeAutospacing="0" w:after="0" w:afterAutospacing="0"/>
        <w:contextualSpacing/>
        <w:jc w:val="both"/>
        <w:rPr>
          <w:i w:val="0"/>
          <w:sz w:val="25"/>
          <w:szCs w:val="25"/>
        </w:rPr>
      </w:pPr>
      <w:r w:rsidRPr="003458F8">
        <w:rPr>
          <w:i w:val="0"/>
          <w:sz w:val="25"/>
          <w:szCs w:val="25"/>
        </w:rPr>
        <w:t xml:space="preserve">Le porte si aprirono e ci </w:t>
      </w:r>
      <w:r w:rsidR="00EC404D" w:rsidRPr="003458F8">
        <w:rPr>
          <w:i w:val="0"/>
          <w:sz w:val="25"/>
          <w:szCs w:val="25"/>
        </w:rPr>
        <w:t>fu</w:t>
      </w:r>
      <w:r w:rsidRPr="003458F8">
        <w:rPr>
          <w:i w:val="0"/>
          <w:sz w:val="25"/>
          <w:szCs w:val="25"/>
        </w:rPr>
        <w:t xml:space="preserve"> data una piantina di scarsa qualità, dove il vano </w:t>
      </w:r>
      <w:r w:rsidR="00662606" w:rsidRPr="003458F8">
        <w:rPr>
          <w:i w:val="0"/>
          <w:sz w:val="25"/>
          <w:szCs w:val="25"/>
        </w:rPr>
        <w:t>della</w:t>
      </w:r>
      <w:r w:rsidRPr="003458F8">
        <w:rPr>
          <w:i w:val="0"/>
          <w:sz w:val="25"/>
          <w:szCs w:val="25"/>
        </w:rPr>
        <w:t xml:space="preserve"> scala sembrava un buco nero </w:t>
      </w:r>
      <w:r w:rsidR="00662606" w:rsidRPr="003458F8">
        <w:rPr>
          <w:i w:val="0"/>
          <w:sz w:val="25"/>
          <w:szCs w:val="25"/>
        </w:rPr>
        <w:t>e</w:t>
      </w:r>
      <w:r w:rsidRPr="003458F8">
        <w:rPr>
          <w:i w:val="0"/>
          <w:sz w:val="25"/>
          <w:szCs w:val="25"/>
        </w:rPr>
        <w:t xml:space="preserve"> </w:t>
      </w:r>
      <w:r w:rsidR="00BF055C" w:rsidRPr="003458F8">
        <w:rPr>
          <w:i w:val="0"/>
          <w:sz w:val="25"/>
          <w:szCs w:val="25"/>
        </w:rPr>
        <w:t xml:space="preserve">il </w:t>
      </w:r>
      <w:r w:rsidR="00B7482D" w:rsidRPr="003458F8">
        <w:rPr>
          <w:i w:val="0"/>
          <w:sz w:val="25"/>
          <w:szCs w:val="25"/>
        </w:rPr>
        <w:t>solaio, una</w:t>
      </w:r>
      <w:r w:rsidR="00BF055C" w:rsidRPr="003458F8">
        <w:rPr>
          <w:i w:val="0"/>
          <w:sz w:val="25"/>
          <w:szCs w:val="25"/>
        </w:rPr>
        <w:t xml:space="preserve"> stanza senza muri ed un paio di piccole torce.</w:t>
      </w:r>
    </w:p>
    <w:p w:rsidR="00BF055C" w:rsidRPr="003458F8" w:rsidRDefault="00BF055C" w:rsidP="009F5DBD">
      <w:pPr>
        <w:spacing w:before="0" w:beforeAutospacing="0" w:after="0" w:afterAutospacing="0"/>
        <w:contextualSpacing/>
        <w:jc w:val="both"/>
        <w:rPr>
          <w:sz w:val="25"/>
          <w:szCs w:val="25"/>
        </w:rPr>
      </w:pPr>
      <w:r w:rsidRPr="003458F8">
        <w:rPr>
          <w:i w:val="0"/>
          <w:sz w:val="25"/>
          <w:szCs w:val="25"/>
        </w:rPr>
        <w:t>Nel cortile il sole sembrava scende</w:t>
      </w:r>
      <w:r w:rsidR="00E13E0E" w:rsidRPr="003458F8">
        <w:rPr>
          <w:i w:val="0"/>
          <w:sz w:val="25"/>
          <w:szCs w:val="25"/>
        </w:rPr>
        <w:t>re sul nostro viso in picchiata, cosa di grande impatto considerato il fatto che se si giravano le spalle ci si trovava</w:t>
      </w:r>
      <w:r w:rsidR="00662606" w:rsidRPr="003458F8">
        <w:rPr>
          <w:i w:val="0"/>
          <w:sz w:val="25"/>
          <w:szCs w:val="25"/>
        </w:rPr>
        <w:t xml:space="preserve"> </w:t>
      </w:r>
      <w:r w:rsidR="00E13E0E" w:rsidRPr="003458F8">
        <w:rPr>
          <w:i w:val="0"/>
          <w:sz w:val="25"/>
          <w:szCs w:val="25"/>
        </w:rPr>
        <w:t>contro le mura scure e tristi del museo.</w:t>
      </w:r>
      <w:r w:rsidR="00065363" w:rsidRPr="003458F8">
        <w:rPr>
          <w:i w:val="0"/>
          <w:sz w:val="25"/>
          <w:szCs w:val="25"/>
        </w:rPr>
        <w:t xml:space="preserve"> L’ingresso di semplice fattura mostrava con orgoglio una targa di pietra incisa</w:t>
      </w:r>
      <w:r w:rsidR="00065363" w:rsidRPr="003458F8">
        <w:rPr>
          <w:sz w:val="25"/>
          <w:szCs w:val="25"/>
        </w:rPr>
        <w:t xml:space="preserve">: Progettato e costruito dal reverendo James </w:t>
      </w:r>
      <w:proofErr w:type="spellStart"/>
      <w:r w:rsidR="00065363" w:rsidRPr="003458F8">
        <w:rPr>
          <w:sz w:val="25"/>
          <w:szCs w:val="25"/>
        </w:rPr>
        <w:t>Ramney</w:t>
      </w:r>
      <w:proofErr w:type="spellEnd"/>
      <w:r w:rsidR="00065363" w:rsidRPr="003458F8">
        <w:rPr>
          <w:sz w:val="25"/>
          <w:szCs w:val="25"/>
        </w:rPr>
        <w:t xml:space="preserve"> nell’anno del Signore 1804. La casa è del Consiglio dei Padri e solo loro potranno accedervi con servitù della propria famiglia e </w:t>
      </w:r>
      <w:r w:rsidR="00EC404D" w:rsidRPr="003458F8">
        <w:rPr>
          <w:sz w:val="25"/>
          <w:szCs w:val="25"/>
        </w:rPr>
        <w:t xml:space="preserve">nessun </w:t>
      </w:r>
      <w:r w:rsidR="00065363" w:rsidRPr="003458F8">
        <w:rPr>
          <w:sz w:val="25"/>
          <w:szCs w:val="25"/>
        </w:rPr>
        <w:t>altro.</w:t>
      </w:r>
    </w:p>
    <w:p w:rsidR="00065363" w:rsidRPr="003458F8" w:rsidRDefault="00065363" w:rsidP="009F5DBD">
      <w:pPr>
        <w:spacing w:before="0" w:beforeAutospacing="0" w:after="0" w:afterAutospacing="0"/>
        <w:contextualSpacing/>
        <w:jc w:val="both"/>
        <w:rPr>
          <w:i w:val="0"/>
          <w:sz w:val="25"/>
          <w:szCs w:val="25"/>
        </w:rPr>
      </w:pPr>
      <w:r w:rsidRPr="003458F8">
        <w:rPr>
          <w:i w:val="0"/>
          <w:sz w:val="25"/>
          <w:szCs w:val="25"/>
        </w:rPr>
        <w:t>“Quindi</w:t>
      </w:r>
      <w:r w:rsidR="00BD4FAA" w:rsidRPr="003458F8">
        <w:rPr>
          <w:i w:val="0"/>
          <w:sz w:val="25"/>
          <w:szCs w:val="25"/>
        </w:rPr>
        <w:t>,</w:t>
      </w:r>
      <w:r w:rsidRPr="003458F8">
        <w:rPr>
          <w:i w:val="0"/>
          <w:sz w:val="25"/>
          <w:szCs w:val="25"/>
        </w:rPr>
        <w:t xml:space="preserve"> nessuno poteva visitare questo posto o accedervi senza l’esplicito invito di un padre consigliere.”</w:t>
      </w:r>
    </w:p>
    <w:p w:rsidR="00065363" w:rsidRPr="003458F8" w:rsidRDefault="00065363" w:rsidP="009F5DBD">
      <w:pPr>
        <w:spacing w:before="0" w:beforeAutospacing="0" w:after="0" w:afterAutospacing="0"/>
        <w:contextualSpacing/>
        <w:jc w:val="both"/>
        <w:rPr>
          <w:i w:val="0"/>
          <w:sz w:val="25"/>
          <w:szCs w:val="25"/>
        </w:rPr>
      </w:pPr>
      <w:r w:rsidRPr="003458F8">
        <w:rPr>
          <w:i w:val="0"/>
          <w:sz w:val="25"/>
          <w:szCs w:val="25"/>
        </w:rPr>
        <w:t>Charlie intuì subito a cosa stessi alludendo.</w:t>
      </w:r>
    </w:p>
    <w:p w:rsidR="007F1B99" w:rsidRPr="003458F8" w:rsidRDefault="00065363" w:rsidP="009F5DBD">
      <w:pPr>
        <w:spacing w:before="0" w:beforeAutospacing="0" w:after="0" w:afterAutospacing="0"/>
        <w:contextualSpacing/>
        <w:jc w:val="both"/>
        <w:rPr>
          <w:i w:val="0"/>
          <w:sz w:val="25"/>
          <w:szCs w:val="25"/>
        </w:rPr>
      </w:pPr>
      <w:r w:rsidRPr="003458F8">
        <w:rPr>
          <w:i w:val="0"/>
          <w:sz w:val="25"/>
          <w:szCs w:val="25"/>
        </w:rPr>
        <w:t>“</w:t>
      </w:r>
      <w:r w:rsidR="00662606" w:rsidRPr="003458F8">
        <w:rPr>
          <w:i w:val="0"/>
          <w:sz w:val="25"/>
          <w:szCs w:val="25"/>
        </w:rPr>
        <w:t>Perciò</w:t>
      </w:r>
      <w:r w:rsidRPr="003458F8">
        <w:rPr>
          <w:i w:val="0"/>
          <w:sz w:val="25"/>
          <w:szCs w:val="25"/>
        </w:rPr>
        <w:t xml:space="preserve"> nessuno poteva fare</w:t>
      </w:r>
      <w:r w:rsidR="00D974CE" w:rsidRPr="003458F8">
        <w:rPr>
          <w:i w:val="0"/>
          <w:sz w:val="25"/>
          <w:szCs w:val="25"/>
        </w:rPr>
        <w:t>,</w:t>
      </w:r>
      <w:r w:rsidRPr="003458F8">
        <w:rPr>
          <w:i w:val="0"/>
          <w:sz w:val="25"/>
          <w:szCs w:val="25"/>
        </w:rPr>
        <w:t xml:space="preserve"> loro del male ma se loro</w:t>
      </w:r>
      <w:r w:rsidR="00D974CE" w:rsidRPr="003458F8">
        <w:rPr>
          <w:i w:val="0"/>
          <w:sz w:val="25"/>
          <w:szCs w:val="25"/>
        </w:rPr>
        <w:t>,</w:t>
      </w:r>
      <w:r w:rsidRPr="003458F8">
        <w:rPr>
          <w:i w:val="0"/>
          <w:sz w:val="25"/>
          <w:szCs w:val="25"/>
        </w:rPr>
        <w:t xml:space="preserve"> av</w:t>
      </w:r>
      <w:r w:rsidR="007F1B99" w:rsidRPr="003458F8">
        <w:rPr>
          <w:i w:val="0"/>
          <w:sz w:val="25"/>
          <w:szCs w:val="25"/>
        </w:rPr>
        <w:t>essero voluto farlo</w:t>
      </w:r>
      <w:r w:rsidR="00D974CE" w:rsidRPr="003458F8">
        <w:rPr>
          <w:i w:val="0"/>
          <w:sz w:val="25"/>
          <w:szCs w:val="25"/>
        </w:rPr>
        <w:t>,</w:t>
      </w:r>
      <w:r w:rsidR="007F1B99" w:rsidRPr="003458F8">
        <w:rPr>
          <w:i w:val="0"/>
          <w:sz w:val="25"/>
          <w:szCs w:val="25"/>
        </w:rPr>
        <w:t xml:space="preserve"> nessuno</w:t>
      </w:r>
      <w:r w:rsidR="00D974CE" w:rsidRPr="003458F8">
        <w:rPr>
          <w:i w:val="0"/>
          <w:sz w:val="25"/>
          <w:szCs w:val="25"/>
        </w:rPr>
        <w:t xml:space="preserve"> </w:t>
      </w:r>
      <w:r w:rsidR="007F1B99" w:rsidRPr="003458F8">
        <w:rPr>
          <w:i w:val="0"/>
          <w:sz w:val="25"/>
          <w:szCs w:val="25"/>
        </w:rPr>
        <w:t>di sicuro lo avrebbe ostacolato</w:t>
      </w:r>
      <w:r w:rsidR="0062416F">
        <w:rPr>
          <w:i w:val="0"/>
          <w:sz w:val="25"/>
          <w:szCs w:val="25"/>
        </w:rPr>
        <w:t>.”</w:t>
      </w:r>
    </w:p>
    <w:p w:rsidR="007F1B99" w:rsidRPr="003458F8" w:rsidRDefault="00E5691E" w:rsidP="009F5DBD">
      <w:pPr>
        <w:spacing w:before="0" w:beforeAutospacing="0" w:after="0" w:afterAutospacing="0"/>
        <w:contextualSpacing/>
        <w:jc w:val="both"/>
        <w:rPr>
          <w:i w:val="0"/>
          <w:sz w:val="25"/>
          <w:szCs w:val="25"/>
        </w:rPr>
      </w:pPr>
      <w:r w:rsidRPr="003458F8">
        <w:rPr>
          <w:i w:val="0"/>
          <w:sz w:val="25"/>
          <w:szCs w:val="25"/>
        </w:rPr>
        <w:t>Anche Billy v</w:t>
      </w:r>
      <w:r w:rsidR="007F1B99" w:rsidRPr="003458F8">
        <w:rPr>
          <w:i w:val="0"/>
          <w:sz w:val="25"/>
          <w:szCs w:val="25"/>
        </w:rPr>
        <w:t>olle dare il suo contributo.</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 xml:space="preserve">“Sembra più un carcere che una </w:t>
      </w:r>
      <w:r w:rsidR="00EC404D" w:rsidRPr="003458F8">
        <w:rPr>
          <w:i w:val="0"/>
          <w:sz w:val="25"/>
          <w:szCs w:val="25"/>
        </w:rPr>
        <w:t>dimora, dove</w:t>
      </w:r>
      <w:r w:rsidRPr="003458F8">
        <w:rPr>
          <w:i w:val="0"/>
          <w:sz w:val="25"/>
          <w:szCs w:val="25"/>
        </w:rPr>
        <w:t xml:space="preserve"> ascoltare la gente o sposarla</w:t>
      </w:r>
      <w:r w:rsidR="0062416F">
        <w:rPr>
          <w:i w:val="0"/>
          <w:sz w:val="25"/>
          <w:szCs w:val="25"/>
        </w:rPr>
        <w:t>.”</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“Un carcere eh?”, lo guardai e credo mi convinsi della sua genialità.</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“E’ possibile che usassero questo posto oscuro per altre cose e non solo per fare i matrimoni</w:t>
      </w:r>
      <w:r w:rsidR="0062416F">
        <w:rPr>
          <w:i w:val="0"/>
          <w:sz w:val="25"/>
          <w:szCs w:val="25"/>
        </w:rPr>
        <w:t>.”</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“Ragazzo sei molto sveglio!”, affermò Charlie cercando di stringergli la mano.</w:t>
      </w:r>
    </w:p>
    <w:p w:rsidR="00BE190A" w:rsidRPr="003458F8" w:rsidRDefault="00BE190A" w:rsidP="009F5DBD">
      <w:pPr>
        <w:spacing w:before="0" w:beforeAutospacing="0" w:after="0" w:afterAutospacing="0"/>
        <w:contextualSpacing/>
        <w:jc w:val="both"/>
        <w:rPr>
          <w:i w:val="0"/>
          <w:sz w:val="25"/>
          <w:szCs w:val="25"/>
        </w:rPr>
      </w:pPr>
    </w:p>
    <w:p w:rsidR="00BE190A" w:rsidRPr="003458F8" w:rsidRDefault="00BE190A" w:rsidP="009F5DBD">
      <w:pPr>
        <w:spacing w:before="0" w:beforeAutospacing="0" w:after="0" w:afterAutospacing="0"/>
        <w:contextualSpacing/>
        <w:jc w:val="both"/>
        <w:rPr>
          <w:i w:val="0"/>
          <w:sz w:val="25"/>
          <w:szCs w:val="25"/>
        </w:rPr>
      </w:pPr>
    </w:p>
    <w:p w:rsidR="00AE38D8" w:rsidRPr="003458F8" w:rsidRDefault="00AE38D8" w:rsidP="00AE38D8">
      <w:pPr>
        <w:spacing w:before="0" w:beforeAutospacing="0" w:after="0" w:afterAutospacing="0"/>
        <w:contextualSpacing/>
        <w:jc w:val="both"/>
        <w:rPr>
          <w:i w:val="0"/>
          <w:sz w:val="25"/>
          <w:szCs w:val="25"/>
        </w:rPr>
      </w:pPr>
      <w:r w:rsidRPr="003458F8">
        <w:rPr>
          <w:i w:val="0"/>
          <w:sz w:val="25"/>
          <w:szCs w:val="25"/>
        </w:rPr>
        <w:t>Cercammo di orientarci perché l’edificio era completamente privo di luce elettrica. Le pareti di legno scuro lo rendevano parecchio tetro ma il nostro buonumore sembrava illuminarle come una reggia.</w:t>
      </w:r>
      <w:r w:rsidR="00A71F0F" w:rsidRPr="003458F8">
        <w:rPr>
          <w:i w:val="0"/>
          <w:sz w:val="25"/>
          <w:szCs w:val="25"/>
        </w:rPr>
        <w:t xml:space="preserve"> </w:t>
      </w:r>
      <w:r w:rsidRPr="003458F8">
        <w:rPr>
          <w:i w:val="0"/>
          <w:sz w:val="25"/>
          <w:szCs w:val="25"/>
        </w:rPr>
        <w:t xml:space="preserve">Fummo condotti nel corridoio delle sale e lasciati liberi di girare per i tre piani ad eccezione del sotterraneo che ci dissero allagato </w:t>
      </w:r>
      <w:r w:rsidR="00EC404D" w:rsidRPr="003458F8">
        <w:rPr>
          <w:i w:val="0"/>
          <w:sz w:val="25"/>
          <w:szCs w:val="25"/>
        </w:rPr>
        <w:t>e</w:t>
      </w:r>
      <w:r w:rsidRPr="003458F8">
        <w:rPr>
          <w:i w:val="0"/>
          <w:sz w:val="25"/>
          <w:szCs w:val="25"/>
        </w:rPr>
        <w:t xml:space="preserve"> in fase di ristrutturazione.</w:t>
      </w:r>
    </w:p>
    <w:p w:rsidR="00AE38D8" w:rsidRPr="003458F8" w:rsidRDefault="00AE38D8" w:rsidP="00AE38D8">
      <w:pPr>
        <w:spacing w:before="0" w:beforeAutospacing="0" w:after="0" w:afterAutospacing="0"/>
        <w:contextualSpacing/>
        <w:jc w:val="both"/>
        <w:rPr>
          <w:i w:val="0"/>
          <w:sz w:val="25"/>
          <w:szCs w:val="25"/>
        </w:rPr>
      </w:pPr>
      <w:r w:rsidRPr="003458F8">
        <w:rPr>
          <w:i w:val="0"/>
          <w:sz w:val="25"/>
          <w:szCs w:val="25"/>
        </w:rPr>
        <w:t>Charlie sembrava uno scolaretto emozionato mentre Billy aspettava il mio segnale per aprire qualche porta. Ci lasciarono delle chiavi che avremmo consegnato a fine giro all’uomo nella guardiola.</w:t>
      </w:r>
    </w:p>
    <w:p w:rsidR="00AE38D8" w:rsidRPr="003458F8" w:rsidRDefault="00AE38D8" w:rsidP="00AE38D8">
      <w:pPr>
        <w:spacing w:before="0" w:beforeAutospacing="0" w:after="0" w:afterAutospacing="0"/>
        <w:contextualSpacing/>
        <w:jc w:val="both"/>
        <w:rPr>
          <w:i w:val="0"/>
          <w:sz w:val="25"/>
          <w:szCs w:val="25"/>
        </w:rPr>
      </w:pPr>
      <w:r w:rsidRPr="003458F8">
        <w:rPr>
          <w:i w:val="0"/>
          <w:sz w:val="25"/>
          <w:szCs w:val="25"/>
        </w:rPr>
        <w:t xml:space="preserve">Il corridoio aveva un perimetro regolare e le stanze  erano di numero uguale e pari su ogni lato. Il nostro lato ne contava quattro ma sul secondo c’erano sei mentre sul terzo ce n’erano due </w:t>
      </w:r>
      <w:r w:rsidR="00BE190A" w:rsidRPr="003458F8">
        <w:rPr>
          <w:i w:val="0"/>
          <w:sz w:val="25"/>
          <w:szCs w:val="25"/>
        </w:rPr>
        <w:t>e</w:t>
      </w:r>
      <w:r w:rsidRPr="003458F8">
        <w:rPr>
          <w:i w:val="0"/>
          <w:sz w:val="25"/>
          <w:szCs w:val="25"/>
        </w:rPr>
        <w:t xml:space="preserve"> infine sull’ultimo lato</w:t>
      </w:r>
      <w:r w:rsidR="00BE190A" w:rsidRPr="003458F8">
        <w:rPr>
          <w:i w:val="0"/>
          <w:sz w:val="25"/>
          <w:szCs w:val="25"/>
        </w:rPr>
        <w:t>,</w:t>
      </w:r>
      <w:r w:rsidRPr="003458F8">
        <w:rPr>
          <w:i w:val="0"/>
          <w:sz w:val="25"/>
          <w:szCs w:val="25"/>
        </w:rPr>
        <w:t xml:space="preserve"> altre due.</w:t>
      </w:r>
    </w:p>
    <w:p w:rsidR="00AE38D8" w:rsidRPr="003458F8" w:rsidRDefault="00AE38D8" w:rsidP="00AE38D8">
      <w:pPr>
        <w:spacing w:before="0" w:beforeAutospacing="0" w:after="0" w:afterAutospacing="0"/>
        <w:contextualSpacing/>
        <w:jc w:val="both"/>
        <w:rPr>
          <w:i w:val="0"/>
          <w:sz w:val="25"/>
          <w:szCs w:val="25"/>
        </w:rPr>
      </w:pPr>
      <w:r w:rsidRPr="003458F8">
        <w:rPr>
          <w:i w:val="0"/>
          <w:sz w:val="25"/>
          <w:szCs w:val="25"/>
        </w:rPr>
        <w:t xml:space="preserve">Incuriositi di quello che ci </w:t>
      </w:r>
      <w:r w:rsidR="00BE190A" w:rsidRPr="003458F8">
        <w:rPr>
          <w:i w:val="0"/>
          <w:sz w:val="25"/>
          <w:szCs w:val="25"/>
        </w:rPr>
        <w:t>aspettava,</w:t>
      </w:r>
      <w:r w:rsidRPr="003458F8">
        <w:rPr>
          <w:i w:val="0"/>
          <w:sz w:val="25"/>
          <w:szCs w:val="25"/>
        </w:rPr>
        <w:t xml:space="preserve"> aprimmo la prima porta usando una chiave dalla strana </w:t>
      </w:r>
      <w:r w:rsidR="009B2107" w:rsidRPr="003458F8">
        <w:rPr>
          <w:i w:val="0"/>
          <w:sz w:val="25"/>
          <w:szCs w:val="25"/>
        </w:rPr>
        <w:t>sagoma</w:t>
      </w:r>
      <w:r w:rsidRPr="003458F8">
        <w:rPr>
          <w:i w:val="0"/>
          <w:sz w:val="25"/>
          <w:szCs w:val="25"/>
        </w:rPr>
        <w:t xml:space="preserve">, una forma </w:t>
      </w:r>
      <w:r w:rsidR="009B2107" w:rsidRPr="003458F8">
        <w:rPr>
          <w:i w:val="0"/>
          <w:sz w:val="25"/>
          <w:szCs w:val="25"/>
        </w:rPr>
        <w:t xml:space="preserve">che si avvicinava a </w:t>
      </w:r>
      <w:r w:rsidRPr="003458F8">
        <w:rPr>
          <w:i w:val="0"/>
          <w:sz w:val="25"/>
          <w:szCs w:val="25"/>
        </w:rPr>
        <w:t xml:space="preserve">quella di un pesce e quando fummo dentro la stanza, </w:t>
      </w:r>
      <w:r w:rsidR="00BE190A" w:rsidRPr="003458F8">
        <w:rPr>
          <w:i w:val="0"/>
          <w:sz w:val="25"/>
          <w:szCs w:val="25"/>
        </w:rPr>
        <w:t>poiché</w:t>
      </w:r>
      <w:r w:rsidRPr="003458F8">
        <w:rPr>
          <w:i w:val="0"/>
          <w:sz w:val="25"/>
          <w:szCs w:val="25"/>
        </w:rPr>
        <w:t xml:space="preserve"> le finestre erano state murate, le ombre sui soffitti ci sembrarono fantasmi.</w:t>
      </w:r>
    </w:p>
    <w:p w:rsidR="00AE38D8" w:rsidRPr="003458F8" w:rsidRDefault="00AE38D8" w:rsidP="00AE38D8">
      <w:pPr>
        <w:spacing w:before="0" w:beforeAutospacing="0" w:after="0" w:afterAutospacing="0"/>
        <w:contextualSpacing/>
        <w:jc w:val="both"/>
        <w:rPr>
          <w:i w:val="0"/>
          <w:sz w:val="25"/>
          <w:szCs w:val="25"/>
        </w:rPr>
      </w:pPr>
      <w:r w:rsidRPr="003458F8">
        <w:rPr>
          <w:i w:val="0"/>
          <w:sz w:val="25"/>
          <w:szCs w:val="25"/>
        </w:rPr>
        <w:t>Puntai per primo la luce della torcia chiedendo a Charlie di risparmiare la batteria della sua.</w:t>
      </w:r>
    </w:p>
    <w:p w:rsidR="00AE38D8" w:rsidRPr="003458F8" w:rsidRDefault="00AE38D8" w:rsidP="009F5DBD">
      <w:pPr>
        <w:spacing w:before="0" w:beforeAutospacing="0" w:after="0" w:afterAutospacing="0"/>
        <w:contextualSpacing/>
        <w:jc w:val="both"/>
        <w:rPr>
          <w:i w:val="0"/>
          <w:sz w:val="25"/>
          <w:szCs w:val="25"/>
        </w:rPr>
      </w:pPr>
      <w:r w:rsidRPr="003458F8">
        <w:rPr>
          <w:i w:val="0"/>
          <w:sz w:val="25"/>
          <w:szCs w:val="25"/>
        </w:rPr>
        <w:t xml:space="preserve">La stanza non molto </w:t>
      </w:r>
      <w:r w:rsidR="007B1A15" w:rsidRPr="003458F8">
        <w:rPr>
          <w:i w:val="0"/>
          <w:sz w:val="25"/>
          <w:szCs w:val="25"/>
        </w:rPr>
        <w:t>ampia, ma</w:t>
      </w:r>
      <w:r w:rsidRPr="003458F8">
        <w:rPr>
          <w:i w:val="0"/>
          <w:sz w:val="25"/>
          <w:szCs w:val="25"/>
        </w:rPr>
        <w:t xml:space="preserve"> era decorata con tra</w:t>
      </w:r>
      <w:r w:rsidR="00662606" w:rsidRPr="003458F8">
        <w:rPr>
          <w:i w:val="0"/>
          <w:sz w:val="25"/>
          <w:szCs w:val="25"/>
        </w:rPr>
        <w:t>v</w:t>
      </w:r>
      <w:r w:rsidRPr="003458F8">
        <w:rPr>
          <w:i w:val="0"/>
          <w:sz w:val="25"/>
          <w:szCs w:val="25"/>
        </w:rPr>
        <w:t xml:space="preserve">i sul soffitto e pareti affrescate. Decine di angeli bianchi volavano in uno spazio aperto che sembrava più che il </w:t>
      </w:r>
      <w:r w:rsidR="00662606" w:rsidRPr="003458F8">
        <w:rPr>
          <w:i w:val="0"/>
          <w:sz w:val="25"/>
          <w:szCs w:val="25"/>
        </w:rPr>
        <w:t>cielo, il</w:t>
      </w:r>
      <w:r w:rsidRPr="003458F8">
        <w:rPr>
          <w:i w:val="0"/>
          <w:sz w:val="25"/>
          <w:szCs w:val="25"/>
        </w:rPr>
        <w:t xml:space="preserve"> mare e dietro di loro una specie di raggio che non si poteva dire se fosse stato di luce o di fuoco che avanzava da un punto indefinito della parete.</w:t>
      </w:r>
    </w:p>
    <w:p w:rsidR="00AE38D8" w:rsidRPr="003458F8" w:rsidRDefault="00AE38D8" w:rsidP="009F5DBD">
      <w:pPr>
        <w:spacing w:before="0" w:beforeAutospacing="0" w:after="0" w:afterAutospacing="0"/>
        <w:contextualSpacing/>
        <w:jc w:val="both"/>
        <w:rPr>
          <w:i w:val="0"/>
          <w:sz w:val="25"/>
          <w:szCs w:val="25"/>
        </w:rPr>
      </w:pP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“Dai ragazzi non abbia</w:t>
      </w:r>
      <w:r w:rsidR="00A71F0F">
        <w:rPr>
          <w:i w:val="0"/>
          <w:sz w:val="25"/>
          <w:szCs w:val="25"/>
        </w:rPr>
        <w:t>mo molto tempo per girare tutto</w:t>
      </w:r>
      <w:r w:rsidRPr="003458F8">
        <w:rPr>
          <w:i w:val="0"/>
          <w:sz w:val="25"/>
          <w:szCs w:val="25"/>
        </w:rPr>
        <w:t>”, e mi diressi verso quella che doveva essere una finestra.</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lastRenderedPageBreak/>
        <w:t>“Questo muro a mio avviso ha qualcosa di strano ma non riesco</w:t>
      </w:r>
      <w:r w:rsidR="00E96680" w:rsidRPr="003458F8">
        <w:rPr>
          <w:i w:val="0"/>
          <w:sz w:val="25"/>
          <w:szCs w:val="25"/>
        </w:rPr>
        <w:t xml:space="preserve"> a spiegarmi cosa. Guardate qui! I</w:t>
      </w:r>
      <w:r w:rsidRPr="003458F8">
        <w:rPr>
          <w:i w:val="0"/>
          <w:sz w:val="25"/>
          <w:szCs w:val="25"/>
        </w:rPr>
        <w:t xml:space="preserve"> mattoni non sono normali, sembrano vecchi di centinaia di anni eppure queste aperture sono state murate solo pochi anni fa</w:t>
      </w:r>
      <w:r w:rsidR="00B47DE5">
        <w:rPr>
          <w:i w:val="0"/>
          <w:sz w:val="25"/>
          <w:szCs w:val="25"/>
        </w:rPr>
        <w:t>!”</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 xml:space="preserve">Anche l’odore che proveniva dal pavimento era intenso </w:t>
      </w:r>
      <w:r w:rsidR="00E96680" w:rsidRPr="003458F8">
        <w:rPr>
          <w:i w:val="0"/>
          <w:sz w:val="25"/>
          <w:szCs w:val="25"/>
        </w:rPr>
        <w:t>e</w:t>
      </w:r>
      <w:r w:rsidRPr="003458F8">
        <w:rPr>
          <w:i w:val="0"/>
          <w:sz w:val="25"/>
          <w:szCs w:val="25"/>
        </w:rPr>
        <w:t xml:space="preserve"> acido, cercai di annusare ma un tanfo che proveniva da sotto il tavolato mi fermò bruscamente.</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“Dio che cattivo odore, tutto questo legno sembra putrefatto!”</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La torcia di Charlie si accese sugli angeli.</w:t>
      </w:r>
    </w:p>
    <w:p w:rsidR="007F1B99" w:rsidRPr="003458F8" w:rsidRDefault="007F1B99" w:rsidP="009F5DBD">
      <w:pPr>
        <w:spacing w:before="0" w:beforeAutospacing="0" w:after="0" w:afterAutospacing="0"/>
        <w:contextualSpacing/>
        <w:jc w:val="both"/>
        <w:rPr>
          <w:i w:val="0"/>
          <w:sz w:val="25"/>
          <w:szCs w:val="25"/>
        </w:rPr>
      </w:pPr>
      <w:r w:rsidRPr="003458F8">
        <w:rPr>
          <w:i w:val="0"/>
          <w:sz w:val="25"/>
          <w:szCs w:val="25"/>
        </w:rPr>
        <w:t>“Guardate le loro facce, disse il mio amico, sembrano dei pesci e non i soliti angeli e persino le loro ali sono strane.”</w:t>
      </w:r>
    </w:p>
    <w:p w:rsidR="0093370B" w:rsidRPr="003458F8" w:rsidRDefault="007F1B99" w:rsidP="009F5DBD">
      <w:pPr>
        <w:spacing w:before="0" w:beforeAutospacing="0" w:after="0" w:afterAutospacing="0"/>
        <w:contextualSpacing/>
        <w:jc w:val="both"/>
        <w:rPr>
          <w:i w:val="0"/>
          <w:sz w:val="25"/>
          <w:szCs w:val="25"/>
        </w:rPr>
      </w:pPr>
      <w:r w:rsidRPr="003458F8">
        <w:rPr>
          <w:i w:val="0"/>
          <w:sz w:val="25"/>
          <w:szCs w:val="25"/>
        </w:rPr>
        <w:t xml:space="preserve">“Più che scappare, questo stormo di angeli sembra arrivare con </w:t>
      </w:r>
      <w:r w:rsidR="0093370B" w:rsidRPr="003458F8">
        <w:rPr>
          <w:i w:val="0"/>
          <w:sz w:val="25"/>
          <w:szCs w:val="25"/>
        </w:rPr>
        <w:t>il loro D</w:t>
      </w:r>
      <w:r w:rsidR="00A71F0F">
        <w:rPr>
          <w:i w:val="0"/>
          <w:sz w:val="25"/>
          <w:szCs w:val="25"/>
        </w:rPr>
        <w:t>io del fuoco o spinti dal fuoco</w:t>
      </w:r>
      <w:r w:rsidR="0093370B" w:rsidRPr="003458F8">
        <w:rPr>
          <w:i w:val="0"/>
          <w:sz w:val="25"/>
          <w:szCs w:val="25"/>
        </w:rPr>
        <w:t>”, era la decifrazione di Billy.</w:t>
      </w:r>
    </w:p>
    <w:p w:rsidR="007F1B99" w:rsidRPr="003458F8" w:rsidRDefault="0093370B" w:rsidP="009F5DBD">
      <w:pPr>
        <w:spacing w:before="0" w:beforeAutospacing="0" w:after="0" w:afterAutospacing="0"/>
        <w:contextualSpacing/>
        <w:jc w:val="both"/>
        <w:rPr>
          <w:i w:val="0"/>
          <w:sz w:val="25"/>
          <w:szCs w:val="25"/>
        </w:rPr>
      </w:pPr>
      <w:r w:rsidRPr="003458F8">
        <w:rPr>
          <w:i w:val="0"/>
          <w:sz w:val="25"/>
          <w:szCs w:val="25"/>
        </w:rPr>
        <w:t>“Secondo te Billy,</w:t>
      </w:r>
      <w:r w:rsidR="00BE190A" w:rsidRPr="003458F8">
        <w:rPr>
          <w:i w:val="0"/>
          <w:sz w:val="25"/>
          <w:szCs w:val="25"/>
        </w:rPr>
        <w:t xml:space="preserve"> </w:t>
      </w:r>
      <w:r w:rsidRPr="003458F8">
        <w:rPr>
          <w:i w:val="0"/>
          <w:sz w:val="25"/>
          <w:szCs w:val="25"/>
        </w:rPr>
        <w:t>qualcuno manda il suo esercito per poi raggiungerlo</w:t>
      </w:r>
      <w:r w:rsidR="00E96680" w:rsidRPr="003458F8">
        <w:rPr>
          <w:i w:val="0"/>
          <w:sz w:val="25"/>
          <w:szCs w:val="25"/>
        </w:rPr>
        <w:t>!</w:t>
      </w:r>
      <w:r w:rsidRPr="003458F8">
        <w:rPr>
          <w:i w:val="0"/>
          <w:sz w:val="25"/>
          <w:szCs w:val="25"/>
        </w:rPr>
        <w:t xml:space="preserve"> Beh, mi sembra un’altra ottima interpretazione. Sapevo che facevo bene a portarti con me. Hai grandi doti, mai pensato </w:t>
      </w:r>
      <w:r w:rsidR="007B1A15" w:rsidRPr="003458F8">
        <w:rPr>
          <w:i w:val="0"/>
          <w:sz w:val="25"/>
          <w:szCs w:val="25"/>
        </w:rPr>
        <w:t xml:space="preserve">figliolo, </w:t>
      </w:r>
      <w:r w:rsidRPr="003458F8">
        <w:rPr>
          <w:i w:val="0"/>
          <w:sz w:val="25"/>
          <w:szCs w:val="25"/>
        </w:rPr>
        <w:t>di fare l’archeologo</w:t>
      </w:r>
      <w:r w:rsidR="00B47DE5">
        <w:rPr>
          <w:i w:val="0"/>
          <w:sz w:val="25"/>
          <w:szCs w:val="25"/>
        </w:rPr>
        <w:t>?”</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 xml:space="preserve">L’aria insana colpiva tutti noi </w:t>
      </w:r>
      <w:r w:rsidR="007B1A15" w:rsidRPr="003458F8">
        <w:rPr>
          <w:i w:val="0"/>
          <w:sz w:val="25"/>
          <w:szCs w:val="25"/>
        </w:rPr>
        <w:t>e</w:t>
      </w:r>
      <w:r w:rsidRPr="003458F8">
        <w:rPr>
          <w:i w:val="0"/>
          <w:sz w:val="25"/>
          <w:szCs w:val="25"/>
        </w:rPr>
        <w:t xml:space="preserve"> a stento si riusciva a stare in quella stanza. Decidemmo di uscire col cenno della testa e tenendo il palmo della mano premuto sul naso. Chiusa la porta dietro le nostre </w:t>
      </w:r>
      <w:r w:rsidR="00BE190A" w:rsidRPr="003458F8">
        <w:rPr>
          <w:i w:val="0"/>
          <w:sz w:val="25"/>
          <w:szCs w:val="25"/>
        </w:rPr>
        <w:t>spalle,</w:t>
      </w:r>
      <w:r w:rsidRPr="003458F8">
        <w:rPr>
          <w:i w:val="0"/>
          <w:sz w:val="25"/>
          <w:szCs w:val="25"/>
        </w:rPr>
        <w:t xml:space="preserve"> potemmo finalmente respirare.</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“Ragazzi che tanfo!”, disse Billy pulendosi gli occhi lucidi.</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“Hai ragione ragazzo qui si respira solo morte e null’altro.”</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Charlie si era allontanato da noi di una decina di passi, distanza che bastò a farlo sparire. Il lungo corridoio servito da una ringhiera di legno dava sul salone centrale che era anche l’ingresso del municipio; se qualcuno di noi avesse perso l’equilibro avrebbe rischiato di fare un volo di otto metri perché la struttura di quel falso appoggio non era per niente sicura.</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“Charlie dove sei</w:t>
      </w:r>
      <w:r w:rsidR="00B47DE5">
        <w:rPr>
          <w:i w:val="0"/>
          <w:sz w:val="25"/>
          <w:szCs w:val="25"/>
        </w:rPr>
        <w:t>?”</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“Non gridare, disse lui sottovoce, sono qui venite!”</w:t>
      </w:r>
      <w:r w:rsidR="00A71F0F" w:rsidRPr="003458F8">
        <w:rPr>
          <w:i w:val="0"/>
          <w:sz w:val="25"/>
          <w:szCs w:val="25"/>
        </w:rPr>
        <w:t xml:space="preserve"> </w:t>
      </w:r>
      <w:r w:rsidRPr="003458F8">
        <w:rPr>
          <w:i w:val="0"/>
          <w:sz w:val="25"/>
          <w:szCs w:val="25"/>
        </w:rPr>
        <w:t>Seguimmo la sua voce e lo trovammo in una delle sei</w:t>
      </w:r>
      <w:r w:rsidR="00E96680" w:rsidRPr="003458F8">
        <w:rPr>
          <w:i w:val="0"/>
          <w:sz w:val="25"/>
          <w:szCs w:val="25"/>
        </w:rPr>
        <w:t xml:space="preserve"> </w:t>
      </w:r>
      <w:r w:rsidRPr="003458F8">
        <w:rPr>
          <w:i w:val="0"/>
          <w:sz w:val="25"/>
          <w:szCs w:val="25"/>
        </w:rPr>
        <w:t>stanze del secondo corridoio.</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“Avevo sentito un rumore e sono venuto a vedere</w:t>
      </w:r>
      <w:r w:rsidR="0062416F">
        <w:rPr>
          <w:i w:val="0"/>
          <w:sz w:val="25"/>
          <w:szCs w:val="25"/>
        </w:rPr>
        <w:t>.”</w:t>
      </w:r>
      <w:r w:rsidRPr="003458F8">
        <w:rPr>
          <w:i w:val="0"/>
          <w:sz w:val="25"/>
          <w:szCs w:val="25"/>
        </w:rPr>
        <w:t xml:space="preserve"> Puntammo le due torce contro le pareti della stanza e tutte e tre</w:t>
      </w:r>
      <w:r w:rsidR="00085A40" w:rsidRPr="003458F8">
        <w:rPr>
          <w:i w:val="0"/>
          <w:sz w:val="25"/>
          <w:szCs w:val="25"/>
        </w:rPr>
        <w:t>,</w:t>
      </w:r>
      <w:r w:rsidRPr="003458F8">
        <w:rPr>
          <w:i w:val="0"/>
          <w:sz w:val="25"/>
          <w:szCs w:val="25"/>
        </w:rPr>
        <w:t xml:space="preserve"> ci parve di sentire muoversi qualcosa. </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“Che orrore!”, furono le mie parole alla vista dell’affresco sulla parete col camino al centro.</w:t>
      </w:r>
    </w:p>
    <w:p w:rsidR="00DB6DAC" w:rsidRPr="003458F8" w:rsidRDefault="00DB6DAC" w:rsidP="009F5DBD">
      <w:pPr>
        <w:spacing w:before="0" w:beforeAutospacing="0" w:after="0" w:afterAutospacing="0"/>
        <w:contextualSpacing/>
        <w:jc w:val="both"/>
        <w:rPr>
          <w:i w:val="0"/>
          <w:sz w:val="25"/>
          <w:szCs w:val="25"/>
        </w:rPr>
      </w:pPr>
      <w:r w:rsidRPr="003458F8">
        <w:rPr>
          <w:i w:val="0"/>
          <w:sz w:val="25"/>
          <w:szCs w:val="25"/>
        </w:rPr>
        <w:t>“Che schifo!”, fu la replica di Billy che rimase letteralmente c</w:t>
      </w:r>
      <w:r w:rsidR="00EA2DCC" w:rsidRPr="003458F8">
        <w:rPr>
          <w:i w:val="0"/>
          <w:sz w:val="25"/>
          <w:szCs w:val="25"/>
        </w:rPr>
        <w:t>ongelato.</w:t>
      </w:r>
    </w:p>
    <w:p w:rsidR="00EA2DCC" w:rsidRPr="003458F8" w:rsidRDefault="00EA2DCC" w:rsidP="009F5DBD">
      <w:pPr>
        <w:spacing w:before="0" w:beforeAutospacing="0" w:after="0" w:afterAutospacing="0"/>
        <w:contextualSpacing/>
        <w:jc w:val="both"/>
        <w:rPr>
          <w:i w:val="0"/>
          <w:sz w:val="25"/>
          <w:szCs w:val="25"/>
        </w:rPr>
      </w:pPr>
      <w:r w:rsidRPr="003458F8">
        <w:rPr>
          <w:i w:val="0"/>
          <w:sz w:val="25"/>
          <w:szCs w:val="25"/>
        </w:rPr>
        <w:t>Charlie invece era molto serio e non parlava, sembrava avesse già un’idea sua di cui non voleva renderci partecipi.</w:t>
      </w:r>
    </w:p>
    <w:p w:rsidR="009035C4" w:rsidRPr="003458F8" w:rsidRDefault="009035C4" w:rsidP="009F5DBD">
      <w:pPr>
        <w:spacing w:before="0" w:beforeAutospacing="0" w:after="0" w:afterAutospacing="0"/>
        <w:contextualSpacing/>
        <w:jc w:val="both"/>
        <w:rPr>
          <w:i w:val="0"/>
          <w:sz w:val="25"/>
          <w:szCs w:val="25"/>
        </w:rPr>
      </w:pPr>
      <w:r w:rsidRPr="003458F8">
        <w:rPr>
          <w:i w:val="0"/>
          <w:sz w:val="25"/>
          <w:szCs w:val="25"/>
        </w:rPr>
        <w:t>“Questa cosa è imp</w:t>
      </w:r>
      <w:r w:rsidR="00A71F0F">
        <w:rPr>
          <w:i w:val="0"/>
          <w:sz w:val="25"/>
          <w:szCs w:val="25"/>
        </w:rPr>
        <w:t>ossibile persino da descriversi</w:t>
      </w:r>
      <w:r w:rsidRPr="003458F8">
        <w:rPr>
          <w:i w:val="0"/>
          <w:sz w:val="25"/>
          <w:szCs w:val="25"/>
        </w:rPr>
        <w:t>”, parlavo più per me stesso che per farlo sentire agli altri.</w:t>
      </w:r>
    </w:p>
    <w:p w:rsidR="009035C4" w:rsidRPr="003458F8" w:rsidRDefault="009035C4" w:rsidP="009F5DBD">
      <w:pPr>
        <w:spacing w:before="0" w:beforeAutospacing="0" w:after="0" w:afterAutospacing="0"/>
        <w:contextualSpacing/>
        <w:jc w:val="both"/>
        <w:rPr>
          <w:i w:val="0"/>
          <w:sz w:val="25"/>
          <w:szCs w:val="25"/>
        </w:rPr>
      </w:pPr>
      <w:r w:rsidRPr="003458F8">
        <w:rPr>
          <w:i w:val="0"/>
          <w:sz w:val="25"/>
          <w:szCs w:val="25"/>
        </w:rPr>
        <w:t>“A qualche degenerato</w:t>
      </w:r>
      <w:r w:rsidR="00A71F0F">
        <w:rPr>
          <w:i w:val="0"/>
          <w:sz w:val="25"/>
          <w:szCs w:val="25"/>
        </w:rPr>
        <w:t xml:space="preserve"> la cosa potrebbe anche piacere</w:t>
      </w:r>
      <w:r w:rsidRPr="003458F8">
        <w:rPr>
          <w:i w:val="0"/>
          <w:sz w:val="25"/>
          <w:szCs w:val="25"/>
        </w:rPr>
        <w:t xml:space="preserve">”, diceva Billy che non </w:t>
      </w:r>
      <w:r w:rsidR="00085A40" w:rsidRPr="003458F8">
        <w:rPr>
          <w:i w:val="0"/>
          <w:sz w:val="25"/>
          <w:szCs w:val="25"/>
        </w:rPr>
        <w:t xml:space="preserve">si </w:t>
      </w:r>
      <w:r w:rsidRPr="003458F8">
        <w:rPr>
          <w:i w:val="0"/>
          <w:sz w:val="25"/>
          <w:szCs w:val="25"/>
        </w:rPr>
        <w:t>era del tutto ripreso.</w:t>
      </w:r>
    </w:p>
    <w:p w:rsidR="004E36E4" w:rsidRPr="003458F8" w:rsidRDefault="004E36E4" w:rsidP="009F5DBD">
      <w:pPr>
        <w:spacing w:before="0" w:beforeAutospacing="0" w:after="0" w:afterAutospacing="0"/>
        <w:contextualSpacing/>
        <w:jc w:val="both"/>
        <w:rPr>
          <w:i w:val="0"/>
          <w:sz w:val="25"/>
          <w:szCs w:val="25"/>
        </w:rPr>
      </w:pPr>
      <w:r w:rsidRPr="003458F8">
        <w:rPr>
          <w:i w:val="0"/>
          <w:sz w:val="25"/>
          <w:szCs w:val="25"/>
        </w:rPr>
        <w:t xml:space="preserve">“Morti che </w:t>
      </w:r>
      <w:r w:rsidR="00085A40" w:rsidRPr="003458F8">
        <w:rPr>
          <w:i w:val="0"/>
          <w:sz w:val="25"/>
          <w:szCs w:val="25"/>
        </w:rPr>
        <w:t>resuscitano</w:t>
      </w:r>
      <w:r w:rsidRPr="003458F8">
        <w:rPr>
          <w:i w:val="0"/>
          <w:sz w:val="25"/>
          <w:szCs w:val="25"/>
        </w:rPr>
        <w:t xml:space="preserve"> bambini sventrati, animali violentati ma che diavolo di posto è questo</w:t>
      </w:r>
      <w:r w:rsidR="00B47DE5">
        <w:rPr>
          <w:i w:val="0"/>
          <w:sz w:val="25"/>
          <w:szCs w:val="25"/>
        </w:rPr>
        <w:t>?”</w:t>
      </w:r>
    </w:p>
    <w:p w:rsidR="004E36E4" w:rsidRPr="003458F8" w:rsidRDefault="004E36E4" w:rsidP="009F5DBD">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sarò scemo ma nemmeno il covo dei satanisti è così rivoltante</w:t>
      </w:r>
      <w:r w:rsidR="00A71F0F">
        <w:rPr>
          <w:i w:val="0"/>
          <w:sz w:val="25"/>
          <w:szCs w:val="25"/>
        </w:rPr>
        <w:t>.</w:t>
      </w:r>
      <w:r w:rsidR="0062416F">
        <w:rPr>
          <w:i w:val="0"/>
          <w:sz w:val="25"/>
          <w:szCs w:val="25"/>
        </w:rPr>
        <w:t>”</w:t>
      </w:r>
    </w:p>
    <w:p w:rsidR="004E36E4" w:rsidRPr="003458F8" w:rsidRDefault="001C43F1" w:rsidP="009F5DBD">
      <w:pPr>
        <w:spacing w:before="0" w:beforeAutospacing="0" w:after="0" w:afterAutospacing="0"/>
        <w:contextualSpacing/>
        <w:jc w:val="both"/>
        <w:rPr>
          <w:i w:val="0"/>
          <w:sz w:val="25"/>
          <w:szCs w:val="25"/>
        </w:rPr>
      </w:pPr>
      <w:r w:rsidRPr="003458F8">
        <w:rPr>
          <w:i w:val="0"/>
          <w:sz w:val="25"/>
          <w:szCs w:val="25"/>
        </w:rPr>
        <w:t xml:space="preserve">Charlie continuava a stare in silenzio. Il suo sguardo era indifferente come se non stesse </w:t>
      </w:r>
      <w:r w:rsidR="00085A40" w:rsidRPr="003458F8">
        <w:rPr>
          <w:i w:val="0"/>
          <w:sz w:val="25"/>
          <w:szCs w:val="25"/>
        </w:rPr>
        <w:t xml:space="preserve">ne approvando ne disapprovando </w:t>
      </w:r>
      <w:r w:rsidRPr="003458F8">
        <w:rPr>
          <w:i w:val="0"/>
          <w:sz w:val="25"/>
          <w:szCs w:val="25"/>
        </w:rPr>
        <w:t>l</w:t>
      </w:r>
      <w:r w:rsidR="00085A40" w:rsidRPr="003458F8">
        <w:rPr>
          <w:i w:val="0"/>
          <w:sz w:val="25"/>
          <w:szCs w:val="25"/>
        </w:rPr>
        <w:t>a</w:t>
      </w:r>
      <w:r w:rsidRPr="003458F8">
        <w:rPr>
          <w:i w:val="0"/>
          <w:sz w:val="25"/>
          <w:szCs w:val="25"/>
        </w:rPr>
        <w:t xml:space="preserve"> cosa.</w:t>
      </w:r>
    </w:p>
    <w:p w:rsidR="00E371DF" w:rsidRPr="003458F8" w:rsidRDefault="00E371DF" w:rsidP="009F5DBD">
      <w:pPr>
        <w:spacing w:before="0" w:beforeAutospacing="0" w:after="0" w:afterAutospacing="0"/>
        <w:contextualSpacing/>
        <w:jc w:val="both"/>
        <w:rPr>
          <w:i w:val="0"/>
          <w:sz w:val="25"/>
          <w:szCs w:val="25"/>
        </w:rPr>
      </w:pPr>
      <w:r w:rsidRPr="003458F8">
        <w:rPr>
          <w:i w:val="0"/>
          <w:sz w:val="25"/>
          <w:szCs w:val="25"/>
        </w:rPr>
        <w:t>Eravamo prigionieri di una macabra utopia e più cercavamo di capire più ci sentivamo intrappolati in quella torbida vertigine di nonsensi.</w:t>
      </w:r>
      <w:r w:rsidR="00337DEE" w:rsidRPr="003458F8">
        <w:rPr>
          <w:i w:val="0"/>
          <w:sz w:val="25"/>
          <w:szCs w:val="25"/>
        </w:rPr>
        <w:t xml:space="preserve"> Quel buio surreale ingigantiva la nostra vena irrazionale, sarebbe bastato </w:t>
      </w:r>
      <w:r w:rsidR="00CA404C" w:rsidRPr="003458F8">
        <w:rPr>
          <w:i w:val="0"/>
          <w:sz w:val="25"/>
          <w:szCs w:val="25"/>
        </w:rPr>
        <w:t>un raggio di luce a rendere vano lo sforzo dell’oscurità di impaurirci.</w:t>
      </w:r>
    </w:p>
    <w:p w:rsidR="00CA404C" w:rsidRPr="003458F8" w:rsidRDefault="00F7601E" w:rsidP="009F5DBD">
      <w:pPr>
        <w:spacing w:before="0" w:beforeAutospacing="0" w:after="0" w:afterAutospacing="0"/>
        <w:contextualSpacing/>
        <w:jc w:val="both"/>
        <w:rPr>
          <w:i w:val="0"/>
          <w:sz w:val="25"/>
          <w:szCs w:val="25"/>
        </w:rPr>
      </w:pPr>
      <w:r w:rsidRPr="003458F8">
        <w:rPr>
          <w:i w:val="0"/>
          <w:sz w:val="25"/>
          <w:szCs w:val="25"/>
        </w:rPr>
        <w:t>“Mi vien da vomitare usciamo da qui</w:t>
      </w:r>
      <w:r w:rsidR="0062416F">
        <w:rPr>
          <w:i w:val="0"/>
          <w:sz w:val="25"/>
          <w:szCs w:val="25"/>
        </w:rPr>
        <w:t>.”</w:t>
      </w:r>
    </w:p>
    <w:p w:rsidR="00BF055C" w:rsidRPr="003458F8" w:rsidRDefault="00F7601E" w:rsidP="009F5DBD">
      <w:pPr>
        <w:spacing w:before="0" w:beforeAutospacing="0" w:after="0" w:afterAutospacing="0"/>
        <w:contextualSpacing/>
        <w:jc w:val="both"/>
        <w:rPr>
          <w:i w:val="0"/>
          <w:sz w:val="25"/>
          <w:szCs w:val="25"/>
        </w:rPr>
      </w:pPr>
      <w:r w:rsidRPr="003458F8">
        <w:rPr>
          <w:i w:val="0"/>
          <w:sz w:val="25"/>
          <w:szCs w:val="25"/>
        </w:rPr>
        <w:t>Charlie spense la sua torcia e us</w:t>
      </w:r>
      <w:r w:rsidR="00B035B6" w:rsidRPr="003458F8">
        <w:rPr>
          <w:i w:val="0"/>
          <w:sz w:val="25"/>
          <w:szCs w:val="25"/>
        </w:rPr>
        <w:t>cì di corsa</w:t>
      </w:r>
      <w:r w:rsidR="00EF6237" w:rsidRPr="003458F8">
        <w:rPr>
          <w:i w:val="0"/>
          <w:sz w:val="25"/>
          <w:szCs w:val="25"/>
        </w:rPr>
        <w:t>,</w:t>
      </w:r>
      <w:r w:rsidR="00B035B6" w:rsidRPr="003458F8">
        <w:rPr>
          <w:i w:val="0"/>
          <w:sz w:val="25"/>
          <w:szCs w:val="25"/>
        </w:rPr>
        <w:t xml:space="preserve"> come se avesse visto il Diavolo.</w:t>
      </w:r>
    </w:p>
    <w:p w:rsidR="003C3765" w:rsidRPr="003458F8" w:rsidRDefault="003C3765" w:rsidP="009F5DBD">
      <w:pPr>
        <w:spacing w:before="0" w:beforeAutospacing="0" w:after="0" w:afterAutospacing="0"/>
        <w:contextualSpacing/>
        <w:jc w:val="both"/>
        <w:rPr>
          <w:i w:val="0"/>
          <w:sz w:val="25"/>
          <w:szCs w:val="25"/>
        </w:rPr>
      </w:pPr>
      <w:r w:rsidRPr="003458F8">
        <w:rPr>
          <w:i w:val="0"/>
          <w:sz w:val="25"/>
          <w:szCs w:val="25"/>
        </w:rPr>
        <w:t>“Charlie? Charlie cosa hai visto</w:t>
      </w:r>
      <w:r w:rsidR="00B47DE5">
        <w:rPr>
          <w:i w:val="0"/>
          <w:sz w:val="25"/>
          <w:szCs w:val="25"/>
        </w:rPr>
        <w:t>?”</w:t>
      </w:r>
    </w:p>
    <w:p w:rsidR="003C3765" w:rsidRPr="003458F8" w:rsidRDefault="003C3765" w:rsidP="009F5DBD">
      <w:pPr>
        <w:spacing w:before="0" w:beforeAutospacing="0" w:after="0" w:afterAutospacing="0"/>
        <w:contextualSpacing/>
        <w:jc w:val="both"/>
        <w:rPr>
          <w:i w:val="0"/>
          <w:sz w:val="25"/>
          <w:szCs w:val="25"/>
        </w:rPr>
      </w:pPr>
      <w:r w:rsidRPr="003458F8">
        <w:rPr>
          <w:i w:val="0"/>
          <w:sz w:val="25"/>
          <w:szCs w:val="25"/>
        </w:rPr>
        <w:t xml:space="preserve">Ma Charlie si era seduto con le spalle appoggiate alla ringhiera e con gli occhi fissi sulla stanza dove ancora non riuscivamo </w:t>
      </w:r>
      <w:r w:rsidR="00EF6237" w:rsidRPr="003458F8">
        <w:rPr>
          <w:i w:val="0"/>
          <w:sz w:val="25"/>
          <w:szCs w:val="25"/>
        </w:rPr>
        <w:t>a</w:t>
      </w:r>
      <w:r w:rsidRPr="003458F8">
        <w:rPr>
          <w:i w:val="0"/>
          <w:sz w:val="25"/>
          <w:szCs w:val="25"/>
        </w:rPr>
        <w:t xml:space="preserve"> uscire.</w:t>
      </w:r>
    </w:p>
    <w:p w:rsidR="0098179C" w:rsidRPr="003458F8" w:rsidRDefault="0098179C" w:rsidP="009F5DBD">
      <w:pPr>
        <w:spacing w:before="0" w:beforeAutospacing="0" w:after="0" w:afterAutospacing="0"/>
        <w:contextualSpacing/>
        <w:jc w:val="both"/>
        <w:rPr>
          <w:i w:val="0"/>
          <w:sz w:val="25"/>
          <w:szCs w:val="25"/>
        </w:rPr>
      </w:pPr>
      <w:r w:rsidRPr="003458F8">
        <w:rPr>
          <w:i w:val="0"/>
          <w:sz w:val="25"/>
          <w:szCs w:val="25"/>
        </w:rPr>
        <w:lastRenderedPageBreak/>
        <w:t>“Venite via!!!”, gridava Charlie.</w:t>
      </w:r>
    </w:p>
    <w:p w:rsidR="00A71F0F" w:rsidRDefault="0098179C" w:rsidP="009F5DBD">
      <w:pPr>
        <w:spacing w:before="0" w:beforeAutospacing="0" w:after="0" w:afterAutospacing="0"/>
        <w:contextualSpacing/>
        <w:jc w:val="both"/>
        <w:rPr>
          <w:i w:val="0"/>
          <w:sz w:val="25"/>
          <w:szCs w:val="25"/>
        </w:rPr>
      </w:pPr>
      <w:r w:rsidRPr="003458F8">
        <w:rPr>
          <w:i w:val="0"/>
          <w:sz w:val="25"/>
          <w:szCs w:val="25"/>
        </w:rPr>
        <w:t>Stavo per rispondergli quando la luce at</w:t>
      </w:r>
      <w:r w:rsidR="001036BB" w:rsidRPr="003458F8">
        <w:rPr>
          <w:i w:val="0"/>
          <w:sz w:val="25"/>
          <w:szCs w:val="25"/>
        </w:rPr>
        <w:t xml:space="preserve">traversò una sorta di piccolo stemma posto proprio al centro del pavimento. Lo stemma era stato creato con listelli di legno di vari colori, giusto a formare una sorta di rosa dei venti nel cui centro stava un teschio </w:t>
      </w:r>
      <w:r w:rsidR="00AE206D" w:rsidRPr="003458F8">
        <w:rPr>
          <w:i w:val="0"/>
          <w:sz w:val="25"/>
          <w:szCs w:val="25"/>
        </w:rPr>
        <w:t>e</w:t>
      </w:r>
      <w:r w:rsidR="001036BB" w:rsidRPr="003458F8">
        <w:rPr>
          <w:i w:val="0"/>
          <w:sz w:val="25"/>
          <w:szCs w:val="25"/>
        </w:rPr>
        <w:t xml:space="preserve"> un’ancora che reggevano la parola “</w:t>
      </w:r>
      <w:proofErr w:type="spellStart"/>
      <w:r w:rsidR="001036BB" w:rsidRPr="003458F8">
        <w:rPr>
          <w:i w:val="0"/>
          <w:sz w:val="25"/>
          <w:szCs w:val="25"/>
        </w:rPr>
        <w:t>genesi</w:t>
      </w:r>
      <w:r w:rsidR="00D861FF" w:rsidRPr="003458F8">
        <w:rPr>
          <w:i w:val="0"/>
          <w:sz w:val="25"/>
          <w:szCs w:val="25"/>
        </w:rPr>
        <w:t>s</w:t>
      </w:r>
      <w:proofErr w:type="spellEnd"/>
      <w:r w:rsidR="001036BB" w:rsidRPr="003458F8">
        <w:rPr>
          <w:i w:val="0"/>
          <w:sz w:val="25"/>
          <w:szCs w:val="25"/>
        </w:rPr>
        <w:t xml:space="preserve">”. </w:t>
      </w:r>
    </w:p>
    <w:p w:rsidR="0098179C" w:rsidRPr="003458F8" w:rsidRDefault="001036BB" w:rsidP="009F5DBD">
      <w:pPr>
        <w:spacing w:before="0" w:beforeAutospacing="0" w:after="0" w:afterAutospacing="0"/>
        <w:contextualSpacing/>
        <w:jc w:val="both"/>
        <w:rPr>
          <w:i w:val="0"/>
          <w:sz w:val="25"/>
          <w:szCs w:val="25"/>
        </w:rPr>
      </w:pPr>
      <w:r w:rsidRPr="003458F8">
        <w:rPr>
          <w:i w:val="0"/>
          <w:sz w:val="25"/>
          <w:szCs w:val="25"/>
        </w:rPr>
        <w:t>Billy era già uscito e chiacchierava con Charlie ma prima di uscire anch’io studiai l’affresco con gli occhi della mente cercando di sostituirmi al suo creatore per trovare il messaggio nascosto.</w:t>
      </w:r>
    </w:p>
    <w:p w:rsidR="001036BB" w:rsidRPr="003458F8" w:rsidRDefault="001036BB" w:rsidP="009F5DBD">
      <w:pPr>
        <w:spacing w:before="0" w:beforeAutospacing="0" w:after="0" w:afterAutospacing="0"/>
        <w:contextualSpacing/>
        <w:jc w:val="both"/>
        <w:rPr>
          <w:i w:val="0"/>
          <w:sz w:val="25"/>
          <w:szCs w:val="25"/>
        </w:rPr>
      </w:pPr>
      <w:r w:rsidRPr="003458F8">
        <w:rPr>
          <w:i w:val="0"/>
          <w:sz w:val="25"/>
          <w:szCs w:val="25"/>
        </w:rPr>
        <w:t xml:space="preserve">Avevo la stessa sensazione che aveva avuto Charlie, qualcosa </w:t>
      </w:r>
      <w:r w:rsidR="00085A40" w:rsidRPr="003458F8">
        <w:rPr>
          <w:i w:val="0"/>
          <w:sz w:val="25"/>
          <w:szCs w:val="25"/>
        </w:rPr>
        <w:t>d’</w:t>
      </w:r>
      <w:r w:rsidRPr="003458F8">
        <w:rPr>
          <w:i w:val="0"/>
          <w:sz w:val="25"/>
          <w:szCs w:val="25"/>
        </w:rPr>
        <w:t xml:space="preserve">indecifrabile si muoveva nella stanza e non era un’ombra; scappai a mia volta </w:t>
      </w:r>
      <w:r w:rsidR="00085A40" w:rsidRPr="003458F8">
        <w:rPr>
          <w:i w:val="0"/>
          <w:sz w:val="25"/>
          <w:szCs w:val="25"/>
        </w:rPr>
        <w:t>lasciando stare</w:t>
      </w:r>
      <w:r w:rsidRPr="003458F8">
        <w:rPr>
          <w:i w:val="0"/>
          <w:sz w:val="25"/>
          <w:szCs w:val="25"/>
        </w:rPr>
        <w:t xml:space="preserve"> i ragionamenti sul dipinto della parete e mi buttai a terra vicino a Charlie.</w:t>
      </w:r>
    </w:p>
    <w:p w:rsidR="001036BB" w:rsidRPr="003458F8" w:rsidRDefault="001036BB" w:rsidP="009F5DBD">
      <w:pPr>
        <w:spacing w:before="0" w:beforeAutospacing="0" w:after="0" w:afterAutospacing="0"/>
        <w:contextualSpacing/>
        <w:jc w:val="both"/>
        <w:rPr>
          <w:i w:val="0"/>
          <w:sz w:val="25"/>
          <w:szCs w:val="25"/>
        </w:rPr>
      </w:pPr>
      <w:r w:rsidRPr="003458F8">
        <w:rPr>
          <w:i w:val="0"/>
          <w:sz w:val="25"/>
          <w:szCs w:val="25"/>
        </w:rPr>
        <w:t>“</w:t>
      </w:r>
      <w:r w:rsidR="00BC26BF" w:rsidRPr="003458F8">
        <w:rPr>
          <w:i w:val="0"/>
          <w:sz w:val="25"/>
          <w:szCs w:val="25"/>
        </w:rPr>
        <w:t>Qui dentro mi sento soffocare, voi non mi crederete ma sto come se avessi il mal di mare …</w:t>
      </w:r>
      <w:r w:rsidR="00A71F0F">
        <w:rPr>
          <w:i w:val="0"/>
          <w:sz w:val="25"/>
          <w:szCs w:val="25"/>
        </w:rPr>
        <w:t>”</w:t>
      </w:r>
      <w:r w:rsidR="00085A40" w:rsidRPr="003458F8">
        <w:rPr>
          <w:i w:val="0"/>
          <w:sz w:val="25"/>
          <w:szCs w:val="25"/>
        </w:rPr>
        <w:t>.</w:t>
      </w:r>
    </w:p>
    <w:p w:rsidR="0098179C" w:rsidRPr="003458F8" w:rsidRDefault="00BC26BF" w:rsidP="009F5DBD">
      <w:pPr>
        <w:spacing w:before="0" w:beforeAutospacing="0" w:after="0" w:afterAutospacing="0"/>
        <w:contextualSpacing/>
        <w:jc w:val="both"/>
        <w:rPr>
          <w:i w:val="0"/>
          <w:sz w:val="25"/>
          <w:szCs w:val="25"/>
        </w:rPr>
      </w:pPr>
      <w:r w:rsidRPr="003458F8">
        <w:rPr>
          <w:i w:val="0"/>
          <w:sz w:val="25"/>
          <w:szCs w:val="25"/>
        </w:rPr>
        <w:t xml:space="preserve">Billy stava in silenzio e osservava da debita distanza il buio oltre la porta. Charlie cercava di mandarmi un messaggio silente che io purtroppo non riuscivo </w:t>
      </w:r>
      <w:r w:rsidR="00085A40" w:rsidRPr="003458F8">
        <w:rPr>
          <w:i w:val="0"/>
          <w:sz w:val="25"/>
          <w:szCs w:val="25"/>
        </w:rPr>
        <w:t>a</w:t>
      </w:r>
      <w:r w:rsidRPr="003458F8">
        <w:rPr>
          <w:i w:val="0"/>
          <w:sz w:val="25"/>
          <w:szCs w:val="25"/>
        </w:rPr>
        <w:t xml:space="preserve"> intendere.</w:t>
      </w:r>
    </w:p>
    <w:p w:rsidR="00BC26BF" w:rsidRPr="003458F8" w:rsidRDefault="00BC26BF" w:rsidP="009F5DBD">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00B47DE5">
        <w:rPr>
          <w:i w:val="0"/>
          <w:sz w:val="25"/>
          <w:szCs w:val="25"/>
        </w:rPr>
        <w:t>?”</w:t>
      </w:r>
    </w:p>
    <w:p w:rsidR="00BC26BF" w:rsidRPr="003458F8" w:rsidRDefault="00BC26BF" w:rsidP="009F5DBD">
      <w:pPr>
        <w:spacing w:before="0" w:beforeAutospacing="0" w:after="0" w:afterAutospacing="0"/>
        <w:contextualSpacing/>
        <w:jc w:val="both"/>
        <w:rPr>
          <w:i w:val="0"/>
          <w:sz w:val="25"/>
          <w:szCs w:val="25"/>
        </w:rPr>
      </w:pPr>
      <w:r w:rsidRPr="003458F8">
        <w:rPr>
          <w:i w:val="0"/>
          <w:sz w:val="25"/>
          <w:szCs w:val="25"/>
        </w:rPr>
        <w:t>“Si?”, dissi io.</w:t>
      </w:r>
    </w:p>
    <w:p w:rsidR="00BC26BF" w:rsidRPr="003458F8" w:rsidRDefault="00BC26BF" w:rsidP="009F5DBD">
      <w:pPr>
        <w:spacing w:before="0" w:beforeAutospacing="0" w:after="0" w:afterAutospacing="0"/>
        <w:contextualSpacing/>
        <w:jc w:val="both"/>
        <w:rPr>
          <w:i w:val="0"/>
          <w:sz w:val="25"/>
          <w:szCs w:val="25"/>
        </w:rPr>
      </w:pPr>
      <w:r w:rsidRPr="003458F8">
        <w:rPr>
          <w:i w:val="0"/>
          <w:sz w:val="25"/>
          <w:szCs w:val="25"/>
        </w:rPr>
        <w:t>“Qui dentro c’è la morte</w:t>
      </w:r>
      <w:r w:rsidR="0062416F">
        <w:rPr>
          <w:i w:val="0"/>
          <w:sz w:val="25"/>
          <w:szCs w:val="25"/>
        </w:rPr>
        <w:t>.”</w:t>
      </w:r>
    </w:p>
    <w:p w:rsidR="00BC26BF" w:rsidRPr="003458F8" w:rsidRDefault="00BC26BF" w:rsidP="009F5DBD">
      <w:pPr>
        <w:spacing w:before="0" w:beforeAutospacing="0" w:after="0" w:afterAutospacing="0"/>
        <w:contextualSpacing/>
        <w:jc w:val="both"/>
        <w:rPr>
          <w:i w:val="0"/>
          <w:sz w:val="25"/>
          <w:szCs w:val="25"/>
        </w:rPr>
      </w:pPr>
      <w:r w:rsidRPr="003458F8">
        <w:rPr>
          <w:i w:val="0"/>
          <w:sz w:val="25"/>
          <w:szCs w:val="25"/>
        </w:rPr>
        <w:t>A Billy venne un attacco di tosse violento.</w:t>
      </w:r>
    </w:p>
    <w:p w:rsidR="00BC26BF" w:rsidRPr="003458F8" w:rsidRDefault="00BC26BF" w:rsidP="009F5DBD">
      <w:pPr>
        <w:spacing w:before="0" w:beforeAutospacing="0" w:after="0" w:afterAutospacing="0"/>
        <w:contextualSpacing/>
        <w:jc w:val="both"/>
        <w:rPr>
          <w:i w:val="0"/>
          <w:sz w:val="25"/>
          <w:szCs w:val="25"/>
        </w:rPr>
      </w:pPr>
      <w:r w:rsidRPr="003458F8">
        <w:rPr>
          <w:i w:val="0"/>
          <w:sz w:val="25"/>
          <w:szCs w:val="25"/>
        </w:rPr>
        <w:t>“Charlie credo che questa casa sia una sorta di amuleto</w:t>
      </w:r>
      <w:r w:rsidR="0062416F">
        <w:rPr>
          <w:i w:val="0"/>
          <w:sz w:val="25"/>
          <w:szCs w:val="25"/>
        </w:rPr>
        <w:t>.”</w:t>
      </w:r>
    </w:p>
    <w:p w:rsidR="00A71F0F" w:rsidRDefault="00BC26BF" w:rsidP="009F5DBD">
      <w:pPr>
        <w:spacing w:before="0" w:beforeAutospacing="0" w:after="0" w:afterAutospacing="0"/>
        <w:contextualSpacing/>
        <w:jc w:val="both"/>
        <w:rPr>
          <w:i w:val="0"/>
          <w:sz w:val="25"/>
          <w:szCs w:val="25"/>
        </w:rPr>
      </w:pPr>
      <w:r w:rsidRPr="003458F8">
        <w:rPr>
          <w:i w:val="0"/>
          <w:sz w:val="25"/>
          <w:szCs w:val="25"/>
        </w:rPr>
        <w:t>“Amuleto? So cos’è un amuleto</w:t>
      </w:r>
      <w:r w:rsidR="00E331E8" w:rsidRPr="003458F8">
        <w:rPr>
          <w:i w:val="0"/>
          <w:sz w:val="25"/>
          <w:szCs w:val="25"/>
        </w:rPr>
        <w:t>,</w:t>
      </w:r>
      <w:r w:rsidRPr="003458F8">
        <w:rPr>
          <w:i w:val="0"/>
          <w:sz w:val="25"/>
          <w:szCs w:val="25"/>
        </w:rPr>
        <w:t xml:space="preserve"> ma non avrei mai pensato che un </w:t>
      </w:r>
      <w:r w:rsidR="00E331E8" w:rsidRPr="003458F8">
        <w:rPr>
          <w:i w:val="0"/>
          <w:sz w:val="25"/>
          <w:szCs w:val="25"/>
        </w:rPr>
        <w:t xml:space="preserve">intero </w:t>
      </w:r>
      <w:r w:rsidRPr="003458F8">
        <w:rPr>
          <w:i w:val="0"/>
          <w:sz w:val="25"/>
          <w:szCs w:val="25"/>
        </w:rPr>
        <w:t>edificio</w:t>
      </w:r>
      <w:r w:rsidR="00E331E8" w:rsidRPr="003458F8">
        <w:rPr>
          <w:i w:val="0"/>
          <w:sz w:val="25"/>
          <w:szCs w:val="25"/>
        </w:rPr>
        <w:t>,</w:t>
      </w:r>
      <w:r w:rsidRPr="003458F8">
        <w:rPr>
          <w:i w:val="0"/>
          <w:sz w:val="25"/>
          <w:szCs w:val="25"/>
        </w:rPr>
        <w:t xml:space="preserve"> potesse</w:t>
      </w:r>
      <w:r w:rsidR="00E331E8" w:rsidRPr="003458F8">
        <w:rPr>
          <w:i w:val="0"/>
          <w:sz w:val="25"/>
          <w:szCs w:val="25"/>
        </w:rPr>
        <w:t xml:space="preserve"> </w:t>
      </w:r>
      <w:proofErr w:type="spellStart"/>
      <w:r w:rsidR="00E331E8" w:rsidRPr="003458F8">
        <w:rPr>
          <w:i w:val="0"/>
          <w:sz w:val="25"/>
          <w:szCs w:val="25"/>
        </w:rPr>
        <w:t>diventarlo</w:t>
      </w:r>
      <w:proofErr w:type="spellEnd"/>
      <w:r w:rsidR="0062416F">
        <w:rPr>
          <w:i w:val="0"/>
          <w:sz w:val="25"/>
          <w:szCs w:val="25"/>
        </w:rPr>
        <w:t>.”</w:t>
      </w:r>
      <w:r w:rsidR="00A71F0F" w:rsidRPr="003458F8">
        <w:rPr>
          <w:i w:val="0"/>
          <w:sz w:val="25"/>
          <w:szCs w:val="25"/>
        </w:rPr>
        <w:t xml:space="preserve"> </w:t>
      </w:r>
    </w:p>
    <w:p w:rsidR="00BC26BF" w:rsidRPr="003458F8" w:rsidRDefault="00BC26BF" w:rsidP="009F5DBD">
      <w:pPr>
        <w:spacing w:before="0" w:beforeAutospacing="0" w:after="0" w:afterAutospacing="0"/>
        <w:contextualSpacing/>
        <w:jc w:val="both"/>
        <w:rPr>
          <w:i w:val="0"/>
          <w:sz w:val="25"/>
          <w:szCs w:val="25"/>
        </w:rPr>
      </w:pPr>
      <w:r w:rsidRPr="003458F8">
        <w:rPr>
          <w:i w:val="0"/>
          <w:sz w:val="25"/>
          <w:szCs w:val="25"/>
        </w:rPr>
        <w:t>“Le dimensioni sono la gratificazione del suo creatore. Io</w:t>
      </w:r>
      <w:r w:rsidR="0020657E" w:rsidRPr="003458F8">
        <w:rPr>
          <w:i w:val="0"/>
          <w:sz w:val="25"/>
          <w:szCs w:val="25"/>
        </w:rPr>
        <w:t>,</w:t>
      </w:r>
      <w:r w:rsidRPr="003458F8">
        <w:rPr>
          <w:i w:val="0"/>
          <w:sz w:val="25"/>
          <w:szCs w:val="25"/>
        </w:rPr>
        <w:t xml:space="preserve"> in quella stanza, e la indicai, non ci voglio più mettere piede nemmeno se </w:t>
      </w:r>
      <w:r w:rsidR="0020657E" w:rsidRPr="003458F8">
        <w:rPr>
          <w:i w:val="0"/>
          <w:sz w:val="25"/>
          <w:szCs w:val="25"/>
        </w:rPr>
        <w:t xml:space="preserve">si accendessero </w:t>
      </w:r>
      <w:r w:rsidRPr="003458F8">
        <w:rPr>
          <w:i w:val="0"/>
          <w:sz w:val="25"/>
          <w:szCs w:val="25"/>
        </w:rPr>
        <w:t>all’improvviso tutte le luci.”</w:t>
      </w:r>
    </w:p>
    <w:p w:rsidR="0020657E" w:rsidRPr="003458F8" w:rsidRDefault="0020657E" w:rsidP="009F5DBD">
      <w:pPr>
        <w:spacing w:before="0" w:beforeAutospacing="0" w:after="0" w:afterAutospacing="0"/>
        <w:contextualSpacing/>
        <w:jc w:val="both"/>
        <w:rPr>
          <w:i w:val="0"/>
          <w:sz w:val="25"/>
          <w:szCs w:val="25"/>
        </w:rPr>
      </w:pPr>
      <w:r w:rsidRPr="003458F8">
        <w:rPr>
          <w:i w:val="0"/>
          <w:sz w:val="25"/>
          <w:szCs w:val="25"/>
        </w:rPr>
        <w:t xml:space="preserve">“Siamo qui per mettere insieme tutte le informazioni necessarie alla comprensione sia delle tue carte </w:t>
      </w:r>
      <w:r w:rsidR="00EF6237" w:rsidRPr="003458F8">
        <w:rPr>
          <w:i w:val="0"/>
          <w:sz w:val="25"/>
          <w:szCs w:val="25"/>
        </w:rPr>
        <w:t>sia</w:t>
      </w:r>
      <w:r w:rsidRPr="003458F8">
        <w:rPr>
          <w:i w:val="0"/>
          <w:sz w:val="25"/>
          <w:szCs w:val="25"/>
        </w:rPr>
        <w:t xml:space="preserve"> della mia avventura ma se non te la senti, amico mio, lasciamo perdere subito</w:t>
      </w:r>
      <w:r w:rsidR="0062416F">
        <w:rPr>
          <w:i w:val="0"/>
          <w:sz w:val="25"/>
          <w:szCs w:val="25"/>
        </w:rPr>
        <w:t>.”</w:t>
      </w:r>
    </w:p>
    <w:p w:rsidR="0020657E" w:rsidRPr="003458F8" w:rsidRDefault="0020657E" w:rsidP="009F5DBD">
      <w:pPr>
        <w:spacing w:before="0" w:beforeAutospacing="0" w:after="0" w:afterAutospacing="0"/>
        <w:contextualSpacing/>
        <w:jc w:val="both"/>
        <w:rPr>
          <w:i w:val="0"/>
          <w:sz w:val="25"/>
          <w:szCs w:val="25"/>
        </w:rPr>
      </w:pPr>
      <w:r w:rsidRPr="003458F8">
        <w:rPr>
          <w:i w:val="0"/>
          <w:sz w:val="25"/>
          <w:szCs w:val="25"/>
        </w:rPr>
        <w:t>Quelle parole mi furono di sollievo come se fossero arrivate carezze sul cuore e non solo rumori. Sapevo che potevo contare sull’obiettività di Charlie perché quanto me</w:t>
      </w:r>
      <w:r w:rsidR="00EB0698" w:rsidRPr="003458F8">
        <w:rPr>
          <w:i w:val="0"/>
          <w:sz w:val="25"/>
          <w:szCs w:val="25"/>
        </w:rPr>
        <w:t>, lui era</w:t>
      </w:r>
      <w:r w:rsidR="00EF6237" w:rsidRPr="003458F8">
        <w:rPr>
          <w:i w:val="0"/>
          <w:sz w:val="25"/>
          <w:szCs w:val="25"/>
        </w:rPr>
        <w:t xml:space="preserve"> </w:t>
      </w:r>
      <w:r w:rsidRPr="003458F8">
        <w:rPr>
          <w:i w:val="0"/>
          <w:sz w:val="25"/>
          <w:szCs w:val="25"/>
        </w:rPr>
        <w:t>coinvolto in quella vicenda. Eravamo tutti e tre seduti per terra e tutti con gli occhi a sfidare l’oscurità davanti a noi.</w:t>
      </w:r>
    </w:p>
    <w:p w:rsidR="0020657E" w:rsidRPr="003458F8" w:rsidRDefault="0020657E" w:rsidP="009F5DBD">
      <w:pPr>
        <w:spacing w:before="0" w:beforeAutospacing="0" w:after="0" w:afterAutospacing="0"/>
        <w:contextualSpacing/>
        <w:jc w:val="both"/>
        <w:rPr>
          <w:i w:val="0"/>
          <w:sz w:val="25"/>
          <w:szCs w:val="25"/>
        </w:rPr>
      </w:pPr>
      <w:r w:rsidRPr="003458F8">
        <w:rPr>
          <w:i w:val="0"/>
          <w:sz w:val="25"/>
          <w:szCs w:val="25"/>
        </w:rPr>
        <w:t>“Facciamo il punto della situazione, dissi io mentre regolavo la torcia per la prossima visita nell’ennesima stanza del Vecchio Edificio, sul pavimento di quella stanza, e la indicai con un certo tremore nella voce, c’è la parola</w:t>
      </w:r>
      <w:r w:rsidR="00D861FF" w:rsidRPr="003458F8">
        <w:rPr>
          <w:i w:val="0"/>
          <w:sz w:val="25"/>
          <w:szCs w:val="25"/>
        </w:rPr>
        <w:t xml:space="preserve"> </w:t>
      </w:r>
      <w:r w:rsidR="008F3551" w:rsidRPr="003458F8">
        <w:rPr>
          <w:i w:val="0"/>
          <w:sz w:val="25"/>
          <w:szCs w:val="25"/>
        </w:rPr>
        <w:t>“</w:t>
      </w:r>
      <w:proofErr w:type="spellStart"/>
      <w:r w:rsidR="008F3551" w:rsidRPr="003458F8">
        <w:rPr>
          <w:i w:val="0"/>
          <w:sz w:val="25"/>
          <w:szCs w:val="25"/>
        </w:rPr>
        <w:t>genesis</w:t>
      </w:r>
      <w:proofErr w:type="spellEnd"/>
      <w:r w:rsidR="008F3551" w:rsidRPr="003458F8">
        <w:rPr>
          <w:i w:val="0"/>
          <w:sz w:val="25"/>
          <w:szCs w:val="25"/>
        </w:rPr>
        <w:t>”</w:t>
      </w:r>
      <w:r w:rsidRPr="003458F8">
        <w:rPr>
          <w:i w:val="0"/>
          <w:sz w:val="25"/>
          <w:szCs w:val="25"/>
        </w:rPr>
        <w:t xml:space="preserve"> </w:t>
      </w:r>
      <w:r w:rsidR="00D861FF" w:rsidRPr="003458F8">
        <w:rPr>
          <w:i w:val="0"/>
          <w:sz w:val="25"/>
          <w:szCs w:val="25"/>
        </w:rPr>
        <w:t xml:space="preserve">e questa parola significa origine. Ma </w:t>
      </w:r>
      <w:r w:rsidR="008F3551" w:rsidRPr="003458F8">
        <w:rPr>
          <w:i w:val="0"/>
          <w:sz w:val="25"/>
          <w:szCs w:val="25"/>
        </w:rPr>
        <w:t>l’</w:t>
      </w:r>
      <w:r w:rsidR="00D861FF" w:rsidRPr="003458F8">
        <w:rPr>
          <w:i w:val="0"/>
          <w:sz w:val="25"/>
          <w:szCs w:val="25"/>
        </w:rPr>
        <w:t>origine di chi o meglio di cosa? Vi ricordate quella sorta di angeli col muso di pesce e la fiamma dietro il loro volo? Quella strana iconografia potrebbe significare … loro arriveranno per fare strada a Lui che col suo fuoco tutto potrebbe.”</w:t>
      </w:r>
    </w:p>
    <w:p w:rsidR="00D861FF" w:rsidRPr="003458F8" w:rsidRDefault="00D861FF" w:rsidP="009F5DBD">
      <w:pPr>
        <w:spacing w:before="0" w:beforeAutospacing="0" w:after="0" w:afterAutospacing="0"/>
        <w:contextualSpacing/>
        <w:jc w:val="both"/>
        <w:rPr>
          <w:i w:val="0"/>
          <w:sz w:val="25"/>
          <w:szCs w:val="25"/>
        </w:rPr>
      </w:pPr>
      <w:r w:rsidRPr="003458F8">
        <w:rPr>
          <w:i w:val="0"/>
          <w:sz w:val="25"/>
          <w:szCs w:val="25"/>
        </w:rPr>
        <w:t>Nessuno commentò le mie parole come se potessero aver detto il vero.</w:t>
      </w:r>
    </w:p>
    <w:p w:rsidR="00D861FF" w:rsidRPr="003458F8" w:rsidRDefault="00D861FF" w:rsidP="009F5DBD">
      <w:pPr>
        <w:spacing w:before="0" w:beforeAutospacing="0" w:after="0" w:afterAutospacing="0"/>
        <w:contextualSpacing/>
        <w:jc w:val="both"/>
        <w:rPr>
          <w:i w:val="0"/>
          <w:sz w:val="25"/>
          <w:szCs w:val="25"/>
        </w:rPr>
      </w:pPr>
      <w:r w:rsidRPr="003458F8">
        <w:rPr>
          <w:i w:val="0"/>
          <w:sz w:val="25"/>
          <w:szCs w:val="25"/>
        </w:rPr>
        <w:t>“Ragazzi cosa ne pensate</w:t>
      </w:r>
      <w:r w:rsidR="00B47DE5">
        <w:rPr>
          <w:i w:val="0"/>
          <w:sz w:val="25"/>
          <w:szCs w:val="25"/>
        </w:rPr>
        <w:t>?”</w:t>
      </w:r>
    </w:p>
    <w:p w:rsidR="00D861FF" w:rsidRPr="003458F8" w:rsidRDefault="00D861FF" w:rsidP="009F5DBD">
      <w:pPr>
        <w:spacing w:before="0" w:beforeAutospacing="0" w:after="0" w:afterAutospacing="0"/>
        <w:contextualSpacing/>
        <w:jc w:val="both"/>
        <w:rPr>
          <w:i w:val="0"/>
          <w:sz w:val="25"/>
          <w:szCs w:val="25"/>
        </w:rPr>
      </w:pPr>
      <w:r w:rsidRPr="003458F8">
        <w:rPr>
          <w:i w:val="0"/>
          <w:sz w:val="25"/>
          <w:szCs w:val="25"/>
        </w:rPr>
        <w:t xml:space="preserve">“Io penso che sia meglio fare in fretta a terminare </w:t>
      </w:r>
      <w:r w:rsidR="00AE206D" w:rsidRPr="003458F8">
        <w:rPr>
          <w:i w:val="0"/>
          <w:sz w:val="25"/>
          <w:szCs w:val="25"/>
        </w:rPr>
        <w:t>questo</w:t>
      </w:r>
      <w:r w:rsidRPr="003458F8">
        <w:rPr>
          <w:i w:val="0"/>
          <w:sz w:val="25"/>
          <w:szCs w:val="25"/>
        </w:rPr>
        <w:t xml:space="preserve"> giro perché la puzza qui dentro è orrenda e non vorrei che tu ti mettessi a commentare anche le porcherie dell’altra parete, Billy sembrava divertito ed allo stesso tempo nervoso, sentite io non ho paura ma in questo posto non </w:t>
      </w:r>
      <w:r w:rsidR="008F3551" w:rsidRPr="003458F8">
        <w:rPr>
          <w:i w:val="0"/>
          <w:sz w:val="25"/>
          <w:szCs w:val="25"/>
        </w:rPr>
        <w:t>tutto funziona come dovrebbe. Voi s</w:t>
      </w:r>
      <w:r w:rsidRPr="003458F8">
        <w:rPr>
          <w:i w:val="0"/>
          <w:sz w:val="25"/>
          <w:szCs w:val="25"/>
        </w:rPr>
        <w:t>iete d’ac</w:t>
      </w:r>
      <w:r w:rsidR="008F3551" w:rsidRPr="003458F8">
        <w:rPr>
          <w:i w:val="0"/>
          <w:sz w:val="25"/>
          <w:szCs w:val="25"/>
        </w:rPr>
        <w:t>cordo con me</w:t>
      </w:r>
      <w:r w:rsidR="00B47DE5">
        <w:rPr>
          <w:i w:val="0"/>
          <w:sz w:val="25"/>
          <w:szCs w:val="25"/>
        </w:rPr>
        <w:t>?”</w:t>
      </w:r>
    </w:p>
    <w:p w:rsidR="00D861FF" w:rsidRPr="003458F8" w:rsidRDefault="00D861FF" w:rsidP="009F5DBD">
      <w:pPr>
        <w:spacing w:before="0" w:beforeAutospacing="0" w:after="0" w:afterAutospacing="0"/>
        <w:contextualSpacing/>
        <w:jc w:val="both"/>
        <w:rPr>
          <w:i w:val="0"/>
          <w:sz w:val="25"/>
          <w:szCs w:val="25"/>
        </w:rPr>
      </w:pPr>
      <w:r w:rsidRPr="003458F8">
        <w:rPr>
          <w:i w:val="0"/>
          <w:sz w:val="25"/>
          <w:szCs w:val="25"/>
        </w:rPr>
        <w:t>Annuimmo in due alle sue parole. Non era proprio una meraviglia girare in quel posto alla ricerca di vecchi fantasmi o documenti che ne accertassero l’esistenza.</w:t>
      </w:r>
    </w:p>
    <w:p w:rsidR="00156FE5" w:rsidRPr="003458F8" w:rsidRDefault="00EC1A8D" w:rsidP="009F5DBD">
      <w:pPr>
        <w:spacing w:before="0" w:beforeAutospacing="0" w:after="0" w:afterAutospacing="0"/>
        <w:contextualSpacing/>
        <w:jc w:val="both"/>
        <w:rPr>
          <w:i w:val="0"/>
          <w:sz w:val="25"/>
          <w:szCs w:val="25"/>
        </w:rPr>
      </w:pPr>
      <w:r w:rsidRPr="003458F8">
        <w:rPr>
          <w:i w:val="0"/>
          <w:sz w:val="25"/>
          <w:szCs w:val="25"/>
        </w:rPr>
        <w:t xml:space="preserve">Mi alzai per primo </w:t>
      </w:r>
      <w:r w:rsidR="00156FE5" w:rsidRPr="003458F8">
        <w:rPr>
          <w:i w:val="0"/>
          <w:sz w:val="25"/>
          <w:szCs w:val="25"/>
        </w:rPr>
        <w:t>e credo di aver avuto una spinta dal cuore</w:t>
      </w:r>
      <w:r w:rsidRPr="003458F8">
        <w:rPr>
          <w:i w:val="0"/>
          <w:sz w:val="25"/>
          <w:szCs w:val="25"/>
        </w:rPr>
        <w:t>,</w:t>
      </w:r>
      <w:r w:rsidR="00156FE5" w:rsidRPr="003458F8">
        <w:rPr>
          <w:i w:val="0"/>
          <w:sz w:val="25"/>
          <w:szCs w:val="25"/>
        </w:rPr>
        <w:t xml:space="preserve"> </w:t>
      </w:r>
      <w:r w:rsidRPr="003458F8">
        <w:rPr>
          <w:i w:val="0"/>
          <w:sz w:val="25"/>
          <w:szCs w:val="25"/>
        </w:rPr>
        <w:t xml:space="preserve">più </w:t>
      </w:r>
      <w:r w:rsidR="00156FE5" w:rsidRPr="003458F8">
        <w:rPr>
          <w:i w:val="0"/>
          <w:sz w:val="25"/>
          <w:szCs w:val="25"/>
        </w:rPr>
        <w:t xml:space="preserve">che dalla parte razionale di me. Non mi piaceva quel posto e da quanto potevo intuire nemmeno </w:t>
      </w:r>
      <w:r w:rsidR="008F3551" w:rsidRPr="003458F8">
        <w:rPr>
          <w:i w:val="0"/>
          <w:sz w:val="25"/>
          <w:szCs w:val="25"/>
        </w:rPr>
        <w:t>io,</w:t>
      </w:r>
      <w:r w:rsidR="00156FE5" w:rsidRPr="003458F8">
        <w:rPr>
          <w:i w:val="0"/>
          <w:sz w:val="25"/>
          <w:szCs w:val="25"/>
        </w:rPr>
        <w:t xml:space="preserve"> piacevo a lui.</w:t>
      </w:r>
    </w:p>
    <w:p w:rsidR="00D861FF" w:rsidRPr="003458F8" w:rsidRDefault="00156FE5" w:rsidP="009F5DBD">
      <w:pPr>
        <w:spacing w:before="0" w:beforeAutospacing="0" w:after="0" w:afterAutospacing="0"/>
        <w:contextualSpacing/>
        <w:jc w:val="both"/>
        <w:rPr>
          <w:i w:val="0"/>
          <w:sz w:val="25"/>
          <w:szCs w:val="25"/>
        </w:rPr>
      </w:pPr>
      <w:r w:rsidRPr="003458F8">
        <w:rPr>
          <w:i w:val="0"/>
          <w:sz w:val="25"/>
          <w:szCs w:val="25"/>
        </w:rPr>
        <w:t xml:space="preserve">Charlie mi fece luce dietro le spalle così scelsi la nuova porta da aprire. Più che una casa quel posto sembrava una gigantesca cambusa dove i marinai sarebbero arrivati </w:t>
      </w:r>
      <w:r w:rsidR="008F3551" w:rsidRPr="003458F8">
        <w:rPr>
          <w:i w:val="0"/>
          <w:sz w:val="25"/>
          <w:szCs w:val="25"/>
        </w:rPr>
        <w:t>alla fine</w:t>
      </w:r>
      <w:r w:rsidR="00E7088E" w:rsidRPr="003458F8">
        <w:rPr>
          <w:i w:val="0"/>
          <w:sz w:val="25"/>
          <w:szCs w:val="25"/>
        </w:rPr>
        <w:t xml:space="preserve"> e in gran corsa.</w:t>
      </w:r>
    </w:p>
    <w:p w:rsidR="00E7088E" w:rsidRPr="003458F8" w:rsidRDefault="00E7088E" w:rsidP="009F5DBD">
      <w:pPr>
        <w:spacing w:before="0" w:beforeAutospacing="0" w:after="0" w:afterAutospacing="0"/>
        <w:contextualSpacing/>
        <w:jc w:val="both"/>
        <w:rPr>
          <w:i w:val="0"/>
          <w:sz w:val="25"/>
          <w:szCs w:val="25"/>
        </w:rPr>
      </w:pPr>
      <w:r w:rsidRPr="003458F8">
        <w:rPr>
          <w:i w:val="0"/>
          <w:sz w:val="25"/>
          <w:szCs w:val="25"/>
        </w:rPr>
        <w:lastRenderedPageBreak/>
        <w:t>Decisi di ispezionare l’ultima delle sei poste del secondo corridoio. Sapevo che se le avessi ispezionate tutte quelle stanze, avrei raccolto una sorta di bibbia pittografica sulla natura di qualcosa che dovevamo ancora scoprire.</w:t>
      </w:r>
    </w:p>
    <w:p w:rsidR="00BC26BF" w:rsidRPr="003458F8" w:rsidRDefault="00E7088E" w:rsidP="009F5DBD">
      <w:pPr>
        <w:spacing w:before="0" w:beforeAutospacing="0" w:after="0" w:afterAutospacing="0"/>
        <w:contextualSpacing/>
        <w:jc w:val="both"/>
        <w:rPr>
          <w:i w:val="0"/>
          <w:sz w:val="25"/>
          <w:szCs w:val="25"/>
        </w:rPr>
      </w:pPr>
      <w:r w:rsidRPr="003458F8">
        <w:rPr>
          <w:i w:val="0"/>
          <w:sz w:val="25"/>
          <w:szCs w:val="25"/>
        </w:rPr>
        <w:t>Indicai la porta che volevo aprire semplicemente alzando il braccio destro.</w:t>
      </w:r>
      <w:r w:rsidR="00224CE8" w:rsidRPr="003458F8">
        <w:rPr>
          <w:i w:val="0"/>
          <w:sz w:val="25"/>
          <w:szCs w:val="25"/>
        </w:rPr>
        <w:t xml:space="preserve"> Provammo quasi tutte le chiavi del mazzo finché ne trovammo una molto piccola che sembrava la lama di un coltello, eppure la porta che avevamo davanti era doppia e molto alta. La ispezionammo con cura ma qui non c’erano ne affreschi ne pavimenti intarsiati. Uscimmo dalla stanza</w:t>
      </w:r>
      <w:r w:rsidR="008F3551" w:rsidRPr="003458F8">
        <w:rPr>
          <w:i w:val="0"/>
          <w:sz w:val="25"/>
          <w:szCs w:val="25"/>
        </w:rPr>
        <w:t>,</w:t>
      </w:r>
      <w:r w:rsidR="00224CE8" w:rsidRPr="003458F8">
        <w:rPr>
          <w:i w:val="0"/>
          <w:sz w:val="25"/>
          <w:szCs w:val="25"/>
        </w:rPr>
        <w:t xml:space="preserve"> delusi </w:t>
      </w:r>
      <w:r w:rsidR="008F3551" w:rsidRPr="003458F8">
        <w:rPr>
          <w:i w:val="0"/>
          <w:sz w:val="25"/>
          <w:szCs w:val="25"/>
        </w:rPr>
        <w:t>e</w:t>
      </w:r>
      <w:r w:rsidR="00224CE8" w:rsidRPr="003458F8">
        <w:rPr>
          <w:i w:val="0"/>
          <w:sz w:val="25"/>
          <w:szCs w:val="25"/>
        </w:rPr>
        <w:t xml:space="preserve"> in qualche modo contenti.</w:t>
      </w:r>
      <w:r w:rsidR="0015409B" w:rsidRPr="003458F8">
        <w:rPr>
          <w:i w:val="0"/>
          <w:sz w:val="25"/>
          <w:szCs w:val="25"/>
        </w:rPr>
        <w:t xml:space="preserve"> Eppure non mi sembrava logico, ci doveva essere un iter in quella progressione artistica </w:t>
      </w:r>
      <w:r w:rsidR="008F3551" w:rsidRPr="003458F8">
        <w:rPr>
          <w:i w:val="0"/>
          <w:sz w:val="25"/>
          <w:szCs w:val="25"/>
        </w:rPr>
        <w:t>e</w:t>
      </w:r>
      <w:r w:rsidR="0015409B" w:rsidRPr="003458F8">
        <w:rPr>
          <w:i w:val="0"/>
          <w:sz w:val="25"/>
          <w:szCs w:val="25"/>
        </w:rPr>
        <w:t xml:space="preserve"> una stanza grezza non si poteva spiegare. In teoria avremmo dovuto analizzare ogni stanza in ordine crescente e ricordare gli affreschi </w:t>
      </w:r>
      <w:r w:rsidR="008F3551" w:rsidRPr="003458F8">
        <w:rPr>
          <w:i w:val="0"/>
          <w:sz w:val="25"/>
          <w:szCs w:val="25"/>
        </w:rPr>
        <w:t>e</w:t>
      </w:r>
      <w:r w:rsidR="0015409B" w:rsidRPr="003458F8">
        <w:rPr>
          <w:i w:val="0"/>
          <w:sz w:val="25"/>
          <w:szCs w:val="25"/>
        </w:rPr>
        <w:t xml:space="preserve"> il loro senso.</w:t>
      </w:r>
    </w:p>
    <w:p w:rsidR="0015409B" w:rsidRPr="003458F8" w:rsidRDefault="0015409B" w:rsidP="009F5DBD">
      <w:pPr>
        <w:spacing w:before="0" w:beforeAutospacing="0" w:after="0" w:afterAutospacing="0"/>
        <w:contextualSpacing/>
        <w:jc w:val="both"/>
        <w:rPr>
          <w:i w:val="0"/>
          <w:sz w:val="25"/>
          <w:szCs w:val="25"/>
        </w:rPr>
      </w:pPr>
      <w:r w:rsidRPr="003458F8">
        <w:rPr>
          <w:i w:val="0"/>
          <w:sz w:val="25"/>
          <w:szCs w:val="25"/>
        </w:rPr>
        <w:t xml:space="preserve">Non capivo perché Brixen </w:t>
      </w:r>
      <w:r w:rsidR="008F3551" w:rsidRPr="003458F8">
        <w:rPr>
          <w:i w:val="0"/>
          <w:sz w:val="25"/>
          <w:szCs w:val="25"/>
        </w:rPr>
        <w:t xml:space="preserve">si </w:t>
      </w:r>
      <w:r w:rsidRPr="003458F8">
        <w:rPr>
          <w:i w:val="0"/>
          <w:sz w:val="25"/>
          <w:szCs w:val="25"/>
        </w:rPr>
        <w:t xml:space="preserve">era dato la pena di chiudere un edificio così ricco di espressione artistica </w:t>
      </w:r>
      <w:r w:rsidR="008A57B7" w:rsidRPr="003458F8">
        <w:rPr>
          <w:i w:val="0"/>
          <w:sz w:val="25"/>
          <w:szCs w:val="25"/>
        </w:rPr>
        <w:t>e m’era del tutto inspiegabile la ragione di murare tutte le finestre. Una visitina al vecchio Sindaco sarebbe stata doverosa sempre che fossimo riusciti a uscire da quel posto sani e salvi.</w:t>
      </w:r>
    </w:p>
    <w:p w:rsidR="00CD338A" w:rsidRPr="003458F8" w:rsidRDefault="00CD338A" w:rsidP="009F5DBD">
      <w:pPr>
        <w:spacing w:before="0" w:beforeAutospacing="0" w:after="0" w:afterAutospacing="0"/>
        <w:contextualSpacing/>
        <w:jc w:val="both"/>
        <w:rPr>
          <w:i w:val="0"/>
          <w:sz w:val="25"/>
          <w:szCs w:val="25"/>
        </w:rPr>
      </w:pPr>
      <w:r w:rsidRPr="003458F8">
        <w:rPr>
          <w:i w:val="0"/>
          <w:sz w:val="25"/>
          <w:szCs w:val="25"/>
        </w:rPr>
        <w:t>Prima di decidere d’affrontare il terzo corridoio feci cenno ai ragazzi di guardare in basso.</w:t>
      </w:r>
    </w:p>
    <w:p w:rsidR="00CD338A" w:rsidRPr="003458F8" w:rsidRDefault="00CD338A" w:rsidP="009F5DBD">
      <w:pPr>
        <w:spacing w:before="0" w:beforeAutospacing="0" w:after="0" w:afterAutospacing="0"/>
        <w:contextualSpacing/>
        <w:jc w:val="both"/>
        <w:rPr>
          <w:i w:val="0"/>
          <w:sz w:val="25"/>
          <w:szCs w:val="25"/>
        </w:rPr>
      </w:pPr>
      <w:r w:rsidRPr="003458F8">
        <w:rPr>
          <w:i w:val="0"/>
          <w:sz w:val="25"/>
          <w:szCs w:val="25"/>
        </w:rPr>
        <w:t>“Se non vi sembra strano questo balzo di altezze da piano terra al primo piano otto metri, come se ci fossero stanze al primo piano alte sette metri</w:t>
      </w:r>
      <w:r w:rsidR="00B47DE5">
        <w:rPr>
          <w:i w:val="0"/>
          <w:sz w:val="25"/>
          <w:szCs w:val="25"/>
        </w:rPr>
        <w:t>?”</w:t>
      </w:r>
    </w:p>
    <w:p w:rsidR="00CD338A" w:rsidRPr="003458F8" w:rsidRDefault="00CD338A" w:rsidP="009F5DBD">
      <w:pPr>
        <w:spacing w:before="0" w:beforeAutospacing="0" w:after="0" w:afterAutospacing="0"/>
        <w:contextualSpacing/>
        <w:jc w:val="both"/>
        <w:rPr>
          <w:i w:val="0"/>
          <w:sz w:val="25"/>
          <w:szCs w:val="25"/>
        </w:rPr>
      </w:pPr>
      <w:r w:rsidRPr="003458F8">
        <w:rPr>
          <w:i w:val="0"/>
          <w:sz w:val="25"/>
          <w:szCs w:val="25"/>
        </w:rPr>
        <w:t>“Io ho guardato la prima stanza perché la usano come guardiola è</w:t>
      </w:r>
      <w:r w:rsidR="00E00CEE" w:rsidRPr="003458F8">
        <w:rPr>
          <w:i w:val="0"/>
          <w:sz w:val="25"/>
          <w:szCs w:val="25"/>
        </w:rPr>
        <w:t xml:space="preserve"> sebbene sia di larghezza superiore alle altre</w:t>
      </w:r>
      <w:r w:rsidRPr="003458F8">
        <w:rPr>
          <w:i w:val="0"/>
          <w:sz w:val="25"/>
          <w:szCs w:val="25"/>
        </w:rPr>
        <w:t xml:space="preserve"> sembra</w:t>
      </w:r>
      <w:r w:rsidR="00E00CEE" w:rsidRPr="003458F8">
        <w:rPr>
          <w:i w:val="0"/>
          <w:sz w:val="25"/>
          <w:szCs w:val="25"/>
        </w:rPr>
        <w:t>va</w:t>
      </w:r>
      <w:r w:rsidRPr="003458F8">
        <w:rPr>
          <w:i w:val="0"/>
          <w:sz w:val="25"/>
          <w:szCs w:val="25"/>
        </w:rPr>
        <w:t xml:space="preserve"> più piccola persino di due metri</w:t>
      </w:r>
      <w:r w:rsidR="0062416F">
        <w:rPr>
          <w:i w:val="0"/>
          <w:sz w:val="25"/>
          <w:szCs w:val="25"/>
        </w:rPr>
        <w:t>.”</w:t>
      </w:r>
    </w:p>
    <w:p w:rsidR="00CD338A" w:rsidRPr="003458F8" w:rsidRDefault="00E00CEE" w:rsidP="009F5DBD">
      <w:pPr>
        <w:spacing w:before="0" w:beforeAutospacing="0" w:after="0" w:afterAutospacing="0"/>
        <w:contextualSpacing/>
        <w:jc w:val="both"/>
        <w:rPr>
          <w:i w:val="0"/>
          <w:sz w:val="25"/>
          <w:szCs w:val="25"/>
        </w:rPr>
      </w:pPr>
      <w:r w:rsidRPr="003458F8">
        <w:rPr>
          <w:i w:val="0"/>
          <w:sz w:val="25"/>
          <w:szCs w:val="25"/>
        </w:rPr>
        <w:t xml:space="preserve">Quella casa batteva tutte le teorie dell’architettura classica e moderna. </w:t>
      </w:r>
    </w:p>
    <w:p w:rsidR="000757B4" w:rsidRPr="003458F8" w:rsidRDefault="000757B4" w:rsidP="009F5DBD">
      <w:pPr>
        <w:spacing w:before="0" w:beforeAutospacing="0" w:after="0" w:afterAutospacing="0"/>
        <w:contextualSpacing/>
        <w:jc w:val="both"/>
        <w:rPr>
          <w:i w:val="0"/>
          <w:sz w:val="25"/>
          <w:szCs w:val="25"/>
        </w:rPr>
      </w:pPr>
      <w:r w:rsidRPr="003458F8">
        <w:rPr>
          <w:i w:val="0"/>
          <w:sz w:val="25"/>
          <w:szCs w:val="25"/>
        </w:rPr>
        <w:t>“Secondo me dovremmo tornare indietro e guardare in tutte le stanze</w:t>
      </w:r>
      <w:r w:rsidR="0062416F">
        <w:rPr>
          <w:i w:val="0"/>
          <w:sz w:val="25"/>
          <w:szCs w:val="25"/>
        </w:rPr>
        <w:t>.”</w:t>
      </w:r>
    </w:p>
    <w:p w:rsidR="000757B4" w:rsidRPr="003458F8" w:rsidRDefault="000757B4" w:rsidP="009F5DBD">
      <w:pPr>
        <w:spacing w:before="0" w:beforeAutospacing="0" w:after="0" w:afterAutospacing="0"/>
        <w:contextualSpacing/>
        <w:jc w:val="both"/>
        <w:rPr>
          <w:i w:val="0"/>
          <w:sz w:val="25"/>
          <w:szCs w:val="25"/>
        </w:rPr>
      </w:pPr>
      <w:r w:rsidRPr="003458F8">
        <w:rPr>
          <w:i w:val="0"/>
          <w:sz w:val="25"/>
          <w:szCs w:val="25"/>
        </w:rPr>
        <w:t>Charlie disse che non se la sentiva che gli era già difficile andare avanti.</w:t>
      </w:r>
    </w:p>
    <w:p w:rsidR="000757B4" w:rsidRPr="003458F8" w:rsidRDefault="000757B4" w:rsidP="009F5DBD">
      <w:pPr>
        <w:spacing w:before="0" w:beforeAutospacing="0" w:after="0" w:afterAutospacing="0"/>
        <w:contextualSpacing/>
        <w:jc w:val="both"/>
        <w:rPr>
          <w:i w:val="0"/>
          <w:sz w:val="25"/>
          <w:szCs w:val="25"/>
        </w:rPr>
      </w:pPr>
      <w:r w:rsidRPr="003458F8">
        <w:rPr>
          <w:i w:val="0"/>
          <w:sz w:val="25"/>
          <w:szCs w:val="25"/>
        </w:rPr>
        <w:t>“Allora ispezioniamo il terzo corridoio o si scende e si va a casa</w:t>
      </w:r>
      <w:r w:rsidR="00B47DE5">
        <w:rPr>
          <w:i w:val="0"/>
          <w:sz w:val="25"/>
          <w:szCs w:val="25"/>
        </w:rPr>
        <w:t>?”</w:t>
      </w:r>
    </w:p>
    <w:p w:rsidR="000757B4" w:rsidRPr="003458F8" w:rsidRDefault="000757B4" w:rsidP="009F5DBD">
      <w:pPr>
        <w:spacing w:before="0" w:beforeAutospacing="0" w:after="0" w:afterAutospacing="0"/>
        <w:contextualSpacing/>
        <w:jc w:val="both"/>
        <w:rPr>
          <w:i w:val="0"/>
          <w:sz w:val="25"/>
          <w:szCs w:val="25"/>
        </w:rPr>
      </w:pPr>
      <w:r w:rsidRPr="003458F8">
        <w:rPr>
          <w:i w:val="0"/>
          <w:sz w:val="25"/>
          <w:szCs w:val="25"/>
        </w:rPr>
        <w:t>“Terzo corridoio!”, fu la risposta di entrambi.</w:t>
      </w:r>
    </w:p>
    <w:p w:rsidR="00FA0941" w:rsidRPr="003458F8" w:rsidRDefault="000757B4" w:rsidP="009F5DBD">
      <w:pPr>
        <w:spacing w:before="0" w:beforeAutospacing="0" w:after="0" w:afterAutospacing="0"/>
        <w:contextualSpacing/>
        <w:jc w:val="both"/>
        <w:rPr>
          <w:i w:val="0"/>
          <w:sz w:val="25"/>
          <w:szCs w:val="25"/>
        </w:rPr>
      </w:pPr>
      <w:r w:rsidRPr="003458F8">
        <w:rPr>
          <w:i w:val="0"/>
          <w:sz w:val="25"/>
          <w:szCs w:val="25"/>
        </w:rPr>
        <w:t xml:space="preserve">Il terzo corridoio aveva solo due stanze e tra le due c’era una parete interminabile. Fu un sollievo trovare senza sforzi la chiave della prima porta. Le torce illuminarono le pareti che stavolta erano di colore scuro quasi nero con piccoli cerchi bianchi che si ripetevano all’infinito. Sul pavimento invece non notai nulla </w:t>
      </w:r>
      <w:r w:rsidR="008F3551" w:rsidRPr="003458F8">
        <w:rPr>
          <w:i w:val="0"/>
          <w:sz w:val="25"/>
          <w:szCs w:val="25"/>
        </w:rPr>
        <w:t>d’</w:t>
      </w:r>
      <w:r w:rsidRPr="003458F8">
        <w:rPr>
          <w:i w:val="0"/>
          <w:sz w:val="25"/>
          <w:szCs w:val="25"/>
        </w:rPr>
        <w:t xml:space="preserve">insolito ma arrivato all’uscita e pronto per chiudere la porta notai la curva di quello che poteva essere un grandissimo cerchio. Chiesi a Billy di puntare la torcia sul pavimento il cui raggio benevolo ci mostrò quella strana circonferenza che si specchiava sul soffitto, già, il soffitto anch’esso di colore </w:t>
      </w:r>
      <w:r w:rsidR="008F3551" w:rsidRPr="003458F8">
        <w:rPr>
          <w:i w:val="0"/>
          <w:sz w:val="25"/>
          <w:szCs w:val="25"/>
        </w:rPr>
        <w:t>scuro,</w:t>
      </w:r>
      <w:r w:rsidRPr="003458F8">
        <w:rPr>
          <w:i w:val="0"/>
          <w:sz w:val="25"/>
          <w:szCs w:val="25"/>
        </w:rPr>
        <w:t xml:space="preserve"> aveva </w:t>
      </w:r>
      <w:r w:rsidR="00EC1A8D" w:rsidRPr="003458F8">
        <w:rPr>
          <w:i w:val="0"/>
          <w:sz w:val="25"/>
          <w:szCs w:val="25"/>
        </w:rPr>
        <w:t>quest’</w:t>
      </w:r>
      <w:r w:rsidRPr="003458F8">
        <w:rPr>
          <w:i w:val="0"/>
          <w:sz w:val="25"/>
          <w:szCs w:val="25"/>
        </w:rPr>
        <w:t xml:space="preserve">aura bianca. Charlie tornò al centro della stanza </w:t>
      </w:r>
      <w:r w:rsidR="00FA0941" w:rsidRPr="003458F8">
        <w:rPr>
          <w:i w:val="0"/>
          <w:sz w:val="25"/>
          <w:szCs w:val="25"/>
        </w:rPr>
        <w:t>tenendo gli occhi fissi sul cerchio del soffitto. Capivo quello che provava tanto che sentì le lacrime riempirmi gli occhi.</w:t>
      </w:r>
    </w:p>
    <w:p w:rsidR="00FA0941" w:rsidRPr="003458F8" w:rsidRDefault="00FA0941" w:rsidP="009F5DBD">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Il cerchio</w:t>
      </w:r>
      <w:r w:rsidR="00B47DE5">
        <w:rPr>
          <w:i w:val="0"/>
          <w:sz w:val="25"/>
          <w:szCs w:val="25"/>
        </w:rPr>
        <w:t>!”</w:t>
      </w:r>
    </w:p>
    <w:p w:rsidR="00FA0941" w:rsidRPr="003458F8" w:rsidRDefault="00FA0941" w:rsidP="009F5DBD">
      <w:pPr>
        <w:spacing w:before="0" w:beforeAutospacing="0" w:after="0" w:afterAutospacing="0"/>
        <w:contextualSpacing/>
        <w:jc w:val="both"/>
        <w:rPr>
          <w:i w:val="0"/>
          <w:sz w:val="25"/>
          <w:szCs w:val="25"/>
        </w:rPr>
      </w:pPr>
      <w:r w:rsidRPr="003458F8">
        <w:rPr>
          <w:i w:val="0"/>
          <w:sz w:val="25"/>
          <w:szCs w:val="25"/>
        </w:rPr>
        <w:t>“</w:t>
      </w:r>
      <w:r w:rsidR="00EC1A8D" w:rsidRPr="003458F8">
        <w:rPr>
          <w:i w:val="0"/>
          <w:sz w:val="25"/>
          <w:szCs w:val="25"/>
        </w:rPr>
        <w:t>Sì</w:t>
      </w:r>
      <w:r w:rsidRPr="003458F8">
        <w:rPr>
          <w:i w:val="0"/>
          <w:sz w:val="25"/>
          <w:szCs w:val="25"/>
        </w:rPr>
        <w:t>, Charlie</w:t>
      </w:r>
      <w:r w:rsidR="0062416F">
        <w:rPr>
          <w:i w:val="0"/>
          <w:sz w:val="25"/>
          <w:szCs w:val="25"/>
        </w:rPr>
        <w:t>.”</w:t>
      </w:r>
    </w:p>
    <w:p w:rsidR="00D50FBF" w:rsidRDefault="00FA0941" w:rsidP="009F5DBD">
      <w:pPr>
        <w:spacing w:before="0" w:beforeAutospacing="0" w:after="0" w:afterAutospacing="0"/>
        <w:contextualSpacing/>
        <w:jc w:val="both"/>
        <w:rPr>
          <w:i w:val="0"/>
          <w:sz w:val="25"/>
          <w:szCs w:val="25"/>
        </w:rPr>
      </w:pPr>
      <w:r w:rsidRPr="003458F8">
        <w:rPr>
          <w:i w:val="0"/>
          <w:sz w:val="25"/>
          <w:szCs w:val="25"/>
        </w:rPr>
        <w:t xml:space="preserve">Billy non riusciva a comprenderci perché lui non era a conoscenza di quello che avevamo visto, se ne stava in disparte a cercare di farcela da solo. Per quello mi piaceva tanto quel ragazzo perché non era uno che insisteva sulle spiegazioni e quando non le </w:t>
      </w:r>
      <w:r w:rsidR="00537D6F" w:rsidRPr="003458F8">
        <w:rPr>
          <w:i w:val="0"/>
          <w:sz w:val="25"/>
          <w:szCs w:val="25"/>
        </w:rPr>
        <w:t>aveva,</w:t>
      </w:r>
      <w:r w:rsidRPr="003458F8">
        <w:rPr>
          <w:i w:val="0"/>
          <w:sz w:val="25"/>
          <w:szCs w:val="25"/>
        </w:rPr>
        <w:t xml:space="preserve"> provava a trovarsele da solo. </w:t>
      </w:r>
    </w:p>
    <w:p w:rsidR="00FA0941" w:rsidRPr="003458F8" w:rsidRDefault="00FA0941" w:rsidP="009F5DBD">
      <w:pPr>
        <w:spacing w:before="0" w:beforeAutospacing="0" w:after="0" w:afterAutospacing="0"/>
        <w:contextualSpacing/>
        <w:jc w:val="both"/>
        <w:rPr>
          <w:i w:val="0"/>
          <w:sz w:val="25"/>
          <w:szCs w:val="25"/>
        </w:rPr>
      </w:pPr>
      <w:r w:rsidRPr="003458F8">
        <w:rPr>
          <w:i w:val="0"/>
          <w:sz w:val="25"/>
          <w:szCs w:val="25"/>
        </w:rPr>
        <w:t>“Voi di sicuro avete già visto questa cosa?!”, disse ostentando Charlie.</w:t>
      </w:r>
    </w:p>
    <w:p w:rsidR="00F36B17" w:rsidRPr="003458F8" w:rsidRDefault="00D50FBF" w:rsidP="009F5DBD">
      <w:pPr>
        <w:spacing w:before="0" w:beforeAutospacing="0" w:after="0" w:afterAutospacing="0"/>
        <w:contextualSpacing/>
        <w:jc w:val="both"/>
        <w:rPr>
          <w:i w:val="0"/>
          <w:sz w:val="25"/>
          <w:szCs w:val="25"/>
        </w:rPr>
      </w:pPr>
      <w:r>
        <w:rPr>
          <w:i w:val="0"/>
          <w:sz w:val="25"/>
          <w:szCs w:val="25"/>
        </w:rPr>
        <w:t>“Già!</w:t>
      </w:r>
      <w:r w:rsidR="00F36B17" w:rsidRPr="003458F8">
        <w:rPr>
          <w:i w:val="0"/>
          <w:sz w:val="25"/>
          <w:szCs w:val="25"/>
        </w:rPr>
        <w:t xml:space="preserve">”, fu </w:t>
      </w:r>
      <w:r>
        <w:rPr>
          <w:i w:val="0"/>
          <w:sz w:val="25"/>
          <w:szCs w:val="25"/>
        </w:rPr>
        <w:t xml:space="preserve">la </w:t>
      </w:r>
      <w:r w:rsidR="00F36B17" w:rsidRPr="003458F8">
        <w:rPr>
          <w:i w:val="0"/>
          <w:sz w:val="25"/>
          <w:szCs w:val="25"/>
        </w:rPr>
        <w:t>risposta delle nostre voci.</w:t>
      </w:r>
    </w:p>
    <w:p w:rsidR="00F36B17" w:rsidRPr="003458F8" w:rsidRDefault="00F36B17" w:rsidP="009F5DBD">
      <w:pPr>
        <w:spacing w:before="0" w:beforeAutospacing="0" w:after="0" w:afterAutospacing="0"/>
        <w:contextualSpacing/>
        <w:jc w:val="both"/>
        <w:rPr>
          <w:i w:val="0"/>
          <w:sz w:val="25"/>
          <w:szCs w:val="25"/>
        </w:rPr>
      </w:pPr>
      <w:r w:rsidRPr="003458F8">
        <w:rPr>
          <w:i w:val="0"/>
          <w:sz w:val="25"/>
          <w:szCs w:val="25"/>
        </w:rPr>
        <w:t>“I maledetti cerchi ci inseguono come se avessero qualcosa da dirci e sicuramente qua dentro c’è la spiegazione.”</w:t>
      </w:r>
    </w:p>
    <w:p w:rsidR="00186181" w:rsidRPr="003458F8" w:rsidRDefault="00F36B17" w:rsidP="009F5DBD">
      <w:pPr>
        <w:spacing w:before="0" w:beforeAutospacing="0" w:after="0" w:afterAutospacing="0"/>
        <w:contextualSpacing/>
        <w:jc w:val="both"/>
        <w:rPr>
          <w:i w:val="0"/>
          <w:sz w:val="25"/>
          <w:szCs w:val="25"/>
        </w:rPr>
      </w:pPr>
      <w:r w:rsidRPr="003458F8">
        <w:rPr>
          <w:i w:val="0"/>
          <w:sz w:val="25"/>
          <w:szCs w:val="25"/>
        </w:rPr>
        <w:t>Feci sei passi quasi di corsa per entrare nella seconda stanza del terzo corridoio</w:t>
      </w:r>
      <w:r w:rsidR="00D50FBF">
        <w:rPr>
          <w:i w:val="0"/>
          <w:sz w:val="25"/>
          <w:szCs w:val="25"/>
        </w:rPr>
        <w:t>;</w:t>
      </w:r>
      <w:r w:rsidRPr="003458F8">
        <w:rPr>
          <w:i w:val="0"/>
          <w:sz w:val="25"/>
          <w:szCs w:val="25"/>
        </w:rPr>
        <w:t xml:space="preserve"> la porta di questa aveva numerosi intarsi che sembravano essere i nodi usati in marina. Quella stanza doveva essere destinata a qualcosa </w:t>
      </w:r>
      <w:r w:rsidR="00537D6F" w:rsidRPr="003458F8">
        <w:rPr>
          <w:i w:val="0"/>
          <w:sz w:val="25"/>
          <w:szCs w:val="25"/>
        </w:rPr>
        <w:t>d’</w:t>
      </w:r>
      <w:r w:rsidRPr="003458F8">
        <w:rPr>
          <w:i w:val="0"/>
          <w:sz w:val="25"/>
          <w:szCs w:val="25"/>
        </w:rPr>
        <w:t xml:space="preserve">importante, probabilmente era la stanza del sindaco o il </w:t>
      </w:r>
      <w:r w:rsidR="00537D6F" w:rsidRPr="003458F8">
        <w:rPr>
          <w:i w:val="0"/>
          <w:sz w:val="25"/>
          <w:szCs w:val="25"/>
        </w:rPr>
        <w:t>posto, dove</w:t>
      </w:r>
      <w:r w:rsidRPr="003458F8">
        <w:rPr>
          <w:i w:val="0"/>
          <w:sz w:val="25"/>
          <w:szCs w:val="25"/>
        </w:rPr>
        <w:t xml:space="preserve"> si ufficiavano i matrimoni oppure i processi. La porta non era chiusa a chiave ed entrai al buio seguendo l’istinto </w:t>
      </w:r>
      <w:r w:rsidR="00537D6F" w:rsidRPr="003458F8">
        <w:rPr>
          <w:i w:val="0"/>
          <w:sz w:val="25"/>
          <w:szCs w:val="25"/>
        </w:rPr>
        <w:t>e</w:t>
      </w:r>
      <w:r w:rsidRPr="003458F8">
        <w:rPr>
          <w:i w:val="0"/>
          <w:sz w:val="25"/>
          <w:szCs w:val="25"/>
        </w:rPr>
        <w:t xml:space="preserve"> il forte odore di fiori e legno. Le torce di Charlie e Billy non tardarono ad arrivare. Ci trovavamo tutti dentro un posto molto strano. </w:t>
      </w:r>
      <w:r w:rsidR="00B71291" w:rsidRPr="003458F8">
        <w:rPr>
          <w:i w:val="0"/>
          <w:sz w:val="25"/>
          <w:szCs w:val="25"/>
        </w:rPr>
        <w:t xml:space="preserve">La stanza per quanto </w:t>
      </w:r>
      <w:r w:rsidR="00B71291" w:rsidRPr="003458F8">
        <w:rPr>
          <w:i w:val="0"/>
          <w:sz w:val="25"/>
          <w:szCs w:val="25"/>
        </w:rPr>
        <w:lastRenderedPageBreak/>
        <w:t xml:space="preserve">lunga era molto bassa, come se </w:t>
      </w:r>
      <w:r w:rsidR="00EC1A8D" w:rsidRPr="003458F8">
        <w:rPr>
          <w:i w:val="0"/>
          <w:sz w:val="25"/>
          <w:szCs w:val="25"/>
        </w:rPr>
        <w:t>a</w:t>
      </w:r>
      <w:r w:rsidR="00B71291" w:rsidRPr="003458F8">
        <w:rPr>
          <w:i w:val="0"/>
          <w:sz w:val="25"/>
          <w:szCs w:val="25"/>
        </w:rPr>
        <w:t xml:space="preserve"> usarla fossero dei nani e la mia testa come quella di Charlie sfiorava il soffitto perché il povero Billy doveva tenere tutta la schiena piegata</w:t>
      </w:r>
      <w:r w:rsidR="00186181" w:rsidRPr="003458F8">
        <w:rPr>
          <w:i w:val="0"/>
          <w:sz w:val="25"/>
          <w:szCs w:val="25"/>
        </w:rPr>
        <w:t xml:space="preserve"> se non voleva usare</w:t>
      </w:r>
      <w:r w:rsidR="0087272C" w:rsidRPr="003458F8">
        <w:rPr>
          <w:i w:val="0"/>
          <w:sz w:val="25"/>
          <w:szCs w:val="25"/>
        </w:rPr>
        <w:t xml:space="preserve"> il capo contro </w:t>
      </w:r>
      <w:r w:rsidR="00186181" w:rsidRPr="003458F8">
        <w:rPr>
          <w:i w:val="0"/>
          <w:sz w:val="25"/>
          <w:szCs w:val="25"/>
        </w:rPr>
        <w:t xml:space="preserve"> l’intonaco come grattugia.</w:t>
      </w:r>
    </w:p>
    <w:p w:rsidR="00E344BE" w:rsidRPr="003458F8" w:rsidRDefault="00E344BE" w:rsidP="009F5DBD">
      <w:pPr>
        <w:spacing w:before="0" w:beforeAutospacing="0" w:after="0" w:afterAutospacing="0"/>
        <w:contextualSpacing/>
        <w:jc w:val="both"/>
        <w:rPr>
          <w:i w:val="0"/>
          <w:sz w:val="25"/>
          <w:szCs w:val="25"/>
        </w:rPr>
      </w:pPr>
      <w:r w:rsidRPr="003458F8">
        <w:rPr>
          <w:i w:val="0"/>
          <w:sz w:val="25"/>
          <w:szCs w:val="25"/>
        </w:rPr>
        <w:t>La particolarità di quel posto erano le finestre, circa una decina molto piccole e rotonde come gli oblò di una grande nave mentre pavimento e pareti non avevano nulla da dirci.</w:t>
      </w:r>
    </w:p>
    <w:p w:rsidR="00D50FBF" w:rsidRDefault="00E344BE" w:rsidP="009F5DBD">
      <w:pPr>
        <w:spacing w:before="0" w:beforeAutospacing="0" w:after="0" w:afterAutospacing="0"/>
        <w:contextualSpacing/>
        <w:jc w:val="both"/>
        <w:rPr>
          <w:i w:val="0"/>
          <w:sz w:val="25"/>
          <w:szCs w:val="25"/>
        </w:rPr>
      </w:pPr>
      <w:r w:rsidRPr="003458F8">
        <w:rPr>
          <w:i w:val="0"/>
          <w:sz w:val="25"/>
          <w:szCs w:val="25"/>
        </w:rPr>
        <w:t xml:space="preserve">Charlie guardò l’orologio. </w:t>
      </w:r>
    </w:p>
    <w:p w:rsidR="00E344BE" w:rsidRPr="003458F8" w:rsidRDefault="00E344BE" w:rsidP="009F5DBD">
      <w:pPr>
        <w:spacing w:before="0" w:beforeAutospacing="0" w:after="0" w:afterAutospacing="0"/>
        <w:contextualSpacing/>
        <w:jc w:val="both"/>
        <w:rPr>
          <w:i w:val="0"/>
          <w:sz w:val="25"/>
          <w:szCs w:val="25"/>
        </w:rPr>
      </w:pPr>
      <w:r w:rsidRPr="003458F8">
        <w:rPr>
          <w:i w:val="0"/>
          <w:sz w:val="25"/>
          <w:szCs w:val="25"/>
        </w:rPr>
        <w:t>“Dico di muoverci perché siamo qui da quattro ore e non abbiamo combinato nulla.”</w:t>
      </w:r>
    </w:p>
    <w:p w:rsidR="00E344BE" w:rsidRPr="003458F8" w:rsidRDefault="00E344BE" w:rsidP="009F5DBD">
      <w:pPr>
        <w:spacing w:before="0" w:beforeAutospacing="0" w:after="0" w:afterAutospacing="0"/>
        <w:contextualSpacing/>
        <w:jc w:val="both"/>
        <w:rPr>
          <w:i w:val="0"/>
          <w:sz w:val="25"/>
          <w:szCs w:val="25"/>
        </w:rPr>
      </w:pPr>
      <w:r w:rsidRPr="003458F8">
        <w:rPr>
          <w:i w:val="0"/>
          <w:sz w:val="25"/>
          <w:szCs w:val="25"/>
        </w:rPr>
        <w:t>“Quattro ore?”, domandai perplesso.</w:t>
      </w:r>
    </w:p>
    <w:p w:rsidR="00E344BE" w:rsidRPr="003458F8" w:rsidRDefault="00E344BE" w:rsidP="009F5DBD">
      <w:pPr>
        <w:spacing w:before="0" w:beforeAutospacing="0" w:after="0" w:afterAutospacing="0"/>
        <w:contextualSpacing/>
        <w:jc w:val="both"/>
        <w:rPr>
          <w:i w:val="0"/>
          <w:sz w:val="25"/>
          <w:szCs w:val="25"/>
        </w:rPr>
      </w:pPr>
      <w:r w:rsidRPr="003458F8">
        <w:rPr>
          <w:i w:val="0"/>
          <w:sz w:val="25"/>
          <w:szCs w:val="25"/>
        </w:rPr>
        <w:t>“Caspita come</w:t>
      </w:r>
      <w:r w:rsidR="00D50FBF">
        <w:rPr>
          <w:i w:val="0"/>
          <w:sz w:val="25"/>
          <w:szCs w:val="25"/>
        </w:rPr>
        <w:t xml:space="preserve"> corre il tempo in questo posto</w:t>
      </w:r>
      <w:r w:rsidRPr="003458F8">
        <w:rPr>
          <w:i w:val="0"/>
          <w:sz w:val="25"/>
          <w:szCs w:val="25"/>
        </w:rPr>
        <w:t>”, replicò Billy.</w:t>
      </w:r>
    </w:p>
    <w:p w:rsidR="00E344BE" w:rsidRPr="003458F8" w:rsidRDefault="00E344BE" w:rsidP="009F5DBD">
      <w:pPr>
        <w:spacing w:before="0" w:beforeAutospacing="0" w:after="0" w:afterAutospacing="0"/>
        <w:contextualSpacing/>
        <w:jc w:val="both"/>
        <w:rPr>
          <w:i w:val="0"/>
          <w:sz w:val="25"/>
          <w:szCs w:val="25"/>
        </w:rPr>
      </w:pPr>
      <w:r w:rsidRPr="003458F8">
        <w:rPr>
          <w:i w:val="0"/>
          <w:sz w:val="25"/>
          <w:szCs w:val="25"/>
        </w:rPr>
        <w:t>“Manca l’ultimo corridoio poi si sale</w:t>
      </w:r>
      <w:r w:rsidR="0062416F">
        <w:rPr>
          <w:i w:val="0"/>
          <w:sz w:val="25"/>
          <w:szCs w:val="25"/>
        </w:rPr>
        <w:t>.”</w:t>
      </w:r>
    </w:p>
    <w:p w:rsidR="00156FE5" w:rsidRPr="003458F8" w:rsidRDefault="00E344BE" w:rsidP="00AF4FDE">
      <w:pPr>
        <w:spacing w:before="0" w:beforeAutospacing="0" w:after="0" w:afterAutospacing="0"/>
        <w:contextualSpacing/>
        <w:jc w:val="both"/>
        <w:rPr>
          <w:i w:val="0"/>
          <w:sz w:val="25"/>
          <w:szCs w:val="25"/>
        </w:rPr>
      </w:pPr>
      <w:r w:rsidRPr="003458F8">
        <w:rPr>
          <w:i w:val="0"/>
          <w:sz w:val="25"/>
          <w:szCs w:val="25"/>
        </w:rPr>
        <w:t xml:space="preserve">Charlie non sembrava convinto della cosa e cominciò a frugarsi nelle tasche dei pantaloni alla ricerca di una vecchia penna </w:t>
      </w:r>
      <w:r w:rsidR="00537D6F" w:rsidRPr="003458F8">
        <w:rPr>
          <w:i w:val="0"/>
          <w:sz w:val="25"/>
          <w:szCs w:val="25"/>
        </w:rPr>
        <w:t>e</w:t>
      </w:r>
      <w:r w:rsidRPr="003458F8">
        <w:rPr>
          <w:i w:val="0"/>
          <w:sz w:val="25"/>
          <w:szCs w:val="25"/>
        </w:rPr>
        <w:t xml:space="preserve"> un foglietto di carta.</w:t>
      </w:r>
    </w:p>
    <w:p w:rsidR="00E344BE" w:rsidRPr="003458F8" w:rsidRDefault="00E344BE" w:rsidP="00AF4FDE">
      <w:pPr>
        <w:spacing w:before="0" w:beforeAutospacing="0" w:after="0" w:afterAutospacing="0"/>
        <w:contextualSpacing/>
        <w:jc w:val="both"/>
        <w:rPr>
          <w:i w:val="0"/>
          <w:sz w:val="25"/>
          <w:szCs w:val="25"/>
        </w:rPr>
      </w:pPr>
      <w:r w:rsidRPr="003458F8">
        <w:rPr>
          <w:i w:val="0"/>
          <w:sz w:val="25"/>
          <w:szCs w:val="25"/>
        </w:rPr>
        <w:t xml:space="preserve">“Guardate qui, e ci fece </w:t>
      </w:r>
      <w:r w:rsidR="00537D6F" w:rsidRPr="003458F8">
        <w:rPr>
          <w:i w:val="0"/>
          <w:sz w:val="25"/>
          <w:szCs w:val="25"/>
        </w:rPr>
        <w:t>avvicinare</w:t>
      </w:r>
      <w:r w:rsidRPr="003458F8">
        <w:rPr>
          <w:i w:val="0"/>
          <w:sz w:val="25"/>
          <w:szCs w:val="25"/>
        </w:rPr>
        <w:t xml:space="preserve"> questo posto è una trappola, una sorta di specchio per le allodole</w:t>
      </w:r>
      <w:r w:rsidR="0062416F">
        <w:rPr>
          <w:i w:val="0"/>
          <w:sz w:val="25"/>
          <w:szCs w:val="25"/>
        </w:rPr>
        <w:t>.”</w:t>
      </w:r>
    </w:p>
    <w:p w:rsidR="00E344BE" w:rsidRPr="003458F8" w:rsidRDefault="00E344BE" w:rsidP="00AF4FDE">
      <w:pPr>
        <w:spacing w:before="0" w:beforeAutospacing="0" w:after="0" w:afterAutospacing="0"/>
        <w:contextualSpacing/>
        <w:jc w:val="both"/>
        <w:rPr>
          <w:i w:val="0"/>
          <w:sz w:val="25"/>
          <w:szCs w:val="25"/>
        </w:rPr>
      </w:pPr>
      <w:r w:rsidRPr="003458F8">
        <w:rPr>
          <w:i w:val="0"/>
          <w:sz w:val="25"/>
          <w:szCs w:val="25"/>
        </w:rPr>
        <w:t>“Perché dici così, questi affreschi</w:t>
      </w:r>
      <w:r w:rsidR="00537D6F" w:rsidRPr="003458F8">
        <w:rPr>
          <w:i w:val="0"/>
          <w:sz w:val="25"/>
          <w:szCs w:val="25"/>
        </w:rPr>
        <w:t>,</w:t>
      </w:r>
      <w:r w:rsidRPr="003458F8">
        <w:rPr>
          <w:i w:val="0"/>
          <w:sz w:val="25"/>
          <w:szCs w:val="25"/>
        </w:rPr>
        <w:t xml:space="preserve"> capisci anche tu quanto siano strani </w:t>
      </w:r>
      <w:r w:rsidR="00537D6F" w:rsidRPr="003458F8">
        <w:rPr>
          <w:i w:val="0"/>
          <w:sz w:val="25"/>
          <w:szCs w:val="25"/>
        </w:rPr>
        <w:t>e</w:t>
      </w:r>
      <w:r w:rsidR="00D50FBF">
        <w:rPr>
          <w:i w:val="0"/>
          <w:sz w:val="25"/>
          <w:szCs w:val="25"/>
        </w:rPr>
        <w:t xml:space="preserve"> importanti</w:t>
      </w:r>
      <w:r w:rsidRPr="003458F8">
        <w:rPr>
          <w:i w:val="0"/>
          <w:sz w:val="25"/>
          <w:szCs w:val="25"/>
        </w:rPr>
        <w:t>”, e gli indicai le stanze dietro le mie spalle.</w:t>
      </w:r>
    </w:p>
    <w:p w:rsidR="00E344BE" w:rsidRPr="003458F8" w:rsidRDefault="00E344BE" w:rsidP="00AF4FDE">
      <w:pPr>
        <w:spacing w:before="0" w:beforeAutospacing="0" w:after="0" w:afterAutospacing="0"/>
        <w:contextualSpacing/>
        <w:jc w:val="both"/>
        <w:rPr>
          <w:i w:val="0"/>
          <w:sz w:val="25"/>
          <w:szCs w:val="25"/>
        </w:rPr>
      </w:pPr>
      <w:r w:rsidRPr="003458F8">
        <w:rPr>
          <w:i w:val="0"/>
          <w:sz w:val="25"/>
          <w:szCs w:val="25"/>
        </w:rPr>
        <w:t>“E’ vero ma</w:t>
      </w:r>
      <w:r w:rsidR="009C6E59" w:rsidRPr="003458F8">
        <w:rPr>
          <w:i w:val="0"/>
          <w:sz w:val="25"/>
          <w:szCs w:val="25"/>
        </w:rPr>
        <w:t>,</w:t>
      </w:r>
      <w:r w:rsidRPr="003458F8">
        <w:rPr>
          <w:i w:val="0"/>
          <w:sz w:val="25"/>
          <w:szCs w:val="25"/>
        </w:rPr>
        <w:t xml:space="preserve"> non è vero</w:t>
      </w:r>
      <w:r w:rsidR="0062416F">
        <w:rPr>
          <w:i w:val="0"/>
          <w:sz w:val="25"/>
          <w:szCs w:val="25"/>
        </w:rPr>
        <w:t>.”</w:t>
      </w:r>
    </w:p>
    <w:p w:rsidR="00E344BE" w:rsidRPr="003458F8" w:rsidRDefault="00E344BE" w:rsidP="00AF4FDE">
      <w:pPr>
        <w:spacing w:before="0" w:beforeAutospacing="0" w:after="0" w:afterAutospacing="0"/>
        <w:contextualSpacing/>
        <w:jc w:val="both"/>
        <w:rPr>
          <w:i w:val="0"/>
          <w:sz w:val="25"/>
          <w:szCs w:val="25"/>
        </w:rPr>
      </w:pPr>
      <w:r w:rsidRPr="003458F8">
        <w:rPr>
          <w:i w:val="0"/>
          <w:sz w:val="25"/>
          <w:szCs w:val="25"/>
        </w:rPr>
        <w:t>“Eh?”,</w:t>
      </w:r>
      <w:r w:rsidR="00852668" w:rsidRPr="003458F8">
        <w:rPr>
          <w:i w:val="0"/>
          <w:sz w:val="25"/>
          <w:szCs w:val="25"/>
        </w:rPr>
        <w:t xml:space="preserve"> </w:t>
      </w:r>
      <w:r w:rsidRPr="003458F8">
        <w:rPr>
          <w:i w:val="0"/>
          <w:sz w:val="25"/>
          <w:szCs w:val="25"/>
        </w:rPr>
        <w:t>la confusione di Billy stava aumentando</w:t>
      </w:r>
      <w:r w:rsidR="00852668" w:rsidRPr="003458F8">
        <w:rPr>
          <w:i w:val="0"/>
          <w:sz w:val="25"/>
          <w:szCs w:val="25"/>
        </w:rPr>
        <w:t>.</w:t>
      </w:r>
    </w:p>
    <w:p w:rsidR="00212A10" w:rsidRPr="003458F8" w:rsidRDefault="00212A10" w:rsidP="00AF4FDE">
      <w:pPr>
        <w:spacing w:before="0" w:beforeAutospacing="0" w:after="0" w:afterAutospacing="0"/>
        <w:contextualSpacing/>
        <w:jc w:val="both"/>
        <w:rPr>
          <w:i w:val="0"/>
          <w:sz w:val="25"/>
          <w:szCs w:val="25"/>
        </w:rPr>
      </w:pPr>
      <w:r w:rsidRPr="003458F8">
        <w:rPr>
          <w:i w:val="0"/>
          <w:sz w:val="25"/>
          <w:szCs w:val="25"/>
        </w:rPr>
        <w:t xml:space="preserve">“Questo posto, e la sua mano disegnava qualcosa come la pancia di una nave, questo </w:t>
      </w:r>
      <w:r w:rsidR="00537D6F" w:rsidRPr="003458F8">
        <w:rPr>
          <w:i w:val="0"/>
          <w:sz w:val="25"/>
          <w:szCs w:val="25"/>
        </w:rPr>
        <w:t>posto, dove</w:t>
      </w:r>
      <w:r w:rsidRPr="003458F8">
        <w:rPr>
          <w:i w:val="0"/>
          <w:sz w:val="25"/>
          <w:szCs w:val="25"/>
        </w:rPr>
        <w:t xml:space="preserve"> voi ed io siamo non che il ponte di una nave. Un ponte elegante con le stanze decorate in un modo </w:t>
      </w:r>
      <w:r w:rsidR="00E83599" w:rsidRPr="003458F8">
        <w:rPr>
          <w:i w:val="0"/>
          <w:sz w:val="25"/>
          <w:szCs w:val="25"/>
        </w:rPr>
        <w:t>cui</w:t>
      </w:r>
      <w:r w:rsidRPr="003458F8">
        <w:rPr>
          <w:i w:val="0"/>
          <w:sz w:val="25"/>
          <w:szCs w:val="25"/>
        </w:rPr>
        <w:t xml:space="preserve"> dobbiamo ancora dare un senso. Ma vedete, vedete qui in mezzo, </w:t>
      </w:r>
      <w:r w:rsidR="00E83599" w:rsidRPr="003458F8">
        <w:rPr>
          <w:i w:val="0"/>
          <w:sz w:val="25"/>
          <w:szCs w:val="25"/>
        </w:rPr>
        <w:t>e</w:t>
      </w:r>
      <w:r w:rsidRPr="003458F8">
        <w:rPr>
          <w:i w:val="0"/>
          <w:sz w:val="25"/>
          <w:szCs w:val="25"/>
        </w:rPr>
        <w:t xml:space="preserve"> indicò con una stella il centro della casa, </w:t>
      </w:r>
      <w:r w:rsidR="00265FC1" w:rsidRPr="003458F8">
        <w:rPr>
          <w:i w:val="0"/>
          <w:sz w:val="25"/>
          <w:szCs w:val="25"/>
        </w:rPr>
        <w:t xml:space="preserve">un </w:t>
      </w:r>
      <w:r w:rsidRPr="003458F8">
        <w:rPr>
          <w:i w:val="0"/>
          <w:sz w:val="25"/>
          <w:szCs w:val="25"/>
        </w:rPr>
        <w:t>centro</w:t>
      </w:r>
      <w:r w:rsidR="00265FC1" w:rsidRPr="003458F8">
        <w:rPr>
          <w:i w:val="0"/>
          <w:sz w:val="25"/>
          <w:szCs w:val="25"/>
        </w:rPr>
        <w:t xml:space="preserve"> molto strano e ampio,</w:t>
      </w:r>
      <w:r w:rsidRPr="003458F8">
        <w:rPr>
          <w:i w:val="0"/>
          <w:sz w:val="25"/>
          <w:szCs w:val="25"/>
        </w:rPr>
        <w:t xml:space="preserve"> </w:t>
      </w:r>
      <w:r w:rsidR="00121A30" w:rsidRPr="003458F8">
        <w:rPr>
          <w:i w:val="0"/>
          <w:sz w:val="25"/>
          <w:szCs w:val="25"/>
        </w:rPr>
        <w:t>intorno a cui</w:t>
      </w:r>
      <w:r w:rsidRPr="003458F8">
        <w:rPr>
          <w:i w:val="0"/>
          <w:sz w:val="25"/>
          <w:szCs w:val="25"/>
        </w:rPr>
        <w:t xml:space="preserve"> ruotavano i due piani di corridoi e stanze, qui sotto c’è qualcosa. Vi ricordate i guardiani che usarono la parola allagate, come fanno delle stanze ad essere allagate se tutto questo posto è ermeticamente chiuso da fuori e da dentro. Qui non passano ne cavi della luce </w:t>
      </w:r>
      <w:r w:rsidR="009C6E59" w:rsidRPr="003458F8">
        <w:rPr>
          <w:i w:val="0"/>
          <w:sz w:val="25"/>
          <w:szCs w:val="25"/>
        </w:rPr>
        <w:t>né</w:t>
      </w:r>
      <w:r w:rsidRPr="003458F8">
        <w:rPr>
          <w:i w:val="0"/>
          <w:sz w:val="25"/>
          <w:szCs w:val="25"/>
        </w:rPr>
        <w:t xml:space="preserve"> </w:t>
      </w:r>
      <w:r w:rsidR="00F64674" w:rsidRPr="003458F8">
        <w:rPr>
          <w:i w:val="0"/>
          <w:sz w:val="25"/>
          <w:szCs w:val="25"/>
        </w:rPr>
        <w:t>condotti</w:t>
      </w:r>
      <w:r w:rsidRPr="003458F8">
        <w:rPr>
          <w:i w:val="0"/>
          <w:sz w:val="25"/>
          <w:szCs w:val="25"/>
        </w:rPr>
        <w:t xml:space="preserve"> dell’acqua o peggio ancora le fogne. Ci vorrebbero una decina di camion</w:t>
      </w:r>
      <w:r w:rsidR="003C03F5" w:rsidRPr="003458F8">
        <w:rPr>
          <w:i w:val="0"/>
          <w:sz w:val="25"/>
          <w:szCs w:val="25"/>
        </w:rPr>
        <w:t xml:space="preserve"> con rimorchi </w:t>
      </w:r>
      <w:r w:rsidR="00F64674" w:rsidRPr="003458F8">
        <w:rPr>
          <w:i w:val="0"/>
          <w:sz w:val="25"/>
          <w:szCs w:val="25"/>
        </w:rPr>
        <w:t>da centomila litri cias</w:t>
      </w:r>
      <w:r w:rsidR="003C03F5" w:rsidRPr="003458F8">
        <w:rPr>
          <w:i w:val="0"/>
          <w:sz w:val="25"/>
          <w:szCs w:val="25"/>
        </w:rPr>
        <w:t>cuno</w:t>
      </w:r>
      <w:r w:rsidR="00E715E0" w:rsidRPr="003458F8">
        <w:rPr>
          <w:i w:val="0"/>
          <w:sz w:val="25"/>
          <w:szCs w:val="25"/>
        </w:rPr>
        <w:t>,</w:t>
      </w:r>
      <w:r w:rsidR="003C03F5" w:rsidRPr="003458F8">
        <w:rPr>
          <w:i w:val="0"/>
          <w:sz w:val="25"/>
          <w:szCs w:val="25"/>
        </w:rPr>
        <w:t xml:space="preserve"> che rovesciati potrebbe</w:t>
      </w:r>
      <w:r w:rsidR="00E715E0" w:rsidRPr="003458F8">
        <w:rPr>
          <w:i w:val="0"/>
          <w:sz w:val="25"/>
          <w:szCs w:val="25"/>
        </w:rPr>
        <w:t>ro,</w:t>
      </w:r>
      <w:r w:rsidR="003C03F5" w:rsidRPr="003458F8">
        <w:rPr>
          <w:i w:val="0"/>
          <w:sz w:val="25"/>
          <w:szCs w:val="25"/>
        </w:rPr>
        <w:t xml:space="preserve"> </w:t>
      </w:r>
      <w:r w:rsidR="00F64674" w:rsidRPr="003458F8">
        <w:rPr>
          <w:i w:val="0"/>
          <w:sz w:val="25"/>
          <w:szCs w:val="25"/>
        </w:rPr>
        <w:t xml:space="preserve">fare salire </w:t>
      </w:r>
      <w:r w:rsidRPr="003458F8">
        <w:rPr>
          <w:i w:val="0"/>
          <w:sz w:val="25"/>
          <w:szCs w:val="25"/>
        </w:rPr>
        <w:t>l’acqua quantomeno</w:t>
      </w:r>
      <w:r w:rsidR="00F64674" w:rsidRPr="003458F8">
        <w:rPr>
          <w:i w:val="0"/>
          <w:sz w:val="25"/>
          <w:szCs w:val="25"/>
        </w:rPr>
        <w:t xml:space="preserve"> fino </w:t>
      </w:r>
      <w:r w:rsidRPr="003458F8">
        <w:rPr>
          <w:i w:val="0"/>
          <w:sz w:val="25"/>
          <w:szCs w:val="25"/>
        </w:rPr>
        <w:t>alle ginocchia</w:t>
      </w:r>
      <w:r w:rsidR="0062416F">
        <w:rPr>
          <w:i w:val="0"/>
          <w:sz w:val="25"/>
          <w:szCs w:val="25"/>
        </w:rPr>
        <w:t>.”</w:t>
      </w:r>
    </w:p>
    <w:p w:rsidR="00212A10" w:rsidRPr="003458F8" w:rsidRDefault="00212A10" w:rsidP="00AF4FDE">
      <w:pPr>
        <w:spacing w:before="0" w:beforeAutospacing="0" w:after="0" w:afterAutospacing="0"/>
        <w:contextualSpacing/>
        <w:jc w:val="both"/>
        <w:rPr>
          <w:i w:val="0"/>
          <w:sz w:val="25"/>
          <w:szCs w:val="25"/>
        </w:rPr>
      </w:pPr>
      <w:r w:rsidRPr="003458F8">
        <w:rPr>
          <w:i w:val="0"/>
          <w:sz w:val="25"/>
          <w:szCs w:val="25"/>
        </w:rPr>
        <w:t>“E se le pareti di queste stanze raccontassero quello che c’è anche la sotto?”</w:t>
      </w:r>
    </w:p>
    <w:p w:rsidR="00212A10" w:rsidRPr="003458F8" w:rsidRDefault="009C6E59" w:rsidP="00AF4FDE">
      <w:pPr>
        <w:spacing w:before="0" w:beforeAutospacing="0" w:after="0" w:afterAutospacing="0"/>
        <w:contextualSpacing/>
        <w:jc w:val="both"/>
        <w:rPr>
          <w:i w:val="0"/>
          <w:sz w:val="25"/>
          <w:szCs w:val="25"/>
        </w:rPr>
      </w:pPr>
      <w:r w:rsidRPr="003458F8">
        <w:rPr>
          <w:i w:val="0"/>
          <w:sz w:val="25"/>
          <w:szCs w:val="25"/>
        </w:rPr>
        <w:t xml:space="preserve">La domanda di Billy </w:t>
      </w:r>
      <w:r w:rsidR="00212A10" w:rsidRPr="003458F8">
        <w:rPr>
          <w:i w:val="0"/>
          <w:sz w:val="25"/>
          <w:szCs w:val="25"/>
        </w:rPr>
        <w:t>fulminò</w:t>
      </w:r>
      <w:r w:rsidRPr="003458F8">
        <w:rPr>
          <w:i w:val="0"/>
          <w:sz w:val="25"/>
          <w:szCs w:val="25"/>
        </w:rPr>
        <w:t xml:space="preserve"> me e Charlie</w:t>
      </w:r>
      <w:r w:rsidR="00212A10" w:rsidRPr="003458F8">
        <w:rPr>
          <w:i w:val="0"/>
          <w:sz w:val="25"/>
          <w:szCs w:val="25"/>
        </w:rPr>
        <w:t>.</w:t>
      </w:r>
    </w:p>
    <w:p w:rsidR="00212A10" w:rsidRPr="003458F8" w:rsidRDefault="00212A10" w:rsidP="00AF4FDE">
      <w:pPr>
        <w:spacing w:before="0" w:beforeAutospacing="0" w:after="0" w:afterAutospacing="0"/>
        <w:contextualSpacing/>
        <w:jc w:val="both"/>
        <w:rPr>
          <w:i w:val="0"/>
          <w:sz w:val="25"/>
          <w:szCs w:val="25"/>
        </w:rPr>
      </w:pPr>
      <w:r w:rsidRPr="003458F8">
        <w:rPr>
          <w:i w:val="0"/>
          <w:sz w:val="25"/>
          <w:szCs w:val="25"/>
        </w:rPr>
        <w:t>“Potrebbe e</w:t>
      </w:r>
      <w:r w:rsidR="00D50FBF">
        <w:rPr>
          <w:i w:val="0"/>
          <w:sz w:val="25"/>
          <w:szCs w:val="25"/>
        </w:rPr>
        <w:t>ssere, ragazzo, potrebbe essere</w:t>
      </w:r>
      <w:r w:rsidRPr="003458F8">
        <w:rPr>
          <w:i w:val="0"/>
          <w:sz w:val="25"/>
          <w:szCs w:val="25"/>
        </w:rPr>
        <w:t>”, e gli tirai una pacca sulla spalla come encomio a quel gran cervello che si ritrovava.</w:t>
      </w:r>
    </w:p>
    <w:p w:rsidR="00156FE5" w:rsidRPr="003458F8" w:rsidRDefault="00212A10" w:rsidP="00AF4FDE">
      <w:pPr>
        <w:spacing w:before="0" w:beforeAutospacing="0" w:after="0" w:afterAutospacing="0"/>
        <w:contextualSpacing/>
        <w:jc w:val="both"/>
        <w:rPr>
          <w:i w:val="0"/>
          <w:sz w:val="25"/>
          <w:szCs w:val="25"/>
        </w:rPr>
      </w:pPr>
      <w:r w:rsidRPr="003458F8">
        <w:rPr>
          <w:i w:val="0"/>
          <w:sz w:val="25"/>
          <w:szCs w:val="25"/>
        </w:rPr>
        <w:t>“Ok, disse Charlie, facciamo solo un breve giro di sopr</w:t>
      </w:r>
      <w:r w:rsidR="00D50FBF">
        <w:rPr>
          <w:i w:val="0"/>
          <w:sz w:val="25"/>
          <w:szCs w:val="25"/>
        </w:rPr>
        <w:t>a senza grandi ispezioni e poi andiamo</w:t>
      </w:r>
      <w:r w:rsidRPr="003458F8">
        <w:rPr>
          <w:i w:val="0"/>
          <w:sz w:val="25"/>
          <w:szCs w:val="25"/>
        </w:rPr>
        <w:t xml:space="preserve"> giù cercando di evitare i guardiani. Qui sotto c’è una scaletta di servizio che nemmeno loro usano o almeno è quello che spero</w:t>
      </w:r>
      <w:r w:rsidR="0062416F">
        <w:rPr>
          <w:i w:val="0"/>
          <w:sz w:val="25"/>
          <w:szCs w:val="25"/>
        </w:rPr>
        <w:t>.”</w:t>
      </w:r>
    </w:p>
    <w:p w:rsidR="00D805BD" w:rsidRPr="003458F8" w:rsidRDefault="00640AFD" w:rsidP="00AF4FDE">
      <w:pPr>
        <w:spacing w:before="0" w:beforeAutospacing="0" w:after="0" w:afterAutospacing="0"/>
        <w:contextualSpacing/>
        <w:jc w:val="both"/>
        <w:rPr>
          <w:i w:val="0"/>
          <w:sz w:val="25"/>
          <w:szCs w:val="25"/>
        </w:rPr>
      </w:pPr>
      <w:r w:rsidRPr="003458F8">
        <w:rPr>
          <w:i w:val="0"/>
          <w:sz w:val="25"/>
          <w:szCs w:val="25"/>
        </w:rPr>
        <w:t>Salire le scale</w:t>
      </w:r>
      <w:r w:rsidR="00B3641F" w:rsidRPr="003458F8">
        <w:rPr>
          <w:i w:val="0"/>
          <w:sz w:val="25"/>
          <w:szCs w:val="25"/>
        </w:rPr>
        <w:t>,</w:t>
      </w:r>
      <w:r w:rsidRPr="003458F8">
        <w:rPr>
          <w:i w:val="0"/>
          <w:sz w:val="25"/>
          <w:szCs w:val="25"/>
        </w:rPr>
        <w:t xml:space="preserve"> non era un’impresa facile col bui</w:t>
      </w:r>
      <w:r w:rsidR="0046295F" w:rsidRPr="003458F8">
        <w:rPr>
          <w:i w:val="0"/>
          <w:sz w:val="25"/>
          <w:szCs w:val="25"/>
        </w:rPr>
        <w:t>o</w:t>
      </w:r>
      <w:r w:rsidRPr="003458F8">
        <w:rPr>
          <w:i w:val="0"/>
          <w:sz w:val="25"/>
          <w:szCs w:val="25"/>
        </w:rPr>
        <w:t xml:space="preserve"> pesto.</w:t>
      </w:r>
      <w:r w:rsidR="00A56936" w:rsidRPr="003458F8">
        <w:rPr>
          <w:i w:val="0"/>
          <w:sz w:val="25"/>
          <w:szCs w:val="25"/>
        </w:rPr>
        <w:t xml:space="preserve"> </w:t>
      </w:r>
      <w:r w:rsidR="0046295F" w:rsidRPr="003458F8">
        <w:rPr>
          <w:i w:val="0"/>
          <w:sz w:val="25"/>
          <w:szCs w:val="25"/>
        </w:rPr>
        <w:t xml:space="preserve">Salendo ci rendemmo conto che il perimetro del secondo piano era maggiore come se la casa fosse una sorta </w:t>
      </w:r>
      <w:r w:rsidR="00EF6237" w:rsidRPr="003458F8">
        <w:rPr>
          <w:i w:val="0"/>
          <w:sz w:val="25"/>
          <w:szCs w:val="25"/>
        </w:rPr>
        <w:t>d’</w:t>
      </w:r>
      <w:r w:rsidR="0046295F" w:rsidRPr="003458F8">
        <w:rPr>
          <w:i w:val="0"/>
          <w:sz w:val="25"/>
          <w:szCs w:val="25"/>
        </w:rPr>
        <w:t>imbuto.</w:t>
      </w:r>
      <w:r w:rsidR="002548D6" w:rsidRPr="003458F8">
        <w:rPr>
          <w:i w:val="0"/>
          <w:sz w:val="25"/>
          <w:szCs w:val="25"/>
        </w:rPr>
        <w:t xml:space="preserve"> La distribuzione delle stanze invece era diversa, su ogni corridoio e posta al centro c’era una sola stanza, in totale quattro </w:t>
      </w:r>
      <w:r w:rsidR="00EF6237" w:rsidRPr="003458F8">
        <w:rPr>
          <w:i w:val="0"/>
          <w:sz w:val="25"/>
          <w:szCs w:val="25"/>
        </w:rPr>
        <w:t>locali</w:t>
      </w:r>
      <w:r w:rsidR="002548D6" w:rsidRPr="003458F8">
        <w:rPr>
          <w:i w:val="0"/>
          <w:sz w:val="25"/>
          <w:szCs w:val="25"/>
        </w:rPr>
        <w:t xml:space="preserve">. </w:t>
      </w:r>
    </w:p>
    <w:p w:rsidR="002548D6" w:rsidRPr="003458F8" w:rsidRDefault="002548D6" w:rsidP="00AF4FDE">
      <w:pPr>
        <w:spacing w:before="0" w:beforeAutospacing="0" w:after="0" w:afterAutospacing="0"/>
        <w:contextualSpacing/>
        <w:jc w:val="both"/>
        <w:rPr>
          <w:i w:val="0"/>
          <w:sz w:val="25"/>
          <w:szCs w:val="25"/>
        </w:rPr>
      </w:pPr>
      <w:r w:rsidRPr="003458F8">
        <w:rPr>
          <w:i w:val="0"/>
          <w:sz w:val="25"/>
          <w:szCs w:val="25"/>
        </w:rPr>
        <w:t>“Mi domando dov’era posta la stanza del Sindaco</w:t>
      </w:r>
      <w:r w:rsidR="00B47DE5">
        <w:rPr>
          <w:i w:val="0"/>
          <w:sz w:val="25"/>
          <w:szCs w:val="25"/>
        </w:rPr>
        <w:t>?”</w:t>
      </w:r>
    </w:p>
    <w:p w:rsidR="002548D6" w:rsidRPr="003458F8" w:rsidRDefault="002548D6" w:rsidP="00AF4FDE">
      <w:pPr>
        <w:spacing w:before="0" w:beforeAutospacing="0" w:after="0" w:afterAutospacing="0"/>
        <w:contextualSpacing/>
        <w:jc w:val="both"/>
        <w:rPr>
          <w:i w:val="0"/>
          <w:sz w:val="25"/>
          <w:szCs w:val="25"/>
        </w:rPr>
      </w:pPr>
      <w:r w:rsidRPr="003458F8">
        <w:rPr>
          <w:i w:val="0"/>
          <w:sz w:val="25"/>
          <w:szCs w:val="25"/>
        </w:rPr>
        <w:t xml:space="preserve">“Proprio davanti </w:t>
      </w:r>
      <w:r w:rsidR="00D50FBF">
        <w:rPr>
          <w:i w:val="0"/>
          <w:sz w:val="25"/>
          <w:szCs w:val="25"/>
        </w:rPr>
        <w:t>a te</w:t>
      </w:r>
      <w:r w:rsidRPr="003458F8">
        <w:rPr>
          <w:i w:val="0"/>
          <w:sz w:val="25"/>
          <w:szCs w:val="25"/>
        </w:rPr>
        <w:t>”, fu la risposta di Billy che puntò la torcia su una targa dorata “ufficio personale del Sindaco J.C, Brixen</w:t>
      </w:r>
      <w:r w:rsidR="00D50FBF">
        <w:rPr>
          <w:i w:val="0"/>
          <w:sz w:val="25"/>
          <w:szCs w:val="25"/>
        </w:rPr>
        <w:t>”</w:t>
      </w:r>
      <w:r w:rsidRPr="003458F8">
        <w:rPr>
          <w:i w:val="0"/>
          <w:sz w:val="25"/>
          <w:szCs w:val="25"/>
        </w:rPr>
        <w:t>.</w:t>
      </w:r>
    </w:p>
    <w:p w:rsidR="002548D6" w:rsidRPr="003458F8" w:rsidRDefault="002548D6" w:rsidP="00AF4FDE">
      <w:pPr>
        <w:spacing w:before="0" w:beforeAutospacing="0" w:after="0" w:afterAutospacing="0"/>
        <w:contextualSpacing/>
        <w:jc w:val="both"/>
        <w:rPr>
          <w:i w:val="0"/>
          <w:sz w:val="25"/>
          <w:szCs w:val="25"/>
        </w:rPr>
      </w:pPr>
      <w:r w:rsidRPr="003458F8">
        <w:rPr>
          <w:i w:val="0"/>
          <w:sz w:val="25"/>
          <w:szCs w:val="25"/>
        </w:rPr>
        <w:t xml:space="preserve">“Caspita!”, la mia risposta voleva essere euforica ma quando Charlie trovò la chiave a forma di sirena </w:t>
      </w:r>
      <w:r w:rsidR="00B3641F" w:rsidRPr="003458F8">
        <w:rPr>
          <w:i w:val="0"/>
          <w:sz w:val="25"/>
          <w:szCs w:val="25"/>
        </w:rPr>
        <w:t>e</w:t>
      </w:r>
      <w:r w:rsidRPr="003458F8">
        <w:rPr>
          <w:i w:val="0"/>
          <w:sz w:val="25"/>
          <w:szCs w:val="25"/>
        </w:rPr>
        <w:t xml:space="preserve"> aprì la porta vedemmo che quel posto era immenso; tutte le pareti erano di legno </w:t>
      </w:r>
      <w:r w:rsidR="00B3641F" w:rsidRPr="003458F8">
        <w:rPr>
          <w:i w:val="0"/>
          <w:sz w:val="25"/>
          <w:szCs w:val="25"/>
        </w:rPr>
        <w:t>e</w:t>
      </w:r>
      <w:r w:rsidRPr="003458F8">
        <w:rPr>
          <w:i w:val="0"/>
          <w:sz w:val="25"/>
          <w:szCs w:val="25"/>
        </w:rPr>
        <w:t xml:space="preserve"> </w:t>
      </w:r>
      <w:r w:rsidR="00EF6237" w:rsidRPr="003458F8">
        <w:rPr>
          <w:i w:val="0"/>
          <w:sz w:val="25"/>
          <w:szCs w:val="25"/>
        </w:rPr>
        <w:t>a</w:t>
      </w:r>
      <w:r w:rsidRPr="003458F8">
        <w:rPr>
          <w:i w:val="0"/>
          <w:sz w:val="25"/>
          <w:szCs w:val="25"/>
        </w:rPr>
        <w:t xml:space="preserve"> ogni tavola corrispondeva una sorta di sedia o trono a sua volta lavorato. In tutta la stanza si contavano ventidue sedie, mentre sul lato nord sopra un basamento c’erano altri otto troni o grandi sedie, per gente superiore in grado</w:t>
      </w:r>
      <w:r w:rsidR="00D50FBF">
        <w:rPr>
          <w:i w:val="0"/>
          <w:sz w:val="25"/>
          <w:szCs w:val="25"/>
        </w:rPr>
        <w:t>.</w:t>
      </w:r>
    </w:p>
    <w:p w:rsidR="002548D6" w:rsidRPr="003458F8" w:rsidRDefault="002548D6" w:rsidP="00AF4FDE">
      <w:pPr>
        <w:spacing w:before="0" w:beforeAutospacing="0" w:after="0" w:afterAutospacing="0"/>
        <w:contextualSpacing/>
        <w:jc w:val="both"/>
        <w:rPr>
          <w:i w:val="0"/>
          <w:sz w:val="25"/>
          <w:szCs w:val="25"/>
        </w:rPr>
      </w:pPr>
      <w:r w:rsidRPr="003458F8">
        <w:rPr>
          <w:i w:val="0"/>
          <w:sz w:val="25"/>
          <w:szCs w:val="25"/>
        </w:rPr>
        <w:t>“Questa stanza</w:t>
      </w:r>
      <w:r w:rsidR="00E715E0" w:rsidRPr="003458F8">
        <w:rPr>
          <w:i w:val="0"/>
          <w:sz w:val="25"/>
          <w:szCs w:val="25"/>
        </w:rPr>
        <w:t>,</w:t>
      </w:r>
      <w:r w:rsidRPr="003458F8">
        <w:rPr>
          <w:i w:val="0"/>
          <w:sz w:val="25"/>
          <w:szCs w:val="25"/>
        </w:rPr>
        <w:t xml:space="preserve"> era la stanza del Consiglio dei Padri! Lo so perché l’ultimo anno di liceo il mio professore di storia</w:t>
      </w:r>
      <w:r w:rsidR="00E715E0" w:rsidRPr="003458F8">
        <w:rPr>
          <w:i w:val="0"/>
          <w:sz w:val="25"/>
          <w:szCs w:val="25"/>
        </w:rPr>
        <w:t>,</w:t>
      </w:r>
      <w:r w:rsidRPr="003458F8">
        <w:rPr>
          <w:i w:val="0"/>
          <w:sz w:val="25"/>
          <w:szCs w:val="25"/>
        </w:rPr>
        <w:t xml:space="preserve"> mi </w:t>
      </w:r>
      <w:r w:rsidR="00E715E0" w:rsidRPr="003458F8">
        <w:rPr>
          <w:i w:val="0"/>
          <w:sz w:val="25"/>
          <w:szCs w:val="25"/>
        </w:rPr>
        <w:t xml:space="preserve">chiese di svolgere </w:t>
      </w:r>
      <w:r w:rsidRPr="003458F8">
        <w:rPr>
          <w:i w:val="0"/>
          <w:sz w:val="25"/>
          <w:szCs w:val="25"/>
        </w:rPr>
        <w:t xml:space="preserve">una ricerca su </w:t>
      </w:r>
      <w:proofErr w:type="spellStart"/>
      <w:r w:rsidRPr="003458F8">
        <w:rPr>
          <w:i w:val="0"/>
          <w:sz w:val="25"/>
          <w:szCs w:val="25"/>
        </w:rPr>
        <w:t>Idony</w:t>
      </w:r>
      <w:proofErr w:type="spellEnd"/>
      <w:r w:rsidRPr="003458F8">
        <w:rPr>
          <w:i w:val="0"/>
          <w:sz w:val="25"/>
          <w:szCs w:val="25"/>
        </w:rPr>
        <w:t xml:space="preserve"> e la sua gemella </w:t>
      </w:r>
      <w:proofErr w:type="spellStart"/>
      <w:r w:rsidRPr="003458F8">
        <w:rPr>
          <w:i w:val="0"/>
          <w:sz w:val="25"/>
          <w:szCs w:val="25"/>
        </w:rPr>
        <w:t>Icony</w:t>
      </w:r>
      <w:proofErr w:type="spellEnd"/>
      <w:r w:rsidR="0062416F">
        <w:rPr>
          <w:i w:val="0"/>
          <w:sz w:val="25"/>
          <w:szCs w:val="25"/>
        </w:rPr>
        <w:t>.”</w:t>
      </w:r>
    </w:p>
    <w:p w:rsidR="002548D6" w:rsidRPr="003458F8" w:rsidRDefault="002548D6" w:rsidP="00AF4FDE">
      <w:pPr>
        <w:spacing w:before="0" w:beforeAutospacing="0" w:after="0" w:afterAutospacing="0"/>
        <w:contextualSpacing/>
        <w:jc w:val="both"/>
        <w:rPr>
          <w:i w:val="0"/>
          <w:sz w:val="25"/>
          <w:szCs w:val="25"/>
        </w:rPr>
      </w:pPr>
      <w:r w:rsidRPr="003458F8">
        <w:rPr>
          <w:i w:val="0"/>
          <w:sz w:val="25"/>
          <w:szCs w:val="25"/>
        </w:rPr>
        <w:lastRenderedPageBreak/>
        <w:t xml:space="preserve">“Ma </w:t>
      </w:r>
      <w:proofErr w:type="spellStart"/>
      <w:r w:rsidRPr="003458F8">
        <w:rPr>
          <w:i w:val="0"/>
          <w:sz w:val="25"/>
          <w:szCs w:val="25"/>
        </w:rPr>
        <w:t>Icony</w:t>
      </w:r>
      <w:proofErr w:type="spellEnd"/>
      <w:r w:rsidRPr="003458F8">
        <w:rPr>
          <w:i w:val="0"/>
          <w:sz w:val="25"/>
          <w:szCs w:val="25"/>
        </w:rPr>
        <w:t xml:space="preserve"> non è mai esistita”, affermai convinto del mio sapere ma Billy aveva studiato qualcosa che non si trovava sui libri di scuola, aveva studiato per bene le leggende e questo lo rendeva davvero grande ai miei occhi. </w:t>
      </w:r>
    </w:p>
    <w:p w:rsidR="002548D6" w:rsidRPr="003458F8" w:rsidRDefault="002548D6"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Icony</w:t>
      </w:r>
      <w:proofErr w:type="spellEnd"/>
      <w:r w:rsidR="00E715E0" w:rsidRPr="003458F8">
        <w:rPr>
          <w:i w:val="0"/>
          <w:sz w:val="25"/>
          <w:szCs w:val="25"/>
        </w:rPr>
        <w:t>,</w:t>
      </w:r>
      <w:r w:rsidRPr="003458F8">
        <w:rPr>
          <w:i w:val="0"/>
          <w:sz w:val="25"/>
          <w:szCs w:val="25"/>
        </w:rPr>
        <w:t xml:space="preserve"> a quanto sembra, è esistita solo per venti o trent’anni, tant’è che molti pionieri di </w:t>
      </w:r>
      <w:proofErr w:type="spellStart"/>
      <w:r w:rsidRPr="003458F8">
        <w:rPr>
          <w:i w:val="0"/>
          <w:sz w:val="25"/>
          <w:szCs w:val="25"/>
        </w:rPr>
        <w:t>Idony</w:t>
      </w:r>
      <w:proofErr w:type="spellEnd"/>
      <w:r w:rsidRPr="003458F8">
        <w:rPr>
          <w:i w:val="0"/>
          <w:sz w:val="25"/>
          <w:szCs w:val="25"/>
        </w:rPr>
        <w:t xml:space="preserve"> arrivavano da </w:t>
      </w:r>
      <w:proofErr w:type="spellStart"/>
      <w:r w:rsidRPr="003458F8">
        <w:rPr>
          <w:i w:val="0"/>
          <w:sz w:val="25"/>
          <w:szCs w:val="25"/>
        </w:rPr>
        <w:t>Icony</w:t>
      </w:r>
      <w:proofErr w:type="spellEnd"/>
      <w:r w:rsidR="00B8366B" w:rsidRPr="003458F8">
        <w:rPr>
          <w:i w:val="0"/>
          <w:sz w:val="25"/>
          <w:szCs w:val="25"/>
        </w:rPr>
        <w:t>, non si conosce molto bene il motivo della sua totale scomparsa, forse una grande epidemia oppure un uragano che distrusse prematuramente la città completamente costruita vicino alla B</w:t>
      </w:r>
      <w:r w:rsidR="00F009EF" w:rsidRPr="003458F8">
        <w:rPr>
          <w:i w:val="0"/>
          <w:sz w:val="25"/>
          <w:szCs w:val="25"/>
        </w:rPr>
        <w:t xml:space="preserve">aia del Diavolo, comunque tra </w:t>
      </w:r>
      <w:proofErr w:type="spellStart"/>
      <w:r w:rsidR="00F009EF" w:rsidRPr="003458F8">
        <w:rPr>
          <w:i w:val="0"/>
          <w:sz w:val="25"/>
          <w:szCs w:val="25"/>
        </w:rPr>
        <w:t>Idony</w:t>
      </w:r>
      <w:proofErr w:type="spellEnd"/>
      <w:r w:rsidR="00F009EF" w:rsidRPr="003458F8">
        <w:rPr>
          <w:i w:val="0"/>
          <w:sz w:val="25"/>
          <w:szCs w:val="25"/>
        </w:rPr>
        <w:t xml:space="preserve"> </w:t>
      </w:r>
      <w:r w:rsidR="00080DED" w:rsidRPr="003458F8">
        <w:rPr>
          <w:i w:val="0"/>
          <w:sz w:val="25"/>
          <w:szCs w:val="25"/>
        </w:rPr>
        <w:t>e</w:t>
      </w:r>
      <w:r w:rsidR="00F009EF" w:rsidRPr="003458F8">
        <w:rPr>
          <w:i w:val="0"/>
          <w:sz w:val="25"/>
          <w:szCs w:val="25"/>
        </w:rPr>
        <w:t xml:space="preserve"> </w:t>
      </w:r>
      <w:proofErr w:type="spellStart"/>
      <w:r w:rsidR="00F009EF" w:rsidRPr="003458F8">
        <w:rPr>
          <w:i w:val="0"/>
          <w:sz w:val="25"/>
          <w:szCs w:val="25"/>
        </w:rPr>
        <w:t>Ic</w:t>
      </w:r>
      <w:r w:rsidR="00B8366B" w:rsidRPr="003458F8">
        <w:rPr>
          <w:i w:val="0"/>
          <w:sz w:val="25"/>
          <w:szCs w:val="25"/>
        </w:rPr>
        <w:t>ony</w:t>
      </w:r>
      <w:proofErr w:type="spellEnd"/>
      <w:r w:rsidR="00B8366B" w:rsidRPr="003458F8">
        <w:rPr>
          <w:i w:val="0"/>
          <w:sz w:val="25"/>
          <w:szCs w:val="25"/>
        </w:rPr>
        <w:t xml:space="preserve"> c’erano solo venti miglia di confini rocciosi e di colline arride. I padri fondatori di </w:t>
      </w:r>
      <w:proofErr w:type="spellStart"/>
      <w:r w:rsidR="00B8366B" w:rsidRPr="003458F8">
        <w:rPr>
          <w:i w:val="0"/>
          <w:sz w:val="25"/>
          <w:szCs w:val="25"/>
        </w:rPr>
        <w:t>Idony</w:t>
      </w:r>
      <w:proofErr w:type="spellEnd"/>
      <w:r w:rsidR="00B8366B" w:rsidRPr="003458F8">
        <w:rPr>
          <w:i w:val="0"/>
          <w:sz w:val="25"/>
          <w:szCs w:val="25"/>
        </w:rPr>
        <w:t xml:space="preserve"> si riunivano due volte all’anno per ricordare anche gli scomparsi della patria gemella ma </w:t>
      </w:r>
      <w:r w:rsidR="00B3641F" w:rsidRPr="003458F8">
        <w:rPr>
          <w:i w:val="0"/>
          <w:sz w:val="25"/>
          <w:szCs w:val="25"/>
        </w:rPr>
        <w:t>quest’</w:t>
      </w:r>
      <w:r w:rsidR="00B8366B" w:rsidRPr="003458F8">
        <w:rPr>
          <w:i w:val="0"/>
          <w:sz w:val="25"/>
          <w:szCs w:val="25"/>
        </w:rPr>
        <w:t xml:space="preserve">usanza </w:t>
      </w:r>
      <w:r w:rsidR="00080DED" w:rsidRPr="003458F8">
        <w:rPr>
          <w:i w:val="0"/>
          <w:sz w:val="25"/>
          <w:szCs w:val="25"/>
        </w:rPr>
        <w:t>a</w:t>
      </w:r>
      <w:r w:rsidR="00B8366B" w:rsidRPr="003458F8">
        <w:rPr>
          <w:i w:val="0"/>
          <w:sz w:val="25"/>
          <w:szCs w:val="25"/>
        </w:rPr>
        <w:t xml:space="preserve"> un certo punto fu eliminata e qui successe qualcosa. I membri del primo consiglio dei padri non vollero più trovarsi nel Municipio per prendere decisioni, come facevano un tempo ma presero a riunirsi nelle case, di nascosto tenendo fuori dalle loro cose il Sindaco della città e tutti i suoi </w:t>
      </w:r>
      <w:r w:rsidR="00F009EF" w:rsidRPr="003458F8">
        <w:rPr>
          <w:i w:val="0"/>
          <w:sz w:val="25"/>
          <w:szCs w:val="25"/>
        </w:rPr>
        <w:t>aiutanti</w:t>
      </w:r>
      <w:r w:rsidR="0062416F">
        <w:rPr>
          <w:i w:val="0"/>
          <w:sz w:val="25"/>
          <w:szCs w:val="25"/>
        </w:rPr>
        <w:t>.”</w:t>
      </w:r>
    </w:p>
    <w:p w:rsidR="00EF1C4A" w:rsidRPr="003458F8" w:rsidRDefault="00F009EF" w:rsidP="00AF4FDE">
      <w:pPr>
        <w:spacing w:before="0" w:beforeAutospacing="0" w:after="0" w:afterAutospacing="0"/>
        <w:contextualSpacing/>
        <w:jc w:val="both"/>
        <w:rPr>
          <w:i w:val="0"/>
          <w:sz w:val="25"/>
          <w:szCs w:val="25"/>
        </w:rPr>
      </w:pPr>
      <w:r w:rsidRPr="003458F8">
        <w:rPr>
          <w:i w:val="0"/>
          <w:sz w:val="25"/>
          <w:szCs w:val="25"/>
        </w:rPr>
        <w:t xml:space="preserve">“E se quelli affreschi si riferissero </w:t>
      </w:r>
      <w:r w:rsidR="00B3641F" w:rsidRPr="003458F8">
        <w:rPr>
          <w:i w:val="0"/>
          <w:sz w:val="25"/>
          <w:szCs w:val="25"/>
        </w:rPr>
        <w:t>a</w:t>
      </w:r>
      <w:r w:rsidRPr="003458F8">
        <w:rPr>
          <w:i w:val="0"/>
          <w:sz w:val="25"/>
          <w:szCs w:val="25"/>
        </w:rPr>
        <w:t xml:space="preserve"> </w:t>
      </w:r>
      <w:proofErr w:type="spellStart"/>
      <w:r w:rsidRPr="003458F8">
        <w:rPr>
          <w:i w:val="0"/>
          <w:sz w:val="25"/>
          <w:szCs w:val="25"/>
        </w:rPr>
        <w:t>Icony</w:t>
      </w:r>
      <w:proofErr w:type="spellEnd"/>
      <w:r w:rsidRPr="003458F8">
        <w:rPr>
          <w:i w:val="0"/>
          <w:sz w:val="25"/>
          <w:szCs w:val="25"/>
        </w:rPr>
        <w:t>?”, mi sfuggi dalle labbra mentre a Charlie scintillavano gli occhi all’ascolto delle mie perle.</w:t>
      </w:r>
    </w:p>
    <w:p w:rsidR="00962F67" w:rsidRPr="003458F8" w:rsidRDefault="00962F67" w:rsidP="00AF4FDE">
      <w:pPr>
        <w:spacing w:before="0" w:beforeAutospacing="0" w:after="0" w:afterAutospacing="0"/>
        <w:contextualSpacing/>
        <w:jc w:val="both"/>
        <w:rPr>
          <w:i w:val="0"/>
          <w:sz w:val="25"/>
          <w:szCs w:val="25"/>
        </w:rPr>
      </w:pPr>
      <w:r w:rsidRPr="003458F8">
        <w:rPr>
          <w:i w:val="0"/>
          <w:sz w:val="25"/>
          <w:szCs w:val="25"/>
        </w:rPr>
        <w:t xml:space="preserve">Billy buttò il raggio di luce sul basamento delle otto poltrone </w:t>
      </w:r>
      <w:r w:rsidR="00B3641F" w:rsidRPr="003458F8">
        <w:rPr>
          <w:i w:val="0"/>
          <w:sz w:val="25"/>
          <w:szCs w:val="25"/>
        </w:rPr>
        <w:t>e</w:t>
      </w:r>
      <w:r w:rsidRPr="003458F8">
        <w:rPr>
          <w:i w:val="0"/>
          <w:sz w:val="25"/>
          <w:szCs w:val="25"/>
        </w:rPr>
        <w:t xml:space="preserve"> ai nostri occhi si mostrò la scritta “</w:t>
      </w:r>
      <w:proofErr w:type="spellStart"/>
      <w:r w:rsidRPr="003458F8">
        <w:rPr>
          <w:i w:val="0"/>
          <w:sz w:val="25"/>
          <w:szCs w:val="25"/>
        </w:rPr>
        <w:t>mortis</w:t>
      </w:r>
      <w:proofErr w:type="spellEnd"/>
      <w:r w:rsidRPr="003458F8">
        <w:rPr>
          <w:i w:val="0"/>
          <w:sz w:val="25"/>
          <w:szCs w:val="25"/>
        </w:rPr>
        <w:t xml:space="preserve"> rerum </w:t>
      </w:r>
      <w:proofErr w:type="spellStart"/>
      <w:r w:rsidRPr="003458F8">
        <w:rPr>
          <w:i w:val="0"/>
          <w:sz w:val="25"/>
          <w:szCs w:val="25"/>
        </w:rPr>
        <w:t>sumus</w:t>
      </w:r>
      <w:proofErr w:type="spellEnd"/>
      <w:r w:rsidRPr="003458F8">
        <w:rPr>
          <w:i w:val="0"/>
          <w:sz w:val="25"/>
          <w:szCs w:val="25"/>
        </w:rPr>
        <w:t>”.</w:t>
      </w:r>
    </w:p>
    <w:p w:rsidR="00962F67" w:rsidRPr="003458F8" w:rsidRDefault="00962F67" w:rsidP="00AF4FDE">
      <w:pPr>
        <w:spacing w:before="0" w:beforeAutospacing="0" w:after="0" w:afterAutospacing="0"/>
        <w:contextualSpacing/>
        <w:jc w:val="both"/>
        <w:rPr>
          <w:i w:val="0"/>
          <w:sz w:val="25"/>
          <w:szCs w:val="25"/>
        </w:rPr>
      </w:pPr>
      <w:r w:rsidRPr="003458F8">
        <w:rPr>
          <w:i w:val="0"/>
          <w:sz w:val="25"/>
          <w:szCs w:val="25"/>
        </w:rPr>
        <w:t xml:space="preserve">Quella scoperta fu per tutti noi un’esperienza devastante. </w:t>
      </w:r>
      <w:proofErr w:type="spellStart"/>
      <w:r w:rsidRPr="003458F8">
        <w:rPr>
          <w:i w:val="0"/>
          <w:sz w:val="25"/>
          <w:szCs w:val="25"/>
        </w:rPr>
        <w:t>Idony</w:t>
      </w:r>
      <w:proofErr w:type="spellEnd"/>
      <w:r w:rsidRPr="003458F8">
        <w:rPr>
          <w:i w:val="0"/>
          <w:sz w:val="25"/>
          <w:szCs w:val="25"/>
        </w:rPr>
        <w:t xml:space="preserve"> era esistita due volte </w:t>
      </w:r>
      <w:r w:rsidR="00B3641F" w:rsidRPr="003458F8">
        <w:rPr>
          <w:i w:val="0"/>
          <w:sz w:val="25"/>
          <w:szCs w:val="25"/>
        </w:rPr>
        <w:t>e</w:t>
      </w:r>
      <w:r w:rsidRPr="003458F8">
        <w:rPr>
          <w:i w:val="0"/>
          <w:sz w:val="25"/>
          <w:szCs w:val="25"/>
        </w:rPr>
        <w:t xml:space="preserve"> una </w:t>
      </w:r>
      <w:r w:rsidR="00B3641F" w:rsidRPr="003458F8">
        <w:rPr>
          <w:i w:val="0"/>
          <w:sz w:val="25"/>
          <w:szCs w:val="25"/>
        </w:rPr>
        <w:t>parte</w:t>
      </w:r>
      <w:r w:rsidRPr="003458F8">
        <w:rPr>
          <w:i w:val="0"/>
          <w:sz w:val="25"/>
          <w:szCs w:val="25"/>
        </w:rPr>
        <w:t xml:space="preserve"> fu cancellata per qualche arcano motivo. Allora compresi che la parola</w:t>
      </w:r>
      <w:r w:rsidR="00D50FBF">
        <w:rPr>
          <w:i w:val="0"/>
          <w:sz w:val="25"/>
          <w:szCs w:val="25"/>
        </w:rPr>
        <w:t xml:space="preserve"> </w:t>
      </w:r>
      <w:proofErr w:type="spellStart"/>
      <w:r w:rsidR="00B3641F" w:rsidRPr="003458F8">
        <w:rPr>
          <w:i w:val="0"/>
          <w:sz w:val="25"/>
          <w:szCs w:val="25"/>
        </w:rPr>
        <w:t>Genesis</w:t>
      </w:r>
      <w:proofErr w:type="spellEnd"/>
      <w:r w:rsidRPr="003458F8">
        <w:rPr>
          <w:i w:val="0"/>
          <w:sz w:val="25"/>
          <w:szCs w:val="25"/>
        </w:rPr>
        <w:t xml:space="preserve"> aveva</w:t>
      </w:r>
      <w:r w:rsidR="00B3641F" w:rsidRPr="003458F8">
        <w:rPr>
          <w:i w:val="0"/>
          <w:sz w:val="25"/>
          <w:szCs w:val="25"/>
        </w:rPr>
        <w:t xml:space="preserve"> </w:t>
      </w:r>
      <w:r w:rsidRPr="003458F8">
        <w:rPr>
          <w:i w:val="0"/>
          <w:sz w:val="25"/>
          <w:szCs w:val="25"/>
        </w:rPr>
        <w:t xml:space="preserve">un senso. </w:t>
      </w:r>
    </w:p>
    <w:p w:rsidR="00DA379B" w:rsidRPr="003458F8" w:rsidRDefault="00DA379B" w:rsidP="00AF4FDE">
      <w:pPr>
        <w:spacing w:before="0" w:beforeAutospacing="0" w:after="0" w:afterAutospacing="0"/>
        <w:contextualSpacing/>
        <w:jc w:val="both"/>
        <w:rPr>
          <w:i w:val="0"/>
          <w:sz w:val="25"/>
          <w:szCs w:val="25"/>
        </w:rPr>
      </w:pPr>
      <w:r w:rsidRPr="003458F8">
        <w:rPr>
          <w:i w:val="0"/>
          <w:sz w:val="25"/>
          <w:szCs w:val="25"/>
        </w:rPr>
        <w:t>La mia lista di cose bizzarre non riusciva più a contenere il suo lungo elenco. Sparizioni in mare, fantasmi che ritornavano, leggende di morti che rivendicano una sovranità sulla vita umana, una città fantasma ed una sua esatta copia a poche miglia di distanza, angeli a forma di pesci e cerchi dipinti sui muri; trovare delle spiegazioni logiche a quella follia di eventi sarebbe diventata un’impresa ardua.</w:t>
      </w:r>
    </w:p>
    <w:p w:rsidR="00DA379B" w:rsidRPr="003458F8" w:rsidRDefault="00DA379B" w:rsidP="00AF4FDE">
      <w:pPr>
        <w:spacing w:before="0" w:beforeAutospacing="0" w:after="0" w:afterAutospacing="0"/>
        <w:contextualSpacing/>
        <w:jc w:val="both"/>
        <w:rPr>
          <w:i w:val="0"/>
          <w:sz w:val="25"/>
          <w:szCs w:val="25"/>
        </w:rPr>
      </w:pPr>
      <w:r w:rsidRPr="003458F8">
        <w:rPr>
          <w:i w:val="0"/>
          <w:sz w:val="25"/>
          <w:szCs w:val="25"/>
        </w:rPr>
        <w:t>Eravamo ancora nella stanza del Consiglio dei Padri quando il grido di Billy ci fece correre in direzione dell’altra stanza.</w:t>
      </w:r>
    </w:p>
    <w:p w:rsidR="00DA379B" w:rsidRPr="003458F8" w:rsidRDefault="00DA379B" w:rsidP="00AF4FDE">
      <w:pPr>
        <w:spacing w:before="0" w:beforeAutospacing="0" w:after="0" w:afterAutospacing="0"/>
        <w:contextualSpacing/>
        <w:jc w:val="both"/>
        <w:rPr>
          <w:i w:val="0"/>
          <w:sz w:val="25"/>
          <w:szCs w:val="25"/>
        </w:rPr>
      </w:pPr>
      <w:r w:rsidRPr="003458F8">
        <w:rPr>
          <w:i w:val="0"/>
          <w:sz w:val="25"/>
          <w:szCs w:val="25"/>
        </w:rPr>
        <w:t>“Questa la dovete proprio vedere</w:t>
      </w:r>
      <w:r w:rsidR="00B47DE5">
        <w:rPr>
          <w:i w:val="0"/>
          <w:sz w:val="25"/>
          <w:szCs w:val="25"/>
        </w:rPr>
        <w:t>!”</w:t>
      </w:r>
    </w:p>
    <w:p w:rsidR="00E008F4" w:rsidRPr="003458F8" w:rsidRDefault="00E008F4" w:rsidP="00AF4FDE">
      <w:pPr>
        <w:spacing w:before="0" w:beforeAutospacing="0" w:after="0" w:afterAutospacing="0"/>
        <w:contextualSpacing/>
        <w:jc w:val="both"/>
        <w:rPr>
          <w:i w:val="0"/>
          <w:sz w:val="25"/>
          <w:szCs w:val="25"/>
        </w:rPr>
      </w:pPr>
      <w:r w:rsidRPr="003458F8">
        <w:rPr>
          <w:i w:val="0"/>
          <w:sz w:val="25"/>
          <w:szCs w:val="25"/>
        </w:rPr>
        <w:t xml:space="preserve">Charlie correva con la torcia che puntava a caso e durante quel piccolo tragitto mi sembrò di sentire il profumo di Mary </w:t>
      </w:r>
      <w:proofErr w:type="spellStart"/>
      <w:r w:rsidRPr="003458F8">
        <w:rPr>
          <w:i w:val="0"/>
          <w:sz w:val="25"/>
          <w:szCs w:val="25"/>
        </w:rPr>
        <w:t>Ann</w:t>
      </w:r>
      <w:proofErr w:type="spellEnd"/>
      <w:r w:rsidRPr="003458F8">
        <w:rPr>
          <w:i w:val="0"/>
          <w:sz w:val="25"/>
          <w:szCs w:val="25"/>
        </w:rPr>
        <w:t xml:space="preserve">, era il suo ne ero certo e fu come se una lama d’acciaio mi avesse attraversato il petto. Non mi ero dimenticato di lei ma quella torbida indagine prevaricava qualsiasi mozione della ragione. I miei sensi avvertivano un male capace di contaminare l’intera umanità e la scomparsa della piccola </w:t>
      </w:r>
      <w:proofErr w:type="spellStart"/>
      <w:r w:rsidRPr="003458F8">
        <w:rPr>
          <w:i w:val="0"/>
          <w:sz w:val="25"/>
          <w:szCs w:val="25"/>
        </w:rPr>
        <w:t>Ann</w:t>
      </w:r>
      <w:proofErr w:type="spellEnd"/>
      <w:r w:rsidRPr="003458F8">
        <w:rPr>
          <w:i w:val="0"/>
          <w:sz w:val="25"/>
          <w:szCs w:val="25"/>
        </w:rPr>
        <w:t xml:space="preserve"> passò in secondo piano.</w:t>
      </w:r>
    </w:p>
    <w:p w:rsidR="00EF1C4A" w:rsidRPr="003458F8" w:rsidRDefault="00290218" w:rsidP="00AF4FDE">
      <w:pPr>
        <w:spacing w:before="0" w:beforeAutospacing="0" w:after="0" w:afterAutospacing="0"/>
        <w:contextualSpacing/>
        <w:jc w:val="both"/>
        <w:rPr>
          <w:i w:val="0"/>
          <w:sz w:val="25"/>
          <w:szCs w:val="25"/>
        </w:rPr>
      </w:pPr>
      <w:r w:rsidRPr="003458F8">
        <w:rPr>
          <w:i w:val="0"/>
          <w:sz w:val="25"/>
          <w:szCs w:val="25"/>
        </w:rPr>
        <w:t>“Venite … ma fatte attenzione a non cadere, c’è un gradino di quasi due metri.”, la mano di Billy teneva aperta una porta costruita a rovescio, come se fosse stata una burla dove si metteva alla prova il senso dell’umorismo degli ospiti.</w:t>
      </w:r>
    </w:p>
    <w:p w:rsidR="002548D6" w:rsidRPr="003458F8" w:rsidRDefault="00290218" w:rsidP="00AF4FDE">
      <w:pPr>
        <w:spacing w:before="0" w:beforeAutospacing="0" w:after="0" w:afterAutospacing="0"/>
        <w:contextualSpacing/>
        <w:jc w:val="both"/>
        <w:rPr>
          <w:i w:val="0"/>
          <w:sz w:val="25"/>
          <w:szCs w:val="25"/>
        </w:rPr>
      </w:pPr>
      <w:r w:rsidRPr="003458F8">
        <w:rPr>
          <w:i w:val="0"/>
          <w:sz w:val="25"/>
          <w:szCs w:val="25"/>
        </w:rPr>
        <w:t>La stanza era un cubo perfetto ed il suo pavimento era scavato di due metri o quasi come se la gente per entrarci avess</w:t>
      </w:r>
      <w:r w:rsidR="009A25EE" w:rsidRPr="003458F8">
        <w:rPr>
          <w:i w:val="0"/>
          <w:sz w:val="25"/>
          <w:szCs w:val="25"/>
        </w:rPr>
        <w:t>e avuto a disposizione una scala. La prima cosa che notai e che non aveva finestre ma al centro del pavimento c’era un piccolo buco che doveva servire a qualcosa di preciso.</w:t>
      </w:r>
      <w:r w:rsidR="00111BC9" w:rsidRPr="003458F8">
        <w:rPr>
          <w:i w:val="0"/>
          <w:sz w:val="25"/>
          <w:szCs w:val="25"/>
        </w:rPr>
        <w:t xml:space="preserve"> Le due torce ora illuminavano bene quella scatola finché in alto osservammo per la prima volta da quando eravamo entrati una tavola di legno fissata con grossi chiodi e dalla </w:t>
      </w:r>
      <w:r w:rsidR="00080DED" w:rsidRPr="003458F8">
        <w:rPr>
          <w:i w:val="0"/>
          <w:sz w:val="25"/>
          <w:szCs w:val="25"/>
        </w:rPr>
        <w:t>tavola,</w:t>
      </w:r>
      <w:r w:rsidR="00111BC9" w:rsidRPr="003458F8">
        <w:rPr>
          <w:i w:val="0"/>
          <w:sz w:val="25"/>
          <w:szCs w:val="25"/>
        </w:rPr>
        <w:t xml:space="preserve"> penzolavano delle lunghe cinghie di pelle, un tavolo da tortura avrei pensato, per un gigante fissato al centro del pavimento a testa in giù.</w:t>
      </w:r>
    </w:p>
    <w:p w:rsidR="002548D6" w:rsidRPr="003458F8" w:rsidRDefault="00622505" w:rsidP="00AF4FDE">
      <w:pPr>
        <w:spacing w:before="0" w:beforeAutospacing="0" w:after="0" w:afterAutospacing="0"/>
        <w:contextualSpacing/>
        <w:jc w:val="both"/>
        <w:rPr>
          <w:i w:val="0"/>
          <w:sz w:val="25"/>
          <w:szCs w:val="25"/>
        </w:rPr>
      </w:pPr>
      <w:r w:rsidRPr="003458F8">
        <w:rPr>
          <w:i w:val="0"/>
          <w:sz w:val="25"/>
          <w:szCs w:val="25"/>
        </w:rPr>
        <w:t>Guardai Charlie e mi parve di capire che pensava la medesima cosa.</w:t>
      </w:r>
    </w:p>
    <w:p w:rsidR="00622505" w:rsidRPr="003458F8" w:rsidRDefault="00CB6882" w:rsidP="00AF4FDE">
      <w:pPr>
        <w:spacing w:before="0" w:beforeAutospacing="0" w:after="0" w:afterAutospacing="0"/>
        <w:contextualSpacing/>
        <w:jc w:val="both"/>
        <w:rPr>
          <w:i w:val="0"/>
          <w:sz w:val="25"/>
          <w:szCs w:val="25"/>
        </w:rPr>
      </w:pPr>
      <w:r>
        <w:rPr>
          <w:i w:val="0"/>
          <w:sz w:val="25"/>
          <w:szCs w:val="25"/>
        </w:rPr>
        <w:t>“Sembra la stanza delle torture</w:t>
      </w:r>
      <w:r w:rsidR="00622505" w:rsidRPr="003458F8">
        <w:rPr>
          <w:i w:val="0"/>
          <w:sz w:val="25"/>
          <w:szCs w:val="25"/>
        </w:rPr>
        <w:t xml:space="preserve">”, gli dissi indicando le cinghie </w:t>
      </w:r>
      <w:r w:rsidR="00080DED" w:rsidRPr="003458F8">
        <w:rPr>
          <w:i w:val="0"/>
          <w:sz w:val="25"/>
          <w:szCs w:val="25"/>
        </w:rPr>
        <w:t>e</w:t>
      </w:r>
      <w:r w:rsidR="00622505" w:rsidRPr="003458F8">
        <w:rPr>
          <w:i w:val="0"/>
          <w:sz w:val="25"/>
          <w:szCs w:val="25"/>
        </w:rPr>
        <w:t xml:space="preserve"> il buco.</w:t>
      </w:r>
    </w:p>
    <w:p w:rsidR="00B85FBC" w:rsidRPr="003458F8" w:rsidRDefault="00B85FBC" w:rsidP="00AF4FDE">
      <w:pPr>
        <w:spacing w:before="0" w:beforeAutospacing="0" w:after="0" w:afterAutospacing="0"/>
        <w:contextualSpacing/>
        <w:jc w:val="both"/>
        <w:rPr>
          <w:i w:val="0"/>
          <w:sz w:val="25"/>
          <w:szCs w:val="25"/>
        </w:rPr>
      </w:pPr>
      <w:r w:rsidRPr="003458F8">
        <w:rPr>
          <w:i w:val="0"/>
          <w:sz w:val="25"/>
          <w:szCs w:val="25"/>
        </w:rPr>
        <w:t>“R</w:t>
      </w:r>
      <w:r w:rsidR="00622505" w:rsidRPr="003458F8">
        <w:rPr>
          <w:i w:val="0"/>
          <w:sz w:val="25"/>
          <w:szCs w:val="25"/>
        </w:rPr>
        <w:t>icordi quando ti riferisti a questo posto come ad un amuleto? E</w:t>
      </w:r>
      <w:r w:rsidRPr="003458F8">
        <w:rPr>
          <w:i w:val="0"/>
          <w:sz w:val="25"/>
          <w:szCs w:val="25"/>
        </w:rPr>
        <w:t xml:space="preserve">bbene credo che questo posto sia stato </w:t>
      </w:r>
      <w:r w:rsidR="00622505" w:rsidRPr="003458F8">
        <w:rPr>
          <w:i w:val="0"/>
          <w:sz w:val="25"/>
          <w:szCs w:val="25"/>
        </w:rPr>
        <w:t xml:space="preserve"> usato non per donare o ascoltare qualcuno o qualcosa ma tenerlo buono, una prigionia momentanea perché questo posto non è  crollato con l’incendio di duecento anni fa</w:t>
      </w:r>
      <w:r w:rsidRPr="003458F8">
        <w:rPr>
          <w:i w:val="0"/>
          <w:sz w:val="25"/>
          <w:szCs w:val="25"/>
        </w:rPr>
        <w:t>. Sembra che</w:t>
      </w:r>
      <w:r w:rsidR="00622505" w:rsidRPr="003458F8">
        <w:rPr>
          <w:i w:val="0"/>
          <w:sz w:val="25"/>
          <w:szCs w:val="25"/>
        </w:rPr>
        <w:t xml:space="preserve"> </w:t>
      </w:r>
      <w:r w:rsidRPr="003458F8">
        <w:rPr>
          <w:i w:val="0"/>
          <w:sz w:val="25"/>
          <w:szCs w:val="25"/>
        </w:rPr>
        <w:t xml:space="preserve">chiunque fosse stato il prigioniero abbia avuto le forze o la capacità di </w:t>
      </w:r>
      <w:r w:rsidR="00622505" w:rsidRPr="003458F8">
        <w:rPr>
          <w:i w:val="0"/>
          <w:sz w:val="25"/>
          <w:szCs w:val="25"/>
        </w:rPr>
        <w:t xml:space="preserve">preservarlo a monito di quelli incapaci che pagarono </w:t>
      </w:r>
      <w:r w:rsidRPr="003458F8">
        <w:rPr>
          <w:i w:val="0"/>
          <w:sz w:val="25"/>
          <w:szCs w:val="25"/>
        </w:rPr>
        <w:t xml:space="preserve">amaramente </w:t>
      </w:r>
      <w:r w:rsidR="00622505" w:rsidRPr="003458F8">
        <w:rPr>
          <w:i w:val="0"/>
          <w:sz w:val="25"/>
          <w:szCs w:val="25"/>
        </w:rPr>
        <w:t>per le loro stoltezza</w:t>
      </w:r>
      <w:r w:rsidR="0062416F">
        <w:rPr>
          <w:i w:val="0"/>
          <w:sz w:val="25"/>
          <w:szCs w:val="25"/>
        </w:rPr>
        <w:t>.”</w:t>
      </w:r>
    </w:p>
    <w:p w:rsidR="00B85FBC" w:rsidRPr="003458F8" w:rsidRDefault="00B85FBC" w:rsidP="00AF4FDE">
      <w:pPr>
        <w:spacing w:before="0" w:beforeAutospacing="0" w:after="0" w:afterAutospacing="0"/>
        <w:contextualSpacing/>
        <w:jc w:val="both"/>
        <w:rPr>
          <w:i w:val="0"/>
          <w:sz w:val="25"/>
          <w:szCs w:val="25"/>
        </w:rPr>
      </w:pPr>
      <w:r w:rsidRPr="003458F8">
        <w:rPr>
          <w:i w:val="0"/>
          <w:sz w:val="25"/>
          <w:szCs w:val="25"/>
        </w:rPr>
        <w:t>“Un essere potente e cattivo che si è tenuto la prigione pur distruggendo un intero paese</w:t>
      </w:r>
      <w:r w:rsidR="0062416F">
        <w:rPr>
          <w:i w:val="0"/>
          <w:sz w:val="25"/>
          <w:szCs w:val="25"/>
        </w:rPr>
        <w:t>.”</w:t>
      </w:r>
    </w:p>
    <w:p w:rsidR="00B85FBC" w:rsidRPr="003458F8" w:rsidRDefault="00B85FBC" w:rsidP="00AF4FDE">
      <w:pPr>
        <w:spacing w:before="0" w:beforeAutospacing="0" w:after="0" w:afterAutospacing="0"/>
        <w:contextualSpacing/>
        <w:jc w:val="both"/>
        <w:rPr>
          <w:i w:val="0"/>
          <w:sz w:val="25"/>
          <w:szCs w:val="25"/>
        </w:rPr>
      </w:pPr>
      <w:r w:rsidRPr="003458F8">
        <w:rPr>
          <w:i w:val="0"/>
          <w:sz w:val="25"/>
          <w:szCs w:val="25"/>
        </w:rPr>
        <w:lastRenderedPageBreak/>
        <w:t>“</w:t>
      </w:r>
      <w:proofErr w:type="spellStart"/>
      <w:r w:rsidRPr="003458F8">
        <w:rPr>
          <w:i w:val="0"/>
          <w:sz w:val="25"/>
          <w:szCs w:val="25"/>
        </w:rPr>
        <w:t>Goth</w:t>
      </w:r>
      <w:proofErr w:type="spellEnd"/>
      <w:r w:rsidRPr="003458F8">
        <w:rPr>
          <w:i w:val="0"/>
          <w:sz w:val="25"/>
          <w:szCs w:val="25"/>
        </w:rPr>
        <w:t>!”, gridò Billy sempre attento alla scia delle informazioni date.</w:t>
      </w:r>
    </w:p>
    <w:p w:rsidR="00B85FBC" w:rsidRPr="003458F8" w:rsidRDefault="00B85FBC"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Ghott</w:t>
      </w:r>
      <w:proofErr w:type="spellEnd"/>
      <w:r w:rsidRPr="003458F8">
        <w:rPr>
          <w:i w:val="0"/>
          <w:sz w:val="25"/>
          <w:szCs w:val="25"/>
        </w:rPr>
        <w:t xml:space="preserve"> o </w:t>
      </w:r>
      <w:proofErr w:type="spellStart"/>
      <w:r w:rsidRPr="003458F8">
        <w:rPr>
          <w:i w:val="0"/>
          <w:sz w:val="25"/>
          <w:szCs w:val="25"/>
        </w:rPr>
        <w:t>Goth</w:t>
      </w:r>
      <w:proofErr w:type="spellEnd"/>
      <w:r w:rsidRPr="003458F8">
        <w:rPr>
          <w:i w:val="0"/>
          <w:sz w:val="25"/>
          <w:szCs w:val="25"/>
        </w:rPr>
        <w:t xml:space="preserve">, poco </w:t>
      </w:r>
      <w:r w:rsidR="00080DED" w:rsidRPr="003458F8">
        <w:rPr>
          <w:i w:val="0"/>
          <w:sz w:val="25"/>
          <w:szCs w:val="25"/>
        </w:rPr>
        <w:t>cambia</w:t>
      </w:r>
      <w:r w:rsidRPr="003458F8">
        <w:rPr>
          <w:i w:val="0"/>
          <w:sz w:val="25"/>
          <w:szCs w:val="25"/>
        </w:rPr>
        <w:t xml:space="preserve"> la natura di questo personaggio è ambigua come la storia della fondazione di queste città.”</w:t>
      </w:r>
    </w:p>
    <w:p w:rsidR="00B85FBC" w:rsidRPr="003458F8" w:rsidRDefault="00B85FBC" w:rsidP="00AF4FDE">
      <w:pPr>
        <w:spacing w:before="0" w:beforeAutospacing="0" w:after="0" w:afterAutospacing="0"/>
        <w:contextualSpacing/>
        <w:jc w:val="both"/>
        <w:rPr>
          <w:i w:val="0"/>
          <w:sz w:val="25"/>
          <w:szCs w:val="25"/>
        </w:rPr>
      </w:pPr>
      <w:r w:rsidRPr="003458F8">
        <w:rPr>
          <w:i w:val="0"/>
          <w:sz w:val="25"/>
          <w:szCs w:val="25"/>
        </w:rPr>
        <w:t>Un rumore proveniente dal salone a piano terra attirò la nostra attenzione.</w:t>
      </w:r>
      <w:r w:rsidR="00E869C2" w:rsidRPr="003458F8">
        <w:rPr>
          <w:i w:val="0"/>
          <w:sz w:val="25"/>
          <w:szCs w:val="25"/>
        </w:rPr>
        <w:t xml:space="preserve"> Un uomo in divisa molto alto e dalla stazza robusta ci puntò </w:t>
      </w:r>
      <w:r w:rsidR="00080DED" w:rsidRPr="003458F8">
        <w:rPr>
          <w:i w:val="0"/>
          <w:sz w:val="25"/>
          <w:szCs w:val="25"/>
        </w:rPr>
        <w:t>addosso alla</w:t>
      </w:r>
      <w:r w:rsidR="00E869C2" w:rsidRPr="003458F8">
        <w:rPr>
          <w:i w:val="0"/>
          <w:sz w:val="25"/>
          <w:szCs w:val="25"/>
        </w:rPr>
        <w:t xml:space="preserve"> luce della torcia. L’oscurità era talmente densa che riuscivamo a malapena a distinguerlo dalle altre ombre. </w:t>
      </w:r>
    </w:p>
    <w:p w:rsidR="00B85FBC" w:rsidRPr="003458F8" w:rsidRDefault="00B85FBC" w:rsidP="00AF4FDE">
      <w:pPr>
        <w:spacing w:before="0" w:beforeAutospacing="0" w:after="0" w:afterAutospacing="0"/>
        <w:contextualSpacing/>
        <w:jc w:val="both"/>
        <w:rPr>
          <w:i w:val="0"/>
          <w:sz w:val="25"/>
          <w:szCs w:val="25"/>
        </w:rPr>
      </w:pPr>
      <w:r w:rsidRPr="003458F8">
        <w:rPr>
          <w:i w:val="0"/>
          <w:sz w:val="25"/>
          <w:szCs w:val="25"/>
        </w:rPr>
        <w:t>“Signori</w:t>
      </w:r>
      <w:r w:rsidR="00080DED" w:rsidRPr="003458F8">
        <w:rPr>
          <w:i w:val="0"/>
          <w:sz w:val="25"/>
          <w:szCs w:val="25"/>
        </w:rPr>
        <w:t>,</w:t>
      </w:r>
      <w:r w:rsidRPr="003458F8">
        <w:rPr>
          <w:i w:val="0"/>
          <w:sz w:val="25"/>
          <w:szCs w:val="25"/>
        </w:rPr>
        <w:t xml:space="preserve"> avete</w:t>
      </w:r>
      <w:r w:rsidR="00080DED" w:rsidRPr="003458F8">
        <w:rPr>
          <w:i w:val="0"/>
          <w:sz w:val="25"/>
          <w:szCs w:val="25"/>
        </w:rPr>
        <w:t xml:space="preserve"> </w:t>
      </w:r>
      <w:r w:rsidRPr="003458F8">
        <w:rPr>
          <w:i w:val="0"/>
          <w:sz w:val="25"/>
          <w:szCs w:val="25"/>
        </w:rPr>
        <w:t>ancora un’ora dopodiché dobbiamo chiudere.” Il guardiano fece il suo annuncio per poi sparire nel suo gabbiotto sotto la scala.</w:t>
      </w:r>
    </w:p>
    <w:p w:rsidR="00B85FBC" w:rsidRPr="003458F8" w:rsidRDefault="00B85FBC" w:rsidP="00AF4FDE">
      <w:pPr>
        <w:spacing w:before="0" w:beforeAutospacing="0" w:after="0" w:afterAutospacing="0"/>
        <w:contextualSpacing/>
        <w:jc w:val="both"/>
        <w:rPr>
          <w:i w:val="0"/>
          <w:sz w:val="25"/>
          <w:szCs w:val="25"/>
        </w:rPr>
      </w:pPr>
      <w:r w:rsidRPr="003458F8">
        <w:rPr>
          <w:i w:val="0"/>
          <w:sz w:val="25"/>
          <w:szCs w:val="25"/>
        </w:rPr>
        <w:t>“Caspita come passa in fretta il tempo da queste parti!”, e Billy controllò il suo orologio cercando di capire come mai lui aveva la sensazione che fossero passati</w:t>
      </w:r>
      <w:r w:rsidR="00080DED" w:rsidRPr="003458F8">
        <w:rPr>
          <w:i w:val="0"/>
          <w:sz w:val="25"/>
          <w:szCs w:val="25"/>
        </w:rPr>
        <w:t>,</w:t>
      </w:r>
      <w:r w:rsidRPr="003458F8">
        <w:rPr>
          <w:i w:val="0"/>
          <w:sz w:val="25"/>
          <w:szCs w:val="25"/>
        </w:rPr>
        <w:t xml:space="preserve"> pochi minuti da quando eravamo dentro mentre il suo orologio ci avvertiva di aver passato più di sei in compagnia del buio.</w:t>
      </w:r>
    </w:p>
    <w:p w:rsidR="0009172F" w:rsidRPr="003458F8" w:rsidRDefault="00B85FBC" w:rsidP="00AF4FDE">
      <w:pPr>
        <w:spacing w:before="0" w:beforeAutospacing="0" w:after="0" w:afterAutospacing="0"/>
        <w:contextualSpacing/>
        <w:jc w:val="both"/>
        <w:rPr>
          <w:i w:val="0"/>
          <w:sz w:val="25"/>
          <w:szCs w:val="25"/>
        </w:rPr>
      </w:pPr>
      <w:r w:rsidRPr="003458F8">
        <w:rPr>
          <w:i w:val="0"/>
          <w:sz w:val="25"/>
          <w:szCs w:val="25"/>
        </w:rPr>
        <w:t>“Ragazzi</w:t>
      </w:r>
      <w:r w:rsidR="00080DED" w:rsidRPr="003458F8">
        <w:rPr>
          <w:i w:val="0"/>
          <w:sz w:val="25"/>
          <w:szCs w:val="25"/>
        </w:rPr>
        <w:t>,</w:t>
      </w:r>
      <w:r w:rsidRPr="003458F8">
        <w:rPr>
          <w:i w:val="0"/>
          <w:sz w:val="25"/>
          <w:szCs w:val="25"/>
        </w:rPr>
        <w:t xml:space="preserve"> dovremmo abbandonare la ricerca in questo piano </w:t>
      </w:r>
      <w:r w:rsidR="00FF272E" w:rsidRPr="003458F8">
        <w:rPr>
          <w:i w:val="0"/>
          <w:sz w:val="25"/>
          <w:szCs w:val="25"/>
        </w:rPr>
        <w:t>e</w:t>
      </w:r>
      <w:r w:rsidRPr="003458F8">
        <w:rPr>
          <w:i w:val="0"/>
          <w:sz w:val="25"/>
          <w:szCs w:val="25"/>
        </w:rPr>
        <w:t xml:space="preserve"> andare direttamente nei sotterranei che ne dite?”</w:t>
      </w:r>
      <w:r w:rsidR="0009172F" w:rsidRPr="003458F8">
        <w:rPr>
          <w:i w:val="0"/>
          <w:sz w:val="25"/>
          <w:szCs w:val="25"/>
        </w:rPr>
        <w:t>, ma non sentivo più la voce di Charlie perché rimasi a fissargli le dita che sembravano congelate.</w:t>
      </w:r>
      <w:r w:rsidR="00CB6882" w:rsidRPr="003458F8">
        <w:rPr>
          <w:i w:val="0"/>
          <w:sz w:val="25"/>
          <w:szCs w:val="25"/>
        </w:rPr>
        <w:t xml:space="preserve"> </w:t>
      </w:r>
      <w:r w:rsidR="0009172F" w:rsidRPr="003458F8">
        <w:rPr>
          <w:i w:val="0"/>
          <w:sz w:val="25"/>
          <w:szCs w:val="25"/>
        </w:rPr>
        <w:t>“Charlie, cosa hanno le tue dita</w:t>
      </w:r>
      <w:r w:rsidR="00B47DE5">
        <w:rPr>
          <w:i w:val="0"/>
          <w:sz w:val="25"/>
          <w:szCs w:val="25"/>
        </w:rPr>
        <w:t>?”</w:t>
      </w:r>
    </w:p>
    <w:p w:rsidR="00B85FBC" w:rsidRPr="003458F8" w:rsidRDefault="0009172F" w:rsidP="00AF4FDE">
      <w:pPr>
        <w:spacing w:before="0" w:beforeAutospacing="0" w:after="0" w:afterAutospacing="0"/>
        <w:contextualSpacing/>
        <w:jc w:val="both"/>
        <w:rPr>
          <w:i w:val="0"/>
          <w:sz w:val="25"/>
          <w:szCs w:val="25"/>
        </w:rPr>
      </w:pPr>
      <w:r w:rsidRPr="003458F8">
        <w:rPr>
          <w:i w:val="0"/>
          <w:sz w:val="25"/>
          <w:szCs w:val="25"/>
        </w:rPr>
        <w:t>Charlie si fissò le mani cercando a fatica di muoverle. Solo i polsi ruotavano agevolmente ma le dita erano intirizzite.</w:t>
      </w:r>
    </w:p>
    <w:p w:rsidR="0009172F" w:rsidRPr="003458F8" w:rsidRDefault="0009172F" w:rsidP="00AF4FDE">
      <w:pPr>
        <w:spacing w:before="0" w:beforeAutospacing="0" w:after="0" w:afterAutospacing="0"/>
        <w:contextualSpacing/>
        <w:jc w:val="both"/>
        <w:rPr>
          <w:i w:val="0"/>
          <w:sz w:val="25"/>
          <w:szCs w:val="25"/>
        </w:rPr>
      </w:pPr>
      <w:r w:rsidRPr="003458F8">
        <w:rPr>
          <w:i w:val="0"/>
          <w:sz w:val="25"/>
          <w:szCs w:val="25"/>
        </w:rPr>
        <w:t>“Oh, cazzo! Le mie dita sono morte</w:t>
      </w:r>
      <w:r w:rsidR="0062416F">
        <w:rPr>
          <w:i w:val="0"/>
          <w:sz w:val="25"/>
          <w:szCs w:val="25"/>
        </w:rPr>
        <w:t>.”</w:t>
      </w:r>
    </w:p>
    <w:p w:rsidR="0009172F" w:rsidRPr="003458F8" w:rsidRDefault="0009172F" w:rsidP="00AF4FDE">
      <w:pPr>
        <w:spacing w:before="0" w:beforeAutospacing="0" w:after="0" w:afterAutospacing="0"/>
        <w:contextualSpacing/>
        <w:jc w:val="both"/>
        <w:rPr>
          <w:i w:val="0"/>
          <w:sz w:val="25"/>
          <w:szCs w:val="25"/>
        </w:rPr>
      </w:pPr>
      <w:r w:rsidRPr="003458F8">
        <w:rPr>
          <w:i w:val="0"/>
          <w:sz w:val="25"/>
          <w:szCs w:val="25"/>
        </w:rPr>
        <w:t>Billy  dopo aver  appoggiato entrambe le torce a terra, gli prese le mani per massaggiarle con forza; nessuno vedeva più nessuno ed ebbi la sensazione di essere come spiato dalle pareti di quella maledetta casa.</w:t>
      </w:r>
    </w:p>
    <w:p w:rsidR="00C40E6D" w:rsidRPr="003458F8" w:rsidRDefault="00C40E6D" w:rsidP="00AF4FDE">
      <w:pPr>
        <w:spacing w:before="0" w:beforeAutospacing="0" w:after="0" w:afterAutospacing="0"/>
        <w:contextualSpacing/>
        <w:jc w:val="both"/>
        <w:rPr>
          <w:i w:val="0"/>
          <w:sz w:val="25"/>
          <w:szCs w:val="25"/>
        </w:rPr>
      </w:pPr>
      <w:r w:rsidRPr="003458F8">
        <w:rPr>
          <w:i w:val="0"/>
          <w:sz w:val="25"/>
          <w:szCs w:val="25"/>
        </w:rPr>
        <w:t>“Ragazzi non so voi ma sono stanco di cercare fantasmi.”</w:t>
      </w:r>
    </w:p>
    <w:p w:rsidR="00C40E6D" w:rsidRPr="003458F8" w:rsidRDefault="00C40E6D" w:rsidP="00AF4FDE">
      <w:pPr>
        <w:spacing w:before="0" w:beforeAutospacing="0" w:after="0" w:afterAutospacing="0"/>
        <w:contextualSpacing/>
        <w:jc w:val="both"/>
        <w:rPr>
          <w:i w:val="0"/>
          <w:sz w:val="25"/>
          <w:szCs w:val="25"/>
        </w:rPr>
      </w:pPr>
      <w:r w:rsidRPr="003458F8">
        <w:rPr>
          <w:i w:val="0"/>
          <w:sz w:val="25"/>
          <w:szCs w:val="25"/>
        </w:rPr>
        <w:t>“Charlie non darti per vinto, dissi io, sicuramente c’è un senso logico a tutto e credo che lo scopriremo presto.”</w:t>
      </w:r>
    </w:p>
    <w:p w:rsidR="00C40E6D" w:rsidRPr="003458F8" w:rsidRDefault="009B1B7F" w:rsidP="00AF4FDE">
      <w:pPr>
        <w:spacing w:before="0" w:beforeAutospacing="0" w:after="0" w:afterAutospacing="0"/>
        <w:contextualSpacing/>
        <w:jc w:val="both"/>
        <w:rPr>
          <w:i w:val="0"/>
          <w:sz w:val="25"/>
          <w:szCs w:val="25"/>
        </w:rPr>
      </w:pPr>
      <w:r w:rsidRPr="003458F8">
        <w:rPr>
          <w:i w:val="0"/>
          <w:sz w:val="25"/>
          <w:szCs w:val="25"/>
        </w:rPr>
        <w:t>Stavamo già scendendo la stretta scala di servizio con la speranza che nessuno ci sentisse. Tutti i gradini erano di legno che ogni tanto scricchiolava dolorante</w:t>
      </w:r>
      <w:r w:rsidR="00355D06" w:rsidRPr="003458F8">
        <w:rPr>
          <w:i w:val="0"/>
          <w:sz w:val="25"/>
          <w:szCs w:val="25"/>
        </w:rPr>
        <w:t>,</w:t>
      </w:r>
      <w:r w:rsidRPr="003458F8">
        <w:rPr>
          <w:i w:val="0"/>
          <w:sz w:val="25"/>
          <w:szCs w:val="25"/>
        </w:rPr>
        <w:t xml:space="preserve"> come se il peso dei nostri corpi, dopo tutto quel tempo la </w:t>
      </w:r>
      <w:r w:rsidR="00355D06" w:rsidRPr="003458F8">
        <w:rPr>
          <w:i w:val="0"/>
          <w:sz w:val="25"/>
          <w:szCs w:val="25"/>
        </w:rPr>
        <w:t>ferisse</w:t>
      </w:r>
      <w:r w:rsidRPr="003458F8">
        <w:rPr>
          <w:i w:val="0"/>
          <w:sz w:val="25"/>
          <w:szCs w:val="25"/>
        </w:rPr>
        <w:t>.</w:t>
      </w:r>
    </w:p>
    <w:p w:rsidR="009B1B7F" w:rsidRPr="003458F8" w:rsidRDefault="009B1B7F" w:rsidP="00AF4FDE">
      <w:pPr>
        <w:spacing w:before="0" w:beforeAutospacing="0" w:after="0" w:afterAutospacing="0"/>
        <w:contextualSpacing/>
        <w:jc w:val="both"/>
        <w:rPr>
          <w:i w:val="0"/>
          <w:sz w:val="25"/>
          <w:szCs w:val="25"/>
        </w:rPr>
      </w:pPr>
      <w:r w:rsidRPr="003458F8">
        <w:rPr>
          <w:i w:val="0"/>
          <w:sz w:val="25"/>
          <w:szCs w:val="25"/>
        </w:rPr>
        <w:t>“Buona bambina, scherzava Billy, qui l’unico col passo pesante è quello che usa di più il cervello.”</w:t>
      </w:r>
    </w:p>
    <w:p w:rsidR="00CB6882" w:rsidRDefault="009B1B7F" w:rsidP="00AF4FDE">
      <w:pPr>
        <w:spacing w:before="0" w:beforeAutospacing="0" w:after="0" w:afterAutospacing="0"/>
        <w:contextualSpacing/>
        <w:jc w:val="both"/>
        <w:rPr>
          <w:i w:val="0"/>
          <w:sz w:val="25"/>
          <w:szCs w:val="25"/>
        </w:rPr>
      </w:pPr>
      <w:r w:rsidRPr="003458F8">
        <w:rPr>
          <w:i w:val="0"/>
          <w:sz w:val="25"/>
          <w:szCs w:val="25"/>
        </w:rPr>
        <w:t>“Ti riferivi a me r</w:t>
      </w:r>
      <w:r w:rsidR="00EF5114" w:rsidRPr="003458F8">
        <w:rPr>
          <w:i w:val="0"/>
          <w:sz w:val="25"/>
          <w:szCs w:val="25"/>
        </w:rPr>
        <w:t>agazzino?</w:t>
      </w:r>
      <w:r w:rsidR="00FF272E" w:rsidRPr="003458F8">
        <w:rPr>
          <w:i w:val="0"/>
          <w:sz w:val="25"/>
          <w:szCs w:val="25"/>
        </w:rPr>
        <w:t>”</w:t>
      </w:r>
      <w:r w:rsidRPr="003458F8">
        <w:rPr>
          <w:i w:val="0"/>
          <w:sz w:val="25"/>
          <w:szCs w:val="25"/>
        </w:rPr>
        <w:t xml:space="preserve"> </w:t>
      </w:r>
    </w:p>
    <w:p w:rsidR="009B1B7F" w:rsidRPr="003458F8" w:rsidRDefault="00FF272E" w:rsidP="00AF4FDE">
      <w:pPr>
        <w:spacing w:before="0" w:beforeAutospacing="0" w:after="0" w:afterAutospacing="0"/>
        <w:contextualSpacing/>
        <w:jc w:val="both"/>
        <w:rPr>
          <w:i w:val="0"/>
          <w:sz w:val="25"/>
          <w:szCs w:val="25"/>
        </w:rPr>
      </w:pPr>
      <w:r w:rsidRPr="003458F8">
        <w:rPr>
          <w:i w:val="0"/>
          <w:sz w:val="25"/>
          <w:szCs w:val="25"/>
        </w:rPr>
        <w:t>La</w:t>
      </w:r>
      <w:r w:rsidR="009B1B7F" w:rsidRPr="003458F8">
        <w:rPr>
          <w:i w:val="0"/>
          <w:sz w:val="25"/>
          <w:szCs w:val="25"/>
        </w:rPr>
        <w:t xml:space="preserve"> mia voce aveva il tono blando di un genitore. </w:t>
      </w:r>
      <w:r w:rsidRPr="003458F8">
        <w:rPr>
          <w:i w:val="0"/>
          <w:sz w:val="25"/>
          <w:szCs w:val="25"/>
        </w:rPr>
        <w:t>“</w:t>
      </w:r>
      <w:r w:rsidR="009B1B7F" w:rsidRPr="003458F8">
        <w:rPr>
          <w:i w:val="0"/>
          <w:sz w:val="25"/>
          <w:szCs w:val="25"/>
        </w:rPr>
        <w:t>Guarda che è importante av</w:t>
      </w:r>
      <w:r w:rsidR="00EF5114" w:rsidRPr="003458F8">
        <w:rPr>
          <w:i w:val="0"/>
          <w:sz w:val="25"/>
          <w:szCs w:val="25"/>
        </w:rPr>
        <w:t xml:space="preserve">ere il peso di certi pensieri che sono </w:t>
      </w:r>
      <w:r w:rsidR="009B1B7F" w:rsidRPr="003458F8">
        <w:rPr>
          <w:i w:val="0"/>
          <w:sz w:val="25"/>
          <w:szCs w:val="25"/>
        </w:rPr>
        <w:t xml:space="preserve">sicuramente meglio del vuoto </w:t>
      </w:r>
      <w:r w:rsidR="00EF5114" w:rsidRPr="003458F8">
        <w:rPr>
          <w:i w:val="0"/>
          <w:sz w:val="25"/>
          <w:szCs w:val="25"/>
        </w:rPr>
        <w:t xml:space="preserve">che, esiste </w:t>
      </w:r>
      <w:r w:rsidR="009B1B7F" w:rsidRPr="003458F8">
        <w:rPr>
          <w:i w:val="0"/>
          <w:sz w:val="25"/>
          <w:szCs w:val="25"/>
        </w:rPr>
        <w:t>in certe teste</w:t>
      </w:r>
      <w:r w:rsidR="00B47DE5">
        <w:rPr>
          <w:i w:val="0"/>
          <w:sz w:val="25"/>
          <w:szCs w:val="25"/>
        </w:rPr>
        <w:t>!”</w:t>
      </w:r>
    </w:p>
    <w:p w:rsidR="009455CE" w:rsidRPr="003458F8" w:rsidRDefault="009B1B7F" w:rsidP="00AF4FDE">
      <w:pPr>
        <w:spacing w:before="0" w:beforeAutospacing="0" w:after="0" w:afterAutospacing="0"/>
        <w:contextualSpacing/>
        <w:jc w:val="both"/>
        <w:rPr>
          <w:i w:val="0"/>
          <w:sz w:val="25"/>
          <w:szCs w:val="25"/>
        </w:rPr>
      </w:pPr>
      <w:r w:rsidRPr="003458F8">
        <w:rPr>
          <w:i w:val="0"/>
          <w:sz w:val="25"/>
          <w:szCs w:val="25"/>
        </w:rPr>
        <w:t xml:space="preserve">Billy si fece una sonora risata che echeggiò paurosamente in quella sorta </w:t>
      </w:r>
      <w:r w:rsidR="00EF5114" w:rsidRPr="003458F8">
        <w:rPr>
          <w:i w:val="0"/>
          <w:sz w:val="25"/>
          <w:szCs w:val="25"/>
        </w:rPr>
        <w:t>d’</w:t>
      </w:r>
      <w:r w:rsidRPr="003458F8">
        <w:rPr>
          <w:i w:val="0"/>
          <w:sz w:val="25"/>
          <w:szCs w:val="25"/>
        </w:rPr>
        <w:t xml:space="preserve">imbuto ma quando Billy smise di ridere la risata di qualcun altro continuo fino a raggelarci il sangue nelle vene. Non potevamo fingere di non sentire perché sembrava la voce di uno che stava scendendo con noi e fu allora che ci parve di vedere il viso orrendo di una creatura che aveva gli occhi come lame lucide </w:t>
      </w:r>
      <w:r w:rsidR="009D0664" w:rsidRPr="003458F8">
        <w:rPr>
          <w:i w:val="0"/>
          <w:sz w:val="25"/>
          <w:szCs w:val="25"/>
        </w:rPr>
        <w:t>e</w:t>
      </w:r>
      <w:r w:rsidRPr="003458F8">
        <w:rPr>
          <w:i w:val="0"/>
          <w:sz w:val="25"/>
          <w:szCs w:val="25"/>
        </w:rPr>
        <w:t xml:space="preserve"> assetate di sangue</w:t>
      </w:r>
      <w:r w:rsidR="009455CE" w:rsidRPr="003458F8">
        <w:rPr>
          <w:i w:val="0"/>
          <w:sz w:val="25"/>
          <w:szCs w:val="25"/>
        </w:rPr>
        <w:t xml:space="preserve"> perché quella cosa sparì velocemente così </w:t>
      </w:r>
      <w:r w:rsidR="00FF272E" w:rsidRPr="003458F8">
        <w:rPr>
          <w:i w:val="0"/>
          <w:sz w:val="25"/>
          <w:szCs w:val="25"/>
        </w:rPr>
        <w:t>come,</w:t>
      </w:r>
      <w:r w:rsidR="009455CE" w:rsidRPr="003458F8">
        <w:rPr>
          <w:i w:val="0"/>
          <w:sz w:val="25"/>
          <w:szCs w:val="25"/>
        </w:rPr>
        <w:t xml:space="preserve"> c’era apparsa.</w:t>
      </w:r>
    </w:p>
    <w:p w:rsidR="009455CE" w:rsidRPr="003458F8" w:rsidRDefault="009455CE" w:rsidP="00AF4FDE">
      <w:pPr>
        <w:spacing w:before="0" w:beforeAutospacing="0" w:after="0" w:afterAutospacing="0"/>
        <w:contextualSpacing/>
        <w:jc w:val="both"/>
        <w:rPr>
          <w:i w:val="0"/>
          <w:sz w:val="25"/>
          <w:szCs w:val="25"/>
        </w:rPr>
      </w:pPr>
      <w:r w:rsidRPr="003458F8">
        <w:rPr>
          <w:i w:val="0"/>
          <w:sz w:val="25"/>
          <w:szCs w:val="25"/>
        </w:rPr>
        <w:t>Finimmo col scendere gli scalini saltandone due o tre per volta, la paura aveva quell’effetto magico sull’uomo una sorta di benzina che spingeva nella vena dei superpoteri.</w:t>
      </w:r>
    </w:p>
    <w:p w:rsidR="009455CE" w:rsidRPr="003458F8" w:rsidRDefault="009455CE" w:rsidP="00AF4FDE">
      <w:pPr>
        <w:spacing w:before="0" w:beforeAutospacing="0" w:after="0" w:afterAutospacing="0"/>
        <w:contextualSpacing/>
        <w:jc w:val="both"/>
        <w:rPr>
          <w:i w:val="0"/>
          <w:sz w:val="25"/>
          <w:szCs w:val="25"/>
        </w:rPr>
      </w:pPr>
      <w:r w:rsidRPr="003458F8">
        <w:rPr>
          <w:i w:val="0"/>
          <w:sz w:val="25"/>
          <w:szCs w:val="25"/>
        </w:rPr>
        <w:t>Eravamo silenziosi ma non codardi e quella corsa non era per evitare di incontrare i mostri quanto di cercare la loro tana.</w:t>
      </w:r>
    </w:p>
    <w:p w:rsidR="009455CE" w:rsidRPr="003458F8" w:rsidRDefault="009455CE" w:rsidP="00AF4FDE">
      <w:pPr>
        <w:spacing w:before="0" w:beforeAutospacing="0" w:after="0" w:afterAutospacing="0"/>
        <w:contextualSpacing/>
        <w:jc w:val="both"/>
        <w:rPr>
          <w:i w:val="0"/>
          <w:sz w:val="25"/>
          <w:szCs w:val="25"/>
        </w:rPr>
      </w:pPr>
      <w:r w:rsidRPr="003458F8">
        <w:rPr>
          <w:i w:val="0"/>
          <w:sz w:val="25"/>
          <w:szCs w:val="25"/>
        </w:rPr>
        <w:t xml:space="preserve">Penso che la nostra discesa sia durata parecchio, sicuramente se fossimo saliti di venti </w:t>
      </w:r>
      <w:r w:rsidR="00EF5114" w:rsidRPr="003458F8">
        <w:rPr>
          <w:i w:val="0"/>
          <w:sz w:val="25"/>
          <w:szCs w:val="25"/>
        </w:rPr>
        <w:t>piani,</w:t>
      </w:r>
      <w:r w:rsidRPr="003458F8">
        <w:rPr>
          <w:i w:val="0"/>
          <w:sz w:val="25"/>
          <w:szCs w:val="25"/>
        </w:rPr>
        <w:t xml:space="preserve"> la fatica sarebbe stata la stessa.</w:t>
      </w:r>
    </w:p>
    <w:p w:rsidR="009741EC" w:rsidRPr="003458F8" w:rsidRDefault="009741EC" w:rsidP="00AF4FDE">
      <w:pPr>
        <w:spacing w:before="0" w:beforeAutospacing="0" w:after="0" w:afterAutospacing="0"/>
        <w:contextualSpacing/>
        <w:jc w:val="both"/>
        <w:rPr>
          <w:i w:val="0"/>
          <w:sz w:val="25"/>
          <w:szCs w:val="25"/>
        </w:rPr>
      </w:pPr>
      <w:r w:rsidRPr="003458F8">
        <w:rPr>
          <w:i w:val="0"/>
          <w:sz w:val="25"/>
          <w:szCs w:val="25"/>
        </w:rPr>
        <w:t>L’atrio delle cantine era strano come il resto dell’edificio. La stanza d’accoglienza era sicuramente troppo grande rispetto al piccolo delle scale nascosto dietro una finta colonna.</w:t>
      </w:r>
    </w:p>
    <w:p w:rsidR="00C8541B" w:rsidRPr="003458F8" w:rsidRDefault="00C8541B" w:rsidP="00AF4FDE">
      <w:pPr>
        <w:spacing w:before="0" w:beforeAutospacing="0" w:after="0" w:afterAutospacing="0"/>
        <w:contextualSpacing/>
        <w:jc w:val="both"/>
        <w:rPr>
          <w:i w:val="0"/>
          <w:sz w:val="25"/>
          <w:szCs w:val="25"/>
        </w:rPr>
      </w:pPr>
      <w:r w:rsidRPr="003458F8">
        <w:rPr>
          <w:i w:val="0"/>
          <w:sz w:val="25"/>
          <w:szCs w:val="25"/>
        </w:rPr>
        <w:t xml:space="preserve">Questa specie di salone abbastanza inutile visto il fatto che si trattava </w:t>
      </w:r>
      <w:r w:rsidR="009A22E1" w:rsidRPr="003458F8">
        <w:rPr>
          <w:i w:val="0"/>
          <w:sz w:val="25"/>
          <w:szCs w:val="25"/>
        </w:rPr>
        <w:t>dello spazio destinato a</w:t>
      </w:r>
      <w:r w:rsidRPr="003458F8">
        <w:rPr>
          <w:i w:val="0"/>
          <w:sz w:val="25"/>
          <w:szCs w:val="25"/>
        </w:rPr>
        <w:t xml:space="preserve">lle cantine e non </w:t>
      </w:r>
      <w:r w:rsidR="009A22E1" w:rsidRPr="003458F8">
        <w:rPr>
          <w:i w:val="0"/>
          <w:sz w:val="25"/>
          <w:szCs w:val="25"/>
        </w:rPr>
        <w:t xml:space="preserve">di stanze adatte al ricevimento </w:t>
      </w:r>
      <w:r w:rsidR="00EF5114" w:rsidRPr="003458F8">
        <w:rPr>
          <w:i w:val="0"/>
          <w:sz w:val="25"/>
          <w:szCs w:val="25"/>
        </w:rPr>
        <w:t>sempre che</w:t>
      </w:r>
      <w:r w:rsidR="009A22E1" w:rsidRPr="003458F8">
        <w:rPr>
          <w:i w:val="0"/>
          <w:sz w:val="25"/>
          <w:szCs w:val="25"/>
        </w:rPr>
        <w:t xml:space="preserve"> l’architetto non abbia voluto intendere il sotterraneo come luogo di riunione.</w:t>
      </w:r>
    </w:p>
    <w:p w:rsidR="009A22E1" w:rsidRPr="003458F8" w:rsidRDefault="008779AD" w:rsidP="00AF4FDE">
      <w:pPr>
        <w:spacing w:before="0" w:beforeAutospacing="0" w:after="0" w:afterAutospacing="0"/>
        <w:contextualSpacing/>
        <w:jc w:val="both"/>
        <w:rPr>
          <w:i w:val="0"/>
          <w:sz w:val="25"/>
          <w:szCs w:val="25"/>
        </w:rPr>
      </w:pPr>
      <w:r w:rsidRPr="003458F8">
        <w:rPr>
          <w:i w:val="0"/>
          <w:sz w:val="25"/>
          <w:szCs w:val="25"/>
        </w:rPr>
        <w:lastRenderedPageBreak/>
        <w:t>Intorno al perimetro e come nei corridoi</w:t>
      </w:r>
      <w:r w:rsidR="009D0664" w:rsidRPr="003458F8">
        <w:rPr>
          <w:i w:val="0"/>
          <w:sz w:val="25"/>
          <w:szCs w:val="25"/>
        </w:rPr>
        <w:t>,</w:t>
      </w:r>
      <w:r w:rsidRPr="003458F8">
        <w:rPr>
          <w:i w:val="0"/>
          <w:sz w:val="25"/>
          <w:szCs w:val="25"/>
        </w:rPr>
        <w:t xml:space="preserve"> c’</w:t>
      </w:r>
      <w:r w:rsidR="009D0664" w:rsidRPr="003458F8">
        <w:rPr>
          <w:i w:val="0"/>
          <w:sz w:val="25"/>
          <w:szCs w:val="25"/>
        </w:rPr>
        <w:t>era</w:t>
      </w:r>
      <w:r w:rsidRPr="003458F8">
        <w:rPr>
          <w:i w:val="0"/>
          <w:sz w:val="25"/>
          <w:szCs w:val="25"/>
        </w:rPr>
        <w:t xml:space="preserve"> un numero disuguale di porte per ogni parete. La parete a Nord ne contava un paio, quella </w:t>
      </w:r>
      <w:r w:rsidR="009D0664" w:rsidRPr="003458F8">
        <w:rPr>
          <w:i w:val="0"/>
          <w:sz w:val="25"/>
          <w:szCs w:val="25"/>
        </w:rPr>
        <w:t>a</w:t>
      </w:r>
      <w:r w:rsidRPr="003458F8">
        <w:rPr>
          <w:i w:val="0"/>
          <w:sz w:val="25"/>
          <w:szCs w:val="25"/>
        </w:rPr>
        <w:t xml:space="preserve"> est una sola stanza, tre stanze per la parete sud </w:t>
      </w:r>
      <w:r w:rsidR="00FF272E" w:rsidRPr="003458F8">
        <w:rPr>
          <w:i w:val="0"/>
          <w:sz w:val="25"/>
          <w:szCs w:val="25"/>
        </w:rPr>
        <w:t>e</w:t>
      </w:r>
      <w:r w:rsidRPr="003458F8">
        <w:rPr>
          <w:i w:val="0"/>
          <w:sz w:val="25"/>
          <w:szCs w:val="25"/>
        </w:rPr>
        <w:t xml:space="preserve"> una soltanto per la parete ovest; c’erano in totale otto stanze e mi </w:t>
      </w:r>
      <w:r w:rsidR="00FF272E" w:rsidRPr="003458F8">
        <w:rPr>
          <w:i w:val="0"/>
          <w:sz w:val="25"/>
          <w:szCs w:val="25"/>
        </w:rPr>
        <w:t>vennero</w:t>
      </w:r>
      <w:r w:rsidRPr="003458F8">
        <w:rPr>
          <w:i w:val="0"/>
          <w:sz w:val="25"/>
          <w:szCs w:val="25"/>
        </w:rPr>
        <w:t xml:space="preserve"> in mente le sedie del consiglio quelle che erano </w:t>
      </w:r>
      <w:r w:rsidR="00FF272E" w:rsidRPr="003458F8">
        <w:rPr>
          <w:i w:val="0"/>
          <w:sz w:val="25"/>
          <w:szCs w:val="25"/>
        </w:rPr>
        <w:t>state messe</w:t>
      </w:r>
      <w:r w:rsidRPr="003458F8">
        <w:rPr>
          <w:i w:val="0"/>
          <w:sz w:val="25"/>
          <w:szCs w:val="25"/>
        </w:rPr>
        <w:t xml:space="preserve"> sul basamento anche loro otto.</w:t>
      </w:r>
    </w:p>
    <w:p w:rsidR="000F2272" w:rsidRPr="003458F8" w:rsidRDefault="000F2272" w:rsidP="00AF4FDE">
      <w:pPr>
        <w:spacing w:before="0" w:beforeAutospacing="0" w:after="0" w:afterAutospacing="0"/>
        <w:contextualSpacing/>
        <w:jc w:val="both"/>
        <w:rPr>
          <w:i w:val="0"/>
          <w:sz w:val="25"/>
          <w:szCs w:val="25"/>
        </w:rPr>
      </w:pPr>
      <w:r w:rsidRPr="003458F8">
        <w:rPr>
          <w:i w:val="0"/>
          <w:sz w:val="25"/>
          <w:szCs w:val="25"/>
        </w:rPr>
        <w:t>Il soffitto era altissimo e l’odore sembrava quello di una scatola di sardine aperta chissà da quanti giorni.</w:t>
      </w:r>
    </w:p>
    <w:p w:rsidR="00AD4F2C" w:rsidRPr="003458F8" w:rsidRDefault="00E619E6" w:rsidP="00AF4FDE">
      <w:pPr>
        <w:spacing w:before="0" w:beforeAutospacing="0" w:after="0" w:afterAutospacing="0"/>
        <w:contextualSpacing/>
        <w:jc w:val="both"/>
        <w:rPr>
          <w:i w:val="0"/>
          <w:sz w:val="25"/>
          <w:szCs w:val="25"/>
        </w:rPr>
      </w:pPr>
      <w:r w:rsidRPr="003458F8">
        <w:rPr>
          <w:i w:val="0"/>
          <w:sz w:val="25"/>
          <w:szCs w:val="25"/>
        </w:rPr>
        <w:t>Stavo facendo le</w:t>
      </w:r>
      <w:r w:rsidR="00FF272E" w:rsidRPr="003458F8">
        <w:rPr>
          <w:i w:val="0"/>
          <w:sz w:val="25"/>
          <w:szCs w:val="25"/>
        </w:rPr>
        <w:t xml:space="preserve"> </w:t>
      </w:r>
      <w:r w:rsidRPr="003458F8">
        <w:rPr>
          <w:i w:val="0"/>
          <w:sz w:val="25"/>
          <w:szCs w:val="25"/>
        </w:rPr>
        <w:t xml:space="preserve">mie congetture per lasciare a Billy </w:t>
      </w:r>
      <w:r w:rsidR="00FF272E" w:rsidRPr="003458F8">
        <w:rPr>
          <w:i w:val="0"/>
          <w:sz w:val="25"/>
          <w:szCs w:val="25"/>
        </w:rPr>
        <w:t>e</w:t>
      </w:r>
      <w:r w:rsidRPr="003458F8">
        <w:rPr>
          <w:i w:val="0"/>
          <w:sz w:val="25"/>
          <w:szCs w:val="25"/>
        </w:rPr>
        <w:t xml:space="preserve"> a Charlie campo libero all’ispezione dei locali quando mi parve di sentire la voce di Mary </w:t>
      </w:r>
      <w:proofErr w:type="spellStart"/>
      <w:r w:rsidRPr="003458F8">
        <w:rPr>
          <w:i w:val="0"/>
          <w:sz w:val="25"/>
          <w:szCs w:val="25"/>
        </w:rPr>
        <w:t>Ann</w:t>
      </w:r>
      <w:proofErr w:type="spellEnd"/>
      <w:r w:rsidRPr="003458F8">
        <w:rPr>
          <w:i w:val="0"/>
          <w:sz w:val="25"/>
          <w:szCs w:val="25"/>
        </w:rPr>
        <w:t>.</w:t>
      </w:r>
      <w:r w:rsidR="004F269C" w:rsidRPr="003458F8">
        <w:rPr>
          <w:i w:val="0"/>
          <w:sz w:val="25"/>
          <w:szCs w:val="25"/>
        </w:rPr>
        <w:t xml:space="preserve"> Ero rimasto da solo </w:t>
      </w:r>
      <w:r w:rsidR="009D0664" w:rsidRPr="003458F8">
        <w:rPr>
          <w:i w:val="0"/>
          <w:sz w:val="25"/>
          <w:szCs w:val="25"/>
        </w:rPr>
        <w:t>e</w:t>
      </w:r>
      <w:r w:rsidR="004F269C" w:rsidRPr="003458F8">
        <w:rPr>
          <w:i w:val="0"/>
          <w:sz w:val="25"/>
          <w:szCs w:val="25"/>
        </w:rPr>
        <w:t xml:space="preserve"> al buio con la mia immaginazione che faceva andare il suo motore a mille giri.</w:t>
      </w:r>
      <w:r w:rsidR="00AD4F2C" w:rsidRPr="003458F8">
        <w:rPr>
          <w:i w:val="0"/>
          <w:sz w:val="25"/>
          <w:szCs w:val="25"/>
        </w:rPr>
        <w:t xml:space="preserve"> Per un momento ma solo </w:t>
      </w:r>
      <w:r w:rsidR="00FF272E" w:rsidRPr="003458F8">
        <w:rPr>
          <w:i w:val="0"/>
          <w:sz w:val="25"/>
          <w:szCs w:val="25"/>
        </w:rPr>
        <w:t xml:space="preserve">per un breve istante, </w:t>
      </w:r>
      <w:r w:rsidR="00AD4F2C" w:rsidRPr="003458F8">
        <w:rPr>
          <w:i w:val="0"/>
          <w:sz w:val="25"/>
          <w:szCs w:val="25"/>
        </w:rPr>
        <w:t xml:space="preserve">ebbi paura, paura di morire, paura di scivolare in una voragine infernale, paura di vedersi aprire </w:t>
      </w:r>
      <w:r w:rsidR="00402001" w:rsidRPr="003458F8">
        <w:rPr>
          <w:i w:val="0"/>
          <w:sz w:val="25"/>
          <w:szCs w:val="25"/>
        </w:rPr>
        <w:t>le fauci di un mostro ma dopo il</w:t>
      </w:r>
      <w:r w:rsidR="00AD4F2C" w:rsidRPr="003458F8">
        <w:rPr>
          <w:i w:val="0"/>
          <w:sz w:val="25"/>
          <w:szCs w:val="25"/>
        </w:rPr>
        <w:t xml:space="preserve"> primo respiro</w:t>
      </w:r>
      <w:r w:rsidR="00FF272E" w:rsidRPr="003458F8">
        <w:rPr>
          <w:i w:val="0"/>
          <w:sz w:val="25"/>
          <w:szCs w:val="25"/>
        </w:rPr>
        <w:t>,</w:t>
      </w:r>
      <w:r w:rsidR="00AD4F2C" w:rsidRPr="003458F8">
        <w:rPr>
          <w:i w:val="0"/>
          <w:sz w:val="25"/>
          <w:szCs w:val="25"/>
        </w:rPr>
        <w:t xml:space="preserve"> la mente</w:t>
      </w:r>
      <w:r w:rsidR="00402001" w:rsidRPr="003458F8">
        <w:rPr>
          <w:i w:val="0"/>
          <w:sz w:val="25"/>
          <w:szCs w:val="25"/>
        </w:rPr>
        <w:t xml:space="preserve"> si era tranquillizzata e gli occhi non più schiavi del buio cominciarono a dare un valore estetico all’assurdità di quel locale.</w:t>
      </w:r>
    </w:p>
    <w:p w:rsidR="00402001" w:rsidRPr="003458F8" w:rsidRDefault="00402001" w:rsidP="00AF4FDE">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aveva smesso si sussurrarmi cose incomprensibili ed io avevo smesso di ascoltarle perché</w:t>
      </w:r>
      <w:r w:rsidR="00FF272E" w:rsidRPr="003458F8">
        <w:rPr>
          <w:i w:val="0"/>
          <w:sz w:val="25"/>
          <w:szCs w:val="25"/>
        </w:rPr>
        <w:t xml:space="preserve"> </w:t>
      </w:r>
      <w:r w:rsidRPr="003458F8">
        <w:rPr>
          <w:i w:val="0"/>
          <w:sz w:val="25"/>
          <w:szCs w:val="25"/>
        </w:rPr>
        <w:t>non volevo saperla morta.</w:t>
      </w:r>
    </w:p>
    <w:p w:rsidR="00402001" w:rsidRPr="003458F8" w:rsidRDefault="004F6C6E" w:rsidP="00AF4FDE">
      <w:pPr>
        <w:spacing w:before="0" w:beforeAutospacing="0" w:after="0" w:afterAutospacing="0"/>
        <w:contextualSpacing/>
        <w:jc w:val="both"/>
        <w:rPr>
          <w:i w:val="0"/>
          <w:sz w:val="25"/>
          <w:szCs w:val="25"/>
        </w:rPr>
      </w:pPr>
      <w:r w:rsidRPr="003458F8">
        <w:rPr>
          <w:i w:val="0"/>
          <w:sz w:val="25"/>
          <w:szCs w:val="25"/>
        </w:rPr>
        <w:t xml:space="preserve">         </w:t>
      </w:r>
      <w:r w:rsidR="00402001" w:rsidRPr="003458F8">
        <w:rPr>
          <w:i w:val="0"/>
          <w:sz w:val="25"/>
          <w:szCs w:val="25"/>
        </w:rPr>
        <w:t>Raggiunsi anch’io i ragazzi nella prima stanza perché mi ero accorto che avevano smesso di parlare già da un po’.</w:t>
      </w:r>
    </w:p>
    <w:p w:rsidR="00402001" w:rsidRPr="003458F8" w:rsidRDefault="00402001" w:rsidP="00AF4FDE">
      <w:pPr>
        <w:spacing w:before="0" w:beforeAutospacing="0" w:after="0" w:afterAutospacing="0"/>
        <w:contextualSpacing/>
        <w:jc w:val="both"/>
        <w:rPr>
          <w:i w:val="0"/>
          <w:sz w:val="25"/>
          <w:szCs w:val="25"/>
        </w:rPr>
      </w:pPr>
      <w:r w:rsidRPr="003458F8">
        <w:rPr>
          <w:i w:val="0"/>
          <w:sz w:val="25"/>
          <w:szCs w:val="25"/>
        </w:rPr>
        <w:t xml:space="preserve">“Charlie che c’è?”, ma la mia voce si bloccò a metà per lo stupore. La stanza era grande e Billy stava illuminando una immensa cartina che raffigurava di tutti i mari del pianeta; la cartina era segnata da alcuni  punti rossi non tantissimi ed ogni punto presentava un marchio diverso. Contammo insieme i punti e scoprimmo che erano ventidue; il numero non ci collegava a nulla di preciso. Sopra la nostra testa un oblò chiuso con un ferro gigantesco come se le stanze superiori fossero un acquario dentro </w:t>
      </w:r>
      <w:r w:rsidR="00FF272E" w:rsidRPr="003458F8">
        <w:rPr>
          <w:i w:val="0"/>
          <w:sz w:val="25"/>
          <w:szCs w:val="25"/>
        </w:rPr>
        <w:t>di cui</w:t>
      </w:r>
      <w:r w:rsidRPr="003458F8">
        <w:rPr>
          <w:i w:val="0"/>
          <w:sz w:val="25"/>
          <w:szCs w:val="25"/>
        </w:rPr>
        <w:t xml:space="preserve"> entrare o da cui uscire.</w:t>
      </w:r>
    </w:p>
    <w:p w:rsidR="00DC04E9" w:rsidRPr="003458F8" w:rsidRDefault="00DC04E9" w:rsidP="00AF4FDE">
      <w:pPr>
        <w:spacing w:before="0" w:beforeAutospacing="0" w:after="0" w:afterAutospacing="0"/>
        <w:contextualSpacing/>
        <w:jc w:val="both"/>
        <w:rPr>
          <w:i w:val="0"/>
          <w:sz w:val="25"/>
          <w:szCs w:val="25"/>
        </w:rPr>
      </w:pPr>
      <w:r w:rsidRPr="003458F8">
        <w:rPr>
          <w:i w:val="0"/>
          <w:sz w:val="25"/>
          <w:szCs w:val="25"/>
        </w:rPr>
        <w:t>“Toc!”, fu il colpo che tutti e tre sentimmo contro la parete esterna. Come una corrente che non trova forza per fermarla così la nostra corsa nella sala esterna. La stanza si chiuse da sola e la porta sembrava sigillata ai mattoni.</w:t>
      </w:r>
    </w:p>
    <w:p w:rsidR="00DC04E9" w:rsidRPr="003458F8" w:rsidRDefault="00DC04E9" w:rsidP="00AF4FDE">
      <w:pPr>
        <w:spacing w:before="0" w:beforeAutospacing="0" w:after="0" w:afterAutospacing="0"/>
        <w:contextualSpacing/>
        <w:jc w:val="both"/>
        <w:rPr>
          <w:i w:val="0"/>
          <w:sz w:val="25"/>
          <w:szCs w:val="25"/>
        </w:rPr>
      </w:pPr>
      <w:r w:rsidRPr="003458F8">
        <w:rPr>
          <w:i w:val="0"/>
          <w:sz w:val="25"/>
          <w:szCs w:val="25"/>
        </w:rPr>
        <w:t xml:space="preserve">Qualcosa intorno a noi digrignava i denti, qualcosa col muso lungo </w:t>
      </w:r>
      <w:r w:rsidR="009D0664" w:rsidRPr="003458F8">
        <w:rPr>
          <w:i w:val="0"/>
          <w:sz w:val="25"/>
          <w:szCs w:val="25"/>
        </w:rPr>
        <w:t>e</w:t>
      </w:r>
      <w:r w:rsidRPr="003458F8">
        <w:rPr>
          <w:i w:val="0"/>
          <w:sz w:val="25"/>
          <w:szCs w:val="25"/>
        </w:rPr>
        <w:t xml:space="preserve"> il rumore di masticazione a vuoto ci </w:t>
      </w:r>
      <w:r w:rsidR="00010A80" w:rsidRPr="003458F8">
        <w:rPr>
          <w:i w:val="0"/>
          <w:sz w:val="25"/>
          <w:szCs w:val="25"/>
        </w:rPr>
        <w:t>mettevano</w:t>
      </w:r>
      <w:r w:rsidRPr="003458F8">
        <w:rPr>
          <w:i w:val="0"/>
          <w:sz w:val="25"/>
          <w:szCs w:val="25"/>
        </w:rPr>
        <w:t xml:space="preserve"> i brividi. Cercammo di correre verso la parete ovest ma qui le stanze erano chiuse, poi ci dirigemmo verso la parete sud e trovammo la porta semi aperta; un venticello gelido ci spinse quasi a forza dentro.</w:t>
      </w:r>
    </w:p>
    <w:p w:rsidR="00E41D31" w:rsidRPr="003458F8" w:rsidRDefault="00DC04E9" w:rsidP="00E41D31">
      <w:pPr>
        <w:spacing w:before="0" w:beforeAutospacing="0" w:after="0" w:afterAutospacing="0"/>
        <w:contextualSpacing/>
        <w:jc w:val="both"/>
        <w:rPr>
          <w:i w:val="0"/>
          <w:sz w:val="25"/>
          <w:szCs w:val="25"/>
        </w:rPr>
      </w:pPr>
      <w:r w:rsidRPr="003458F8">
        <w:rPr>
          <w:i w:val="0"/>
          <w:sz w:val="25"/>
          <w:szCs w:val="25"/>
        </w:rPr>
        <w:t>Le nostre torce si aspettavano da un momento all’altro di svelare la presenza dell’incubo che immaginavamo ci seguisse in quel posto</w:t>
      </w:r>
      <w:r w:rsidR="00E41D31" w:rsidRPr="003458F8">
        <w:rPr>
          <w:i w:val="0"/>
          <w:sz w:val="25"/>
          <w:szCs w:val="25"/>
        </w:rPr>
        <w:t xml:space="preserve"> e ci trovammo immersi nell’acqua. La stanza era una sorta di piscina che aderiva alle pareti e solo il pavimento vicino alla porta consentiva un piccolo appoggio per le mani Billy nuotò in profondità per recuperarla.</w:t>
      </w:r>
    </w:p>
    <w:p w:rsidR="00E619E6" w:rsidRPr="003458F8" w:rsidRDefault="009D0664" w:rsidP="00AF4FDE">
      <w:pPr>
        <w:spacing w:before="0" w:beforeAutospacing="0" w:after="0" w:afterAutospacing="0"/>
        <w:contextualSpacing/>
        <w:jc w:val="both"/>
        <w:rPr>
          <w:i w:val="0"/>
          <w:sz w:val="25"/>
          <w:szCs w:val="25"/>
        </w:rPr>
      </w:pPr>
      <w:r w:rsidRPr="003458F8">
        <w:rPr>
          <w:i w:val="0"/>
          <w:sz w:val="25"/>
          <w:szCs w:val="25"/>
        </w:rPr>
        <w:t xml:space="preserve">“Charlie </w:t>
      </w:r>
      <w:r w:rsidR="00010A80" w:rsidRPr="003458F8">
        <w:rPr>
          <w:i w:val="0"/>
          <w:sz w:val="25"/>
          <w:szCs w:val="25"/>
        </w:rPr>
        <w:t>va!</w:t>
      </w:r>
      <w:r w:rsidR="00C8409D" w:rsidRPr="003458F8">
        <w:rPr>
          <w:i w:val="0"/>
          <w:sz w:val="25"/>
          <w:szCs w:val="25"/>
        </w:rPr>
        <w:t xml:space="preserve">”, le mie grida </w:t>
      </w:r>
      <w:r w:rsidR="00010A80" w:rsidRPr="003458F8">
        <w:rPr>
          <w:i w:val="0"/>
          <w:sz w:val="25"/>
          <w:szCs w:val="25"/>
        </w:rPr>
        <w:t>echeggiavano</w:t>
      </w:r>
      <w:r w:rsidR="00C8409D" w:rsidRPr="003458F8">
        <w:rPr>
          <w:i w:val="0"/>
          <w:sz w:val="25"/>
          <w:szCs w:val="25"/>
        </w:rPr>
        <w:t xml:space="preserve"> </w:t>
      </w:r>
      <w:r w:rsidR="00010A80" w:rsidRPr="003458F8">
        <w:rPr>
          <w:i w:val="0"/>
          <w:sz w:val="25"/>
          <w:szCs w:val="25"/>
        </w:rPr>
        <w:t>sconvolte</w:t>
      </w:r>
      <w:r w:rsidR="00C8409D" w:rsidRPr="003458F8">
        <w:rPr>
          <w:i w:val="0"/>
          <w:sz w:val="25"/>
          <w:szCs w:val="25"/>
        </w:rPr>
        <w:t xml:space="preserve">. </w:t>
      </w:r>
    </w:p>
    <w:p w:rsidR="00C8409D" w:rsidRPr="003458F8" w:rsidRDefault="00C8409D" w:rsidP="00AF4FDE">
      <w:pPr>
        <w:spacing w:before="0" w:beforeAutospacing="0" w:after="0" w:afterAutospacing="0"/>
        <w:contextualSpacing/>
        <w:jc w:val="both"/>
        <w:rPr>
          <w:i w:val="0"/>
          <w:sz w:val="25"/>
          <w:szCs w:val="25"/>
        </w:rPr>
      </w:pPr>
      <w:r w:rsidRPr="003458F8">
        <w:rPr>
          <w:i w:val="0"/>
          <w:sz w:val="25"/>
          <w:szCs w:val="25"/>
        </w:rPr>
        <w:t>“Charlie</w:t>
      </w:r>
      <w:r w:rsidR="00010A80" w:rsidRPr="003458F8">
        <w:rPr>
          <w:i w:val="0"/>
          <w:sz w:val="25"/>
          <w:szCs w:val="25"/>
        </w:rPr>
        <w:t>, io</w:t>
      </w:r>
      <w:r w:rsidRPr="003458F8">
        <w:rPr>
          <w:i w:val="0"/>
          <w:sz w:val="25"/>
          <w:szCs w:val="25"/>
        </w:rPr>
        <w:t xml:space="preserve"> non </w:t>
      </w:r>
      <w:r w:rsidR="009D0664" w:rsidRPr="003458F8">
        <w:rPr>
          <w:i w:val="0"/>
          <w:sz w:val="25"/>
          <w:szCs w:val="25"/>
        </w:rPr>
        <w:t xml:space="preserve">trovo </w:t>
      </w:r>
      <w:r w:rsidRPr="003458F8">
        <w:rPr>
          <w:i w:val="0"/>
          <w:sz w:val="25"/>
          <w:szCs w:val="25"/>
        </w:rPr>
        <w:t>Billy</w:t>
      </w:r>
      <w:r w:rsidR="00B47DE5">
        <w:rPr>
          <w:i w:val="0"/>
          <w:sz w:val="25"/>
          <w:szCs w:val="25"/>
        </w:rPr>
        <w:t>!”</w:t>
      </w:r>
    </w:p>
    <w:p w:rsidR="00C8409D" w:rsidRPr="003458F8" w:rsidRDefault="00C8409D" w:rsidP="00AF4FDE">
      <w:pPr>
        <w:spacing w:before="0" w:beforeAutospacing="0" w:after="0" w:afterAutospacing="0"/>
        <w:contextualSpacing/>
        <w:jc w:val="both"/>
        <w:rPr>
          <w:i w:val="0"/>
          <w:sz w:val="25"/>
          <w:szCs w:val="25"/>
        </w:rPr>
      </w:pPr>
      <w:r w:rsidRPr="003458F8">
        <w:rPr>
          <w:i w:val="0"/>
          <w:sz w:val="25"/>
          <w:szCs w:val="25"/>
        </w:rPr>
        <w:t>In meno di un minuto era rimasto nuovamente al buio mentre Charlie con l’unica torcia rimasta</w:t>
      </w:r>
      <w:r w:rsidR="009D0664" w:rsidRPr="003458F8">
        <w:rPr>
          <w:i w:val="0"/>
          <w:sz w:val="25"/>
          <w:szCs w:val="25"/>
        </w:rPr>
        <w:t>,</w:t>
      </w:r>
      <w:r w:rsidRPr="003458F8">
        <w:rPr>
          <w:i w:val="0"/>
          <w:sz w:val="25"/>
          <w:szCs w:val="25"/>
        </w:rPr>
        <w:t xml:space="preserve"> scese a recuperare il ragazzo. </w:t>
      </w:r>
    </w:p>
    <w:p w:rsidR="00B81C43" w:rsidRPr="003458F8" w:rsidRDefault="00F53FB4" w:rsidP="00AF4FDE">
      <w:pPr>
        <w:spacing w:before="0" w:beforeAutospacing="0" w:after="0" w:afterAutospacing="0"/>
        <w:contextualSpacing/>
        <w:jc w:val="both"/>
        <w:rPr>
          <w:i w:val="0"/>
          <w:sz w:val="25"/>
          <w:szCs w:val="25"/>
        </w:rPr>
      </w:pPr>
      <w:r w:rsidRPr="003458F8">
        <w:rPr>
          <w:i w:val="0"/>
          <w:sz w:val="25"/>
          <w:szCs w:val="25"/>
        </w:rPr>
        <w:t xml:space="preserve">Stavamo salendo la scala a chiocciola per uscire da quel posto. </w:t>
      </w:r>
      <w:r w:rsidR="00B81C43" w:rsidRPr="003458F8">
        <w:rPr>
          <w:i w:val="0"/>
          <w:sz w:val="25"/>
          <w:szCs w:val="25"/>
        </w:rPr>
        <w:t>Si sentivano di tanto in tanto i guardiani gridare, sicuramente ci stavano cercando al primo o al secondo piano dove in teoria avremmo dovuto essere.</w:t>
      </w:r>
    </w:p>
    <w:p w:rsidR="00C8409D" w:rsidRPr="003458F8" w:rsidRDefault="00B81C43" w:rsidP="00AF4FDE">
      <w:pPr>
        <w:spacing w:before="0" w:beforeAutospacing="0" w:after="0" w:afterAutospacing="0"/>
        <w:contextualSpacing/>
        <w:jc w:val="both"/>
        <w:rPr>
          <w:i w:val="0"/>
          <w:sz w:val="25"/>
          <w:szCs w:val="25"/>
        </w:rPr>
      </w:pPr>
      <w:r w:rsidRPr="003458F8">
        <w:rPr>
          <w:i w:val="0"/>
          <w:sz w:val="25"/>
          <w:szCs w:val="25"/>
        </w:rPr>
        <w:t xml:space="preserve"> </w:t>
      </w:r>
      <w:r w:rsidR="00F53FB4" w:rsidRPr="003458F8">
        <w:rPr>
          <w:i w:val="0"/>
          <w:sz w:val="25"/>
          <w:szCs w:val="25"/>
        </w:rPr>
        <w:t xml:space="preserve">Billy faticava a respirare </w:t>
      </w:r>
      <w:r w:rsidR="00010A80" w:rsidRPr="003458F8">
        <w:rPr>
          <w:i w:val="0"/>
          <w:sz w:val="25"/>
          <w:szCs w:val="25"/>
        </w:rPr>
        <w:t>e</w:t>
      </w:r>
      <w:r w:rsidR="00F53FB4" w:rsidRPr="003458F8">
        <w:rPr>
          <w:i w:val="0"/>
          <w:sz w:val="25"/>
          <w:szCs w:val="25"/>
        </w:rPr>
        <w:t xml:space="preserve"> ogni boccata d’aria portava un colpo forte di tosse </w:t>
      </w:r>
      <w:r w:rsidR="00BB54D2" w:rsidRPr="003458F8">
        <w:rPr>
          <w:i w:val="0"/>
          <w:sz w:val="25"/>
          <w:szCs w:val="25"/>
        </w:rPr>
        <w:t>e</w:t>
      </w:r>
      <w:r w:rsidR="00F53FB4" w:rsidRPr="003458F8">
        <w:rPr>
          <w:i w:val="0"/>
          <w:sz w:val="25"/>
          <w:szCs w:val="25"/>
        </w:rPr>
        <w:t xml:space="preserve"> un quantitativo significativo d’acqua salata che sputava arrabbiato.</w:t>
      </w:r>
    </w:p>
    <w:p w:rsidR="00F53FB4" w:rsidRPr="003458F8" w:rsidRDefault="00F53FB4" w:rsidP="00AF4FDE">
      <w:pPr>
        <w:spacing w:before="0" w:beforeAutospacing="0" w:after="0" w:afterAutospacing="0"/>
        <w:contextualSpacing/>
        <w:jc w:val="both"/>
        <w:rPr>
          <w:i w:val="0"/>
          <w:sz w:val="25"/>
          <w:szCs w:val="25"/>
        </w:rPr>
      </w:pPr>
      <w:r w:rsidRPr="003458F8">
        <w:rPr>
          <w:i w:val="0"/>
          <w:sz w:val="25"/>
          <w:szCs w:val="25"/>
        </w:rPr>
        <w:t xml:space="preserve">“Odio </w:t>
      </w:r>
      <w:r w:rsidR="00010A80" w:rsidRPr="003458F8">
        <w:rPr>
          <w:i w:val="0"/>
          <w:sz w:val="25"/>
          <w:szCs w:val="25"/>
        </w:rPr>
        <w:t>que</w:t>
      </w:r>
      <w:r w:rsidRPr="003458F8">
        <w:rPr>
          <w:i w:val="0"/>
          <w:sz w:val="25"/>
          <w:szCs w:val="25"/>
        </w:rPr>
        <w:t>sto posto e lui odia me!!”</w:t>
      </w:r>
      <w:r w:rsidR="00DB3D9F" w:rsidRPr="003458F8">
        <w:rPr>
          <w:i w:val="0"/>
          <w:sz w:val="25"/>
          <w:szCs w:val="25"/>
        </w:rPr>
        <w:t>, e saliva appoggiato alla spalla di Charlie che lo sorreggeva e lo trascinava scalino dopo scalino.</w:t>
      </w:r>
    </w:p>
    <w:p w:rsidR="009741EC" w:rsidRPr="003458F8" w:rsidRDefault="00216484" w:rsidP="00AF4FDE">
      <w:pPr>
        <w:spacing w:before="0" w:beforeAutospacing="0" w:after="0" w:afterAutospacing="0"/>
        <w:contextualSpacing/>
        <w:jc w:val="both"/>
        <w:rPr>
          <w:i w:val="0"/>
          <w:sz w:val="25"/>
          <w:szCs w:val="25"/>
        </w:rPr>
      </w:pPr>
      <w:r w:rsidRPr="003458F8">
        <w:rPr>
          <w:i w:val="0"/>
          <w:sz w:val="25"/>
          <w:szCs w:val="25"/>
        </w:rPr>
        <w:t>“C’erano pezzi di barche la sotto e stoffe impigliate a vecchi timoni. Sembrava un centro raccolta per relitti. Faceva così freddo e la luce della torcia mi sembra che abbia colpito qualcosa che poi è fuggito</w:t>
      </w:r>
      <w:r w:rsidR="009D0664" w:rsidRPr="003458F8">
        <w:rPr>
          <w:i w:val="0"/>
          <w:sz w:val="25"/>
          <w:szCs w:val="25"/>
        </w:rPr>
        <w:t xml:space="preserve"> </w:t>
      </w:r>
      <w:r w:rsidRPr="003458F8">
        <w:rPr>
          <w:i w:val="0"/>
          <w:sz w:val="25"/>
          <w:szCs w:val="25"/>
        </w:rPr>
        <w:t>ancora più in profondità</w:t>
      </w:r>
      <w:r w:rsidR="0062416F">
        <w:rPr>
          <w:i w:val="0"/>
          <w:sz w:val="25"/>
          <w:szCs w:val="25"/>
        </w:rPr>
        <w:t>.”</w:t>
      </w:r>
    </w:p>
    <w:p w:rsidR="00216484" w:rsidRPr="003458F8" w:rsidRDefault="00216484" w:rsidP="00AF4FDE">
      <w:pPr>
        <w:spacing w:before="0" w:beforeAutospacing="0" w:after="0" w:afterAutospacing="0"/>
        <w:contextualSpacing/>
        <w:jc w:val="both"/>
        <w:rPr>
          <w:i w:val="0"/>
          <w:sz w:val="25"/>
          <w:szCs w:val="25"/>
        </w:rPr>
      </w:pPr>
      <w:r w:rsidRPr="003458F8">
        <w:rPr>
          <w:i w:val="0"/>
          <w:sz w:val="25"/>
          <w:szCs w:val="25"/>
        </w:rPr>
        <w:lastRenderedPageBreak/>
        <w:t xml:space="preserve">Salivo lentamente ed ero rimasto da solo </w:t>
      </w:r>
      <w:r w:rsidR="009D0664" w:rsidRPr="003458F8">
        <w:rPr>
          <w:i w:val="0"/>
          <w:sz w:val="25"/>
          <w:szCs w:val="25"/>
        </w:rPr>
        <w:t>con i</w:t>
      </w:r>
      <w:r w:rsidRPr="003458F8">
        <w:rPr>
          <w:i w:val="0"/>
          <w:sz w:val="25"/>
          <w:szCs w:val="25"/>
        </w:rPr>
        <w:t xml:space="preserve"> miei pensieri ma non temevo più di essere seguito.</w:t>
      </w:r>
    </w:p>
    <w:p w:rsidR="00CA7128" w:rsidRPr="003458F8" w:rsidRDefault="004F6C6E" w:rsidP="00AF4FDE">
      <w:pPr>
        <w:spacing w:before="0" w:beforeAutospacing="0" w:after="0" w:afterAutospacing="0"/>
        <w:contextualSpacing/>
        <w:jc w:val="both"/>
        <w:rPr>
          <w:i w:val="0"/>
          <w:sz w:val="25"/>
          <w:szCs w:val="25"/>
        </w:rPr>
      </w:pPr>
      <w:r w:rsidRPr="003458F8">
        <w:rPr>
          <w:i w:val="0"/>
          <w:sz w:val="25"/>
          <w:szCs w:val="25"/>
        </w:rPr>
        <w:t xml:space="preserve">      </w:t>
      </w:r>
      <w:r w:rsidR="00CA7128" w:rsidRPr="003458F8">
        <w:rPr>
          <w:i w:val="0"/>
          <w:sz w:val="25"/>
          <w:szCs w:val="25"/>
        </w:rPr>
        <w:t xml:space="preserve">Uscimmo da quel posto forzando la porta dell’ingresso a piano terra. Era passata da poco mezzanotte ed i nostri passi riempivano il silenzio della strade. Il Vecchio Edificio ci osservava come </w:t>
      </w:r>
      <w:r w:rsidR="009D0664" w:rsidRPr="003458F8">
        <w:rPr>
          <w:i w:val="0"/>
          <w:sz w:val="25"/>
          <w:szCs w:val="25"/>
        </w:rPr>
        <w:t>uno</w:t>
      </w:r>
      <w:r w:rsidR="00CA7128" w:rsidRPr="003458F8">
        <w:rPr>
          <w:i w:val="0"/>
          <w:sz w:val="25"/>
          <w:szCs w:val="25"/>
        </w:rPr>
        <w:t xml:space="preserve"> spettro cieco ma noi gli avevamo già voltato le spalle.</w:t>
      </w:r>
    </w:p>
    <w:p w:rsidR="00CA7128" w:rsidRPr="003458F8" w:rsidRDefault="00CA7128" w:rsidP="00AF4FDE">
      <w:pPr>
        <w:spacing w:before="0" w:beforeAutospacing="0" w:after="0" w:afterAutospacing="0"/>
        <w:contextualSpacing/>
        <w:jc w:val="both"/>
        <w:rPr>
          <w:i w:val="0"/>
          <w:sz w:val="25"/>
          <w:szCs w:val="25"/>
        </w:rPr>
      </w:pPr>
      <w:r w:rsidRPr="003458F8">
        <w:rPr>
          <w:i w:val="0"/>
          <w:sz w:val="25"/>
          <w:szCs w:val="25"/>
        </w:rPr>
        <w:t>“Voglio andare a casa, Cassius mi aspetta</w:t>
      </w:r>
      <w:r w:rsidR="0062416F">
        <w:rPr>
          <w:i w:val="0"/>
          <w:sz w:val="25"/>
          <w:szCs w:val="25"/>
        </w:rPr>
        <w:t>.”</w:t>
      </w:r>
    </w:p>
    <w:p w:rsidR="00CA7128" w:rsidRPr="003458F8" w:rsidRDefault="00CA7128" w:rsidP="00AF4FDE">
      <w:pPr>
        <w:spacing w:before="0" w:beforeAutospacing="0" w:after="0" w:afterAutospacing="0"/>
        <w:contextualSpacing/>
        <w:jc w:val="both"/>
        <w:rPr>
          <w:i w:val="0"/>
          <w:sz w:val="25"/>
          <w:szCs w:val="25"/>
        </w:rPr>
      </w:pPr>
      <w:r w:rsidRPr="003458F8">
        <w:rPr>
          <w:i w:val="0"/>
          <w:sz w:val="25"/>
          <w:szCs w:val="25"/>
        </w:rPr>
        <w:t>“Non vedo l’ora di buttarmi sul letto</w:t>
      </w:r>
      <w:r w:rsidR="0062416F">
        <w:rPr>
          <w:i w:val="0"/>
          <w:sz w:val="25"/>
          <w:szCs w:val="25"/>
        </w:rPr>
        <w:t>.”</w:t>
      </w:r>
    </w:p>
    <w:p w:rsidR="00CA7128" w:rsidRPr="003458F8" w:rsidRDefault="00CA7128" w:rsidP="00AF4FDE">
      <w:pPr>
        <w:spacing w:before="0" w:beforeAutospacing="0" w:after="0" w:afterAutospacing="0"/>
        <w:contextualSpacing/>
        <w:jc w:val="both"/>
        <w:rPr>
          <w:i w:val="0"/>
          <w:sz w:val="25"/>
          <w:szCs w:val="25"/>
        </w:rPr>
      </w:pPr>
      <w:r w:rsidRPr="003458F8">
        <w:rPr>
          <w:i w:val="0"/>
          <w:sz w:val="25"/>
          <w:szCs w:val="25"/>
        </w:rPr>
        <w:t>“Mia moglie non ha ancora visto la mia faccia e Billy fatti un bagno prima puzzi come un cadavere</w:t>
      </w:r>
      <w:r w:rsidR="0062416F">
        <w:rPr>
          <w:i w:val="0"/>
          <w:sz w:val="25"/>
          <w:szCs w:val="25"/>
        </w:rPr>
        <w:t>.”</w:t>
      </w:r>
    </w:p>
    <w:p w:rsidR="00CA7128" w:rsidRPr="003458F8" w:rsidRDefault="00CA7128" w:rsidP="00AF4FDE">
      <w:pPr>
        <w:spacing w:before="0" w:beforeAutospacing="0" w:after="0" w:afterAutospacing="0"/>
        <w:contextualSpacing/>
        <w:jc w:val="both"/>
        <w:rPr>
          <w:i w:val="0"/>
          <w:sz w:val="25"/>
          <w:szCs w:val="25"/>
        </w:rPr>
      </w:pPr>
      <w:r w:rsidRPr="003458F8">
        <w:rPr>
          <w:i w:val="0"/>
          <w:sz w:val="25"/>
          <w:szCs w:val="25"/>
        </w:rPr>
        <w:t xml:space="preserve">“Anche voi </w:t>
      </w:r>
      <w:r w:rsidR="009D0664" w:rsidRPr="003458F8">
        <w:rPr>
          <w:i w:val="0"/>
          <w:sz w:val="25"/>
          <w:szCs w:val="25"/>
        </w:rPr>
        <w:t>due soli</w:t>
      </w:r>
      <w:r w:rsidRPr="003458F8">
        <w:rPr>
          <w:i w:val="0"/>
          <w:sz w:val="25"/>
          <w:szCs w:val="25"/>
        </w:rPr>
        <w:t xml:space="preserve"> che io ho assaggiato la morte e voi </w:t>
      </w:r>
      <w:r w:rsidR="00073C84" w:rsidRPr="003458F8">
        <w:rPr>
          <w:i w:val="0"/>
          <w:sz w:val="25"/>
          <w:szCs w:val="25"/>
        </w:rPr>
        <w:t xml:space="preserve">non sapete ancora come, vi lascio la suspense fino a domani mattina. Ci si vede da </w:t>
      </w:r>
      <w:proofErr w:type="spellStart"/>
      <w:r w:rsidR="00073C84" w:rsidRPr="003458F8">
        <w:rPr>
          <w:i w:val="0"/>
          <w:sz w:val="25"/>
          <w:szCs w:val="25"/>
        </w:rPr>
        <w:t>Armet</w:t>
      </w:r>
      <w:proofErr w:type="spellEnd"/>
      <w:r w:rsidR="00073C84" w:rsidRPr="003458F8">
        <w:rPr>
          <w:i w:val="0"/>
          <w:sz w:val="25"/>
          <w:szCs w:val="25"/>
        </w:rPr>
        <w:t xml:space="preserve"> bene</w:t>
      </w:r>
      <w:r w:rsidR="00B47DE5">
        <w:rPr>
          <w:i w:val="0"/>
          <w:sz w:val="25"/>
          <w:szCs w:val="25"/>
        </w:rPr>
        <w:t>?”</w:t>
      </w:r>
    </w:p>
    <w:p w:rsidR="00C01F99" w:rsidRPr="003458F8" w:rsidRDefault="00C01F99" w:rsidP="00AF4FDE">
      <w:pPr>
        <w:spacing w:before="0" w:beforeAutospacing="0" w:after="0" w:afterAutospacing="0"/>
        <w:contextualSpacing/>
        <w:jc w:val="both"/>
        <w:rPr>
          <w:i w:val="0"/>
          <w:sz w:val="25"/>
          <w:szCs w:val="25"/>
        </w:rPr>
      </w:pPr>
      <w:r w:rsidRPr="003458F8">
        <w:rPr>
          <w:i w:val="0"/>
          <w:sz w:val="25"/>
          <w:szCs w:val="25"/>
        </w:rPr>
        <w:t>“Charlie, e presi il braccio per frenare la mia scivolata sull’asfalto, guarda questo</w:t>
      </w:r>
      <w:r w:rsidR="00B47DE5">
        <w:rPr>
          <w:i w:val="0"/>
          <w:sz w:val="25"/>
          <w:szCs w:val="25"/>
        </w:rPr>
        <w:t>?”</w:t>
      </w:r>
    </w:p>
    <w:p w:rsidR="00C01F99" w:rsidRPr="003458F8" w:rsidRDefault="00C01F99" w:rsidP="00AF4FDE">
      <w:pPr>
        <w:spacing w:before="0" w:beforeAutospacing="0" w:after="0" w:afterAutospacing="0"/>
        <w:contextualSpacing/>
        <w:jc w:val="both"/>
        <w:rPr>
          <w:i w:val="0"/>
          <w:sz w:val="25"/>
          <w:szCs w:val="25"/>
        </w:rPr>
      </w:pPr>
      <w:r w:rsidRPr="003458F8">
        <w:rPr>
          <w:i w:val="0"/>
          <w:sz w:val="25"/>
          <w:szCs w:val="25"/>
        </w:rPr>
        <w:t xml:space="preserve">“E’ un orecchino. </w:t>
      </w:r>
      <w:proofErr w:type="spellStart"/>
      <w:r w:rsidRPr="003458F8">
        <w:rPr>
          <w:i w:val="0"/>
          <w:sz w:val="25"/>
          <w:szCs w:val="25"/>
        </w:rPr>
        <w:t>Bird</w:t>
      </w:r>
      <w:proofErr w:type="spellEnd"/>
      <w:r w:rsidRPr="003458F8">
        <w:rPr>
          <w:i w:val="0"/>
          <w:sz w:val="25"/>
          <w:szCs w:val="25"/>
        </w:rPr>
        <w:t xml:space="preserve"> ho sonno, domani mi racconti la storia di questo tesoro, adesso voglio andare a nanna mi sento uno straccio</w:t>
      </w:r>
      <w:r w:rsidR="0062416F">
        <w:rPr>
          <w:i w:val="0"/>
          <w:sz w:val="25"/>
          <w:szCs w:val="25"/>
        </w:rPr>
        <w:t>.”</w:t>
      </w:r>
    </w:p>
    <w:p w:rsidR="00C01F99" w:rsidRPr="003458F8" w:rsidRDefault="00C01F99" w:rsidP="00AF4FDE">
      <w:pPr>
        <w:spacing w:before="0" w:beforeAutospacing="0" w:after="0" w:afterAutospacing="0"/>
        <w:contextualSpacing/>
        <w:jc w:val="both"/>
        <w:rPr>
          <w:i w:val="0"/>
          <w:sz w:val="25"/>
          <w:szCs w:val="25"/>
        </w:rPr>
      </w:pPr>
      <w:r w:rsidRPr="003458F8">
        <w:rPr>
          <w:i w:val="0"/>
          <w:sz w:val="25"/>
          <w:szCs w:val="25"/>
        </w:rPr>
        <w:t xml:space="preserve">“E’ l’orecchino che Mary </w:t>
      </w:r>
      <w:proofErr w:type="spellStart"/>
      <w:r w:rsidRPr="003458F8">
        <w:rPr>
          <w:i w:val="0"/>
          <w:sz w:val="25"/>
          <w:szCs w:val="25"/>
        </w:rPr>
        <w:t>Ann</w:t>
      </w:r>
      <w:proofErr w:type="spellEnd"/>
      <w:r w:rsidRPr="003458F8">
        <w:rPr>
          <w:i w:val="0"/>
          <w:sz w:val="25"/>
          <w:szCs w:val="25"/>
        </w:rPr>
        <w:t xml:space="preserve"> s’era tolta a casa mia, era finito sotto il cuscino del divano</w:t>
      </w:r>
      <w:r w:rsidR="0062416F">
        <w:rPr>
          <w:i w:val="0"/>
          <w:sz w:val="25"/>
          <w:szCs w:val="25"/>
        </w:rPr>
        <w:t>.”</w:t>
      </w:r>
    </w:p>
    <w:p w:rsidR="00C01F99" w:rsidRPr="003458F8" w:rsidRDefault="00C01F99" w:rsidP="00AF4FDE">
      <w:pPr>
        <w:spacing w:before="0" w:beforeAutospacing="0" w:after="0" w:afterAutospacing="0"/>
        <w:contextualSpacing/>
        <w:jc w:val="both"/>
        <w:rPr>
          <w:i w:val="0"/>
          <w:sz w:val="25"/>
          <w:szCs w:val="25"/>
        </w:rPr>
      </w:pPr>
      <w:r w:rsidRPr="003458F8">
        <w:rPr>
          <w:i w:val="0"/>
          <w:sz w:val="25"/>
          <w:szCs w:val="25"/>
        </w:rPr>
        <w:t xml:space="preserve">“Va bene è l’orecchino di Mary </w:t>
      </w:r>
      <w:proofErr w:type="spellStart"/>
      <w:r w:rsidRPr="003458F8">
        <w:rPr>
          <w:i w:val="0"/>
          <w:sz w:val="25"/>
          <w:szCs w:val="25"/>
        </w:rPr>
        <w:t>Ann</w:t>
      </w:r>
      <w:proofErr w:type="spellEnd"/>
      <w:r w:rsidRPr="003458F8">
        <w:rPr>
          <w:i w:val="0"/>
          <w:sz w:val="25"/>
          <w:szCs w:val="25"/>
        </w:rPr>
        <w:t xml:space="preserve"> ma non è Mary </w:t>
      </w:r>
      <w:proofErr w:type="spellStart"/>
      <w:r w:rsidRPr="003458F8">
        <w:rPr>
          <w:i w:val="0"/>
          <w:sz w:val="25"/>
          <w:szCs w:val="25"/>
        </w:rPr>
        <w:t>Ann</w:t>
      </w:r>
      <w:proofErr w:type="spellEnd"/>
      <w:r w:rsidRPr="003458F8">
        <w:rPr>
          <w:i w:val="0"/>
          <w:sz w:val="25"/>
          <w:szCs w:val="25"/>
        </w:rPr>
        <w:t>.”</w:t>
      </w:r>
    </w:p>
    <w:p w:rsidR="00C01F99" w:rsidRPr="003458F8" w:rsidRDefault="00C01F99" w:rsidP="00AF4FDE">
      <w:pPr>
        <w:spacing w:before="0" w:beforeAutospacing="0" w:after="0" w:afterAutospacing="0"/>
        <w:contextualSpacing/>
        <w:jc w:val="both"/>
        <w:rPr>
          <w:i w:val="0"/>
          <w:sz w:val="25"/>
          <w:szCs w:val="25"/>
        </w:rPr>
      </w:pPr>
      <w:r w:rsidRPr="003458F8">
        <w:rPr>
          <w:i w:val="0"/>
          <w:sz w:val="25"/>
          <w:szCs w:val="25"/>
        </w:rPr>
        <w:t>“Charlie, io credo mi stia parlando attraverso l’orecchino, è tutto il giorno che mi pare di sentire la sua voce</w:t>
      </w:r>
      <w:r w:rsidR="0062416F">
        <w:rPr>
          <w:i w:val="0"/>
          <w:sz w:val="25"/>
          <w:szCs w:val="25"/>
        </w:rPr>
        <w:t>.”</w:t>
      </w:r>
    </w:p>
    <w:p w:rsidR="00C01F99" w:rsidRPr="003458F8" w:rsidRDefault="00203E8B" w:rsidP="00AF4FDE">
      <w:pPr>
        <w:spacing w:before="0" w:beforeAutospacing="0" w:after="0" w:afterAutospacing="0"/>
        <w:contextualSpacing/>
        <w:jc w:val="both"/>
        <w:rPr>
          <w:i w:val="0"/>
          <w:sz w:val="25"/>
          <w:szCs w:val="25"/>
        </w:rPr>
      </w:pPr>
      <w:r>
        <w:rPr>
          <w:i w:val="0"/>
          <w:sz w:val="25"/>
          <w:szCs w:val="25"/>
        </w:rPr>
        <w:t>“</w:t>
      </w:r>
      <w:proofErr w:type="spellStart"/>
      <w:r>
        <w:rPr>
          <w:i w:val="0"/>
          <w:sz w:val="25"/>
          <w:szCs w:val="25"/>
        </w:rPr>
        <w:t>Bird</w:t>
      </w:r>
      <w:proofErr w:type="spellEnd"/>
      <w:r>
        <w:rPr>
          <w:i w:val="0"/>
          <w:sz w:val="25"/>
          <w:szCs w:val="25"/>
        </w:rPr>
        <w:t>, ti prego, domani</w:t>
      </w:r>
      <w:r w:rsidR="00C01F99" w:rsidRPr="003458F8">
        <w:rPr>
          <w:i w:val="0"/>
          <w:sz w:val="25"/>
          <w:szCs w:val="25"/>
        </w:rPr>
        <w:t>”, e salì nell’auto di Billy.</w:t>
      </w:r>
    </w:p>
    <w:p w:rsidR="004F6C6E" w:rsidRPr="003458F8" w:rsidRDefault="004437D3" w:rsidP="00AF4FDE">
      <w:pPr>
        <w:spacing w:before="0" w:beforeAutospacing="0" w:after="0" w:afterAutospacing="0"/>
        <w:contextualSpacing/>
        <w:jc w:val="both"/>
        <w:rPr>
          <w:i w:val="0"/>
          <w:sz w:val="25"/>
          <w:szCs w:val="25"/>
        </w:rPr>
      </w:pPr>
      <w:r w:rsidRPr="003458F8">
        <w:rPr>
          <w:i w:val="0"/>
          <w:sz w:val="25"/>
          <w:szCs w:val="25"/>
        </w:rPr>
        <w:t xml:space="preserve">Tornato a </w:t>
      </w:r>
      <w:r w:rsidR="009D0664" w:rsidRPr="003458F8">
        <w:rPr>
          <w:i w:val="0"/>
          <w:sz w:val="25"/>
          <w:szCs w:val="25"/>
        </w:rPr>
        <w:t>casa,</w:t>
      </w:r>
      <w:r w:rsidRPr="003458F8">
        <w:rPr>
          <w:i w:val="0"/>
          <w:sz w:val="25"/>
          <w:szCs w:val="25"/>
        </w:rPr>
        <w:t xml:space="preserve"> andai a controllare la </w:t>
      </w:r>
      <w:r w:rsidR="009D0664" w:rsidRPr="003458F8">
        <w:rPr>
          <w:i w:val="0"/>
          <w:sz w:val="25"/>
          <w:szCs w:val="25"/>
        </w:rPr>
        <w:t>stanza da letto</w:t>
      </w:r>
      <w:r w:rsidRPr="003458F8">
        <w:rPr>
          <w:i w:val="0"/>
          <w:sz w:val="25"/>
          <w:szCs w:val="25"/>
        </w:rPr>
        <w:t xml:space="preserve"> e tutti gli altri locali. Non c’erano ne cerchi d’acqua ne mostri assassini. Presi il guinzaglio di Cassius e portai il gigante a pisciare. Avevo bisogno di una passeggiata per mettere in relazione gli ultimi avvenimenti. </w:t>
      </w:r>
    </w:p>
    <w:p w:rsidR="00C01F99" w:rsidRPr="003458F8" w:rsidRDefault="004F6C6E" w:rsidP="00AF4FDE">
      <w:pPr>
        <w:spacing w:before="0" w:beforeAutospacing="0" w:after="0" w:afterAutospacing="0"/>
        <w:contextualSpacing/>
        <w:jc w:val="both"/>
        <w:rPr>
          <w:i w:val="0"/>
          <w:sz w:val="25"/>
          <w:szCs w:val="25"/>
        </w:rPr>
      </w:pPr>
      <w:r w:rsidRPr="003458F8">
        <w:rPr>
          <w:i w:val="0"/>
          <w:sz w:val="25"/>
          <w:szCs w:val="25"/>
        </w:rPr>
        <w:t>Il Vecchio M</w:t>
      </w:r>
      <w:r w:rsidR="004437D3" w:rsidRPr="003458F8">
        <w:rPr>
          <w:i w:val="0"/>
          <w:sz w:val="25"/>
          <w:szCs w:val="25"/>
        </w:rPr>
        <w:t xml:space="preserve">unicipio aveva una </w:t>
      </w:r>
      <w:r w:rsidR="009D0664" w:rsidRPr="003458F8">
        <w:rPr>
          <w:i w:val="0"/>
          <w:sz w:val="25"/>
          <w:szCs w:val="25"/>
        </w:rPr>
        <w:t>stanza, dove</w:t>
      </w:r>
      <w:r w:rsidR="004437D3" w:rsidRPr="003458F8">
        <w:rPr>
          <w:i w:val="0"/>
          <w:sz w:val="25"/>
          <w:szCs w:val="25"/>
        </w:rPr>
        <w:t xml:space="preserve"> l’acqua raggiungeva profondità spaventose e la casa di </w:t>
      </w:r>
      <w:proofErr w:type="spellStart"/>
      <w:r w:rsidR="004437D3" w:rsidRPr="003458F8">
        <w:rPr>
          <w:i w:val="0"/>
          <w:sz w:val="25"/>
          <w:szCs w:val="25"/>
        </w:rPr>
        <w:t>Goth</w:t>
      </w:r>
      <w:proofErr w:type="spellEnd"/>
      <w:r w:rsidR="004437D3" w:rsidRPr="003458F8">
        <w:rPr>
          <w:i w:val="0"/>
          <w:sz w:val="25"/>
          <w:szCs w:val="25"/>
        </w:rPr>
        <w:t xml:space="preserve"> aveva una galleria che portava </w:t>
      </w:r>
      <w:r w:rsidR="00392592" w:rsidRPr="003458F8">
        <w:rPr>
          <w:i w:val="0"/>
          <w:sz w:val="25"/>
          <w:szCs w:val="25"/>
        </w:rPr>
        <w:t>a</w:t>
      </w:r>
      <w:r w:rsidR="004437D3" w:rsidRPr="003458F8">
        <w:rPr>
          <w:i w:val="0"/>
          <w:sz w:val="25"/>
          <w:szCs w:val="25"/>
        </w:rPr>
        <w:t xml:space="preserve"> un buco sott’acqua dove stavano ammassati tutti i relitti. Era possibile che questi due edifici comunicassero</w:t>
      </w:r>
      <w:r w:rsidR="00B94179" w:rsidRPr="003458F8">
        <w:rPr>
          <w:i w:val="0"/>
          <w:sz w:val="25"/>
          <w:szCs w:val="25"/>
        </w:rPr>
        <w:t xml:space="preserve"> in qualche modo e per un motivo ben preciso voluto anzitutto dal suo costruttore.</w:t>
      </w:r>
    </w:p>
    <w:p w:rsidR="004F6C6E" w:rsidRPr="003458F8" w:rsidRDefault="004F6C6E" w:rsidP="00AF4FDE">
      <w:pPr>
        <w:spacing w:before="0" w:beforeAutospacing="0" w:after="0" w:afterAutospacing="0"/>
        <w:contextualSpacing/>
        <w:jc w:val="both"/>
        <w:rPr>
          <w:i w:val="0"/>
          <w:sz w:val="25"/>
          <w:szCs w:val="25"/>
        </w:rPr>
      </w:pPr>
      <w:r w:rsidRPr="003458F8">
        <w:rPr>
          <w:i w:val="0"/>
          <w:sz w:val="25"/>
          <w:szCs w:val="25"/>
        </w:rPr>
        <w:t xml:space="preserve">        </w:t>
      </w:r>
      <w:r w:rsidR="003768F1" w:rsidRPr="003458F8">
        <w:rPr>
          <w:i w:val="0"/>
          <w:sz w:val="25"/>
          <w:szCs w:val="25"/>
        </w:rPr>
        <w:t xml:space="preserve">Passai la notte fissando il soffitto e controllando ogni tanto il cellulare nella speranza che lei mi chiamasse. </w:t>
      </w:r>
    </w:p>
    <w:p w:rsidR="003768F1" w:rsidRPr="003458F8" w:rsidRDefault="003768F1" w:rsidP="00AF4FDE">
      <w:pPr>
        <w:spacing w:before="0" w:beforeAutospacing="0" w:after="0" w:afterAutospacing="0"/>
        <w:contextualSpacing/>
        <w:jc w:val="both"/>
        <w:rPr>
          <w:i w:val="0"/>
          <w:sz w:val="25"/>
          <w:szCs w:val="25"/>
        </w:rPr>
      </w:pPr>
      <w:r w:rsidRPr="003458F8">
        <w:rPr>
          <w:i w:val="0"/>
          <w:sz w:val="25"/>
          <w:szCs w:val="25"/>
        </w:rPr>
        <w:t>Non avevo ancora messo le finestre e nonostante l’afa, si poteva percepire la corrente d’aria che faceva girare il mio scaccia incubi personale, una sorta di stella con i raggi fatti di forchette di plastica e pezzi di specchio colorati.</w:t>
      </w:r>
    </w:p>
    <w:p w:rsidR="004F6C6E" w:rsidRPr="003458F8" w:rsidRDefault="004F6C6E" w:rsidP="00AF4FDE">
      <w:pPr>
        <w:spacing w:before="0" w:beforeAutospacing="0" w:after="0" w:afterAutospacing="0"/>
        <w:contextualSpacing/>
        <w:jc w:val="both"/>
        <w:rPr>
          <w:i w:val="0"/>
          <w:sz w:val="25"/>
          <w:szCs w:val="25"/>
        </w:rPr>
      </w:pPr>
      <w:r w:rsidRPr="003458F8">
        <w:rPr>
          <w:i w:val="0"/>
          <w:sz w:val="25"/>
          <w:szCs w:val="25"/>
        </w:rPr>
        <w:t xml:space="preserve">Stavo supino con l’orecchino chiuso nel palmo della mano destra, invocando lo spirito </w:t>
      </w:r>
      <w:r w:rsidR="009D0664" w:rsidRPr="003458F8">
        <w:rPr>
          <w:i w:val="0"/>
          <w:sz w:val="25"/>
          <w:szCs w:val="25"/>
        </w:rPr>
        <w:t>del</w:t>
      </w:r>
      <w:r w:rsidR="00392592" w:rsidRPr="003458F8">
        <w:rPr>
          <w:i w:val="0"/>
          <w:sz w:val="25"/>
          <w:szCs w:val="25"/>
        </w:rPr>
        <w:t xml:space="preserve"> ragazzo che era voluto</w:t>
      </w:r>
      <w:r w:rsidRPr="003458F8">
        <w:rPr>
          <w:i w:val="0"/>
          <w:sz w:val="25"/>
          <w:szCs w:val="25"/>
        </w:rPr>
        <w:t xml:space="preserve"> sparire da casa mia.</w:t>
      </w:r>
    </w:p>
    <w:p w:rsidR="004F6C6E" w:rsidRPr="003458F8" w:rsidRDefault="005605A0" w:rsidP="00AF4FDE">
      <w:pPr>
        <w:spacing w:before="0" w:beforeAutospacing="0" w:after="0" w:afterAutospacing="0"/>
        <w:contextualSpacing/>
        <w:jc w:val="both"/>
        <w:rPr>
          <w:i w:val="0"/>
          <w:sz w:val="25"/>
          <w:szCs w:val="25"/>
        </w:rPr>
      </w:pPr>
      <w:r w:rsidRPr="003458F8">
        <w:rPr>
          <w:i w:val="0"/>
          <w:sz w:val="25"/>
          <w:szCs w:val="25"/>
        </w:rPr>
        <w:t xml:space="preserve">Quella notte Mary </w:t>
      </w:r>
      <w:proofErr w:type="spellStart"/>
      <w:r w:rsidRPr="003458F8">
        <w:rPr>
          <w:i w:val="0"/>
          <w:sz w:val="25"/>
          <w:szCs w:val="25"/>
        </w:rPr>
        <w:t>Ann</w:t>
      </w:r>
      <w:proofErr w:type="spellEnd"/>
      <w:r w:rsidRPr="003458F8">
        <w:rPr>
          <w:i w:val="0"/>
          <w:sz w:val="25"/>
          <w:szCs w:val="25"/>
        </w:rPr>
        <w:t xml:space="preserve"> non venne </w:t>
      </w:r>
      <w:r w:rsidR="009D0664" w:rsidRPr="003458F8">
        <w:rPr>
          <w:i w:val="0"/>
          <w:sz w:val="25"/>
          <w:szCs w:val="25"/>
        </w:rPr>
        <w:t>né</w:t>
      </w:r>
      <w:r w:rsidRPr="003458F8">
        <w:rPr>
          <w:i w:val="0"/>
          <w:sz w:val="25"/>
          <w:szCs w:val="25"/>
        </w:rPr>
        <w:t xml:space="preserve"> a soffiarmi nell’orecchio </w:t>
      </w:r>
      <w:r w:rsidR="00392592" w:rsidRPr="003458F8">
        <w:rPr>
          <w:i w:val="0"/>
          <w:sz w:val="25"/>
          <w:szCs w:val="25"/>
        </w:rPr>
        <w:t>né</w:t>
      </w:r>
      <w:r w:rsidRPr="003458F8">
        <w:rPr>
          <w:i w:val="0"/>
          <w:sz w:val="25"/>
          <w:szCs w:val="25"/>
        </w:rPr>
        <w:t xml:space="preserve"> a tormentarmi con</w:t>
      </w:r>
      <w:r w:rsidR="006A0BBF" w:rsidRPr="003458F8">
        <w:rPr>
          <w:i w:val="0"/>
          <w:sz w:val="25"/>
          <w:szCs w:val="25"/>
        </w:rPr>
        <w:t xml:space="preserve"> il suo dolcissimo profumo. </w:t>
      </w:r>
    </w:p>
    <w:p w:rsidR="006A0BBF" w:rsidRPr="003458F8" w:rsidRDefault="006A0BBF" w:rsidP="00AF4FDE">
      <w:pPr>
        <w:spacing w:before="0" w:beforeAutospacing="0" w:after="0" w:afterAutospacing="0"/>
        <w:contextualSpacing/>
        <w:jc w:val="both"/>
        <w:rPr>
          <w:i w:val="0"/>
          <w:sz w:val="25"/>
          <w:szCs w:val="25"/>
        </w:rPr>
      </w:pPr>
      <w:r w:rsidRPr="003458F8">
        <w:rPr>
          <w:i w:val="0"/>
          <w:sz w:val="25"/>
          <w:szCs w:val="25"/>
        </w:rPr>
        <w:t>Stavo male ma non volevo cedere alle ragioni del corpo, la cura del corpo</w:t>
      </w:r>
      <w:r w:rsidR="00BB54D2" w:rsidRPr="003458F8">
        <w:rPr>
          <w:i w:val="0"/>
          <w:sz w:val="25"/>
          <w:szCs w:val="25"/>
        </w:rPr>
        <w:t>,</w:t>
      </w:r>
      <w:r w:rsidRPr="003458F8">
        <w:rPr>
          <w:i w:val="0"/>
          <w:sz w:val="25"/>
          <w:szCs w:val="25"/>
        </w:rPr>
        <w:t xml:space="preserve"> spesso parte dallo spirito </w:t>
      </w:r>
      <w:r w:rsidR="00392592" w:rsidRPr="003458F8">
        <w:rPr>
          <w:i w:val="0"/>
          <w:sz w:val="25"/>
          <w:szCs w:val="25"/>
        </w:rPr>
        <w:t>e</w:t>
      </w:r>
      <w:r w:rsidRPr="003458F8">
        <w:rPr>
          <w:i w:val="0"/>
          <w:sz w:val="25"/>
          <w:szCs w:val="25"/>
        </w:rPr>
        <w:t xml:space="preserve"> il mio spirito aveva bisogno di medicine speciali, di qualcosa che mi dimostrasse la veridicità di certe atmosfere irreali e di certi eventi illogici.</w:t>
      </w:r>
    </w:p>
    <w:p w:rsidR="00B577BB" w:rsidRDefault="00B577BB" w:rsidP="003158B7">
      <w:pPr>
        <w:spacing w:before="0" w:beforeAutospacing="0" w:after="0" w:afterAutospacing="0"/>
        <w:contextualSpacing/>
        <w:rPr>
          <w:b/>
          <w:i w:val="0"/>
          <w:sz w:val="25"/>
          <w:szCs w:val="25"/>
        </w:rPr>
      </w:pPr>
    </w:p>
    <w:p w:rsidR="00203E8B" w:rsidRDefault="00203E8B" w:rsidP="003158B7">
      <w:pPr>
        <w:spacing w:before="0" w:beforeAutospacing="0" w:after="0" w:afterAutospacing="0"/>
        <w:contextualSpacing/>
        <w:rPr>
          <w:b/>
          <w:i w:val="0"/>
          <w:sz w:val="25"/>
          <w:szCs w:val="25"/>
        </w:rPr>
      </w:pPr>
    </w:p>
    <w:p w:rsidR="00203E8B" w:rsidRDefault="00203E8B" w:rsidP="003158B7">
      <w:pPr>
        <w:spacing w:before="0" w:beforeAutospacing="0" w:after="0" w:afterAutospacing="0"/>
        <w:contextualSpacing/>
        <w:rPr>
          <w:b/>
          <w:i w:val="0"/>
          <w:sz w:val="25"/>
          <w:szCs w:val="25"/>
        </w:rPr>
      </w:pPr>
    </w:p>
    <w:p w:rsidR="00203E8B" w:rsidRDefault="00203E8B" w:rsidP="003158B7">
      <w:pPr>
        <w:spacing w:before="0" w:beforeAutospacing="0" w:after="0" w:afterAutospacing="0"/>
        <w:contextualSpacing/>
        <w:rPr>
          <w:b/>
          <w:i w:val="0"/>
          <w:sz w:val="25"/>
          <w:szCs w:val="25"/>
        </w:rPr>
      </w:pPr>
    </w:p>
    <w:p w:rsidR="00203E8B" w:rsidRDefault="00203E8B" w:rsidP="003158B7">
      <w:pPr>
        <w:spacing w:before="0" w:beforeAutospacing="0" w:after="0" w:afterAutospacing="0"/>
        <w:contextualSpacing/>
        <w:rPr>
          <w:b/>
          <w:i w:val="0"/>
          <w:sz w:val="25"/>
          <w:szCs w:val="25"/>
        </w:rPr>
      </w:pPr>
    </w:p>
    <w:p w:rsidR="00203E8B" w:rsidRDefault="00203E8B" w:rsidP="003158B7">
      <w:pPr>
        <w:spacing w:before="0" w:beforeAutospacing="0" w:after="0" w:afterAutospacing="0"/>
        <w:contextualSpacing/>
        <w:rPr>
          <w:b/>
          <w:i w:val="0"/>
          <w:sz w:val="25"/>
          <w:szCs w:val="25"/>
        </w:rPr>
      </w:pPr>
    </w:p>
    <w:p w:rsidR="00203E8B" w:rsidRDefault="00203E8B" w:rsidP="003158B7">
      <w:pPr>
        <w:spacing w:before="0" w:beforeAutospacing="0" w:after="0" w:afterAutospacing="0"/>
        <w:contextualSpacing/>
        <w:rPr>
          <w:b/>
          <w:i w:val="0"/>
          <w:sz w:val="25"/>
          <w:szCs w:val="25"/>
        </w:rPr>
      </w:pPr>
    </w:p>
    <w:p w:rsidR="00203E8B" w:rsidRDefault="00203E8B" w:rsidP="003158B7">
      <w:pPr>
        <w:spacing w:before="0" w:beforeAutospacing="0" w:after="0" w:afterAutospacing="0"/>
        <w:contextualSpacing/>
        <w:rPr>
          <w:b/>
          <w:i w:val="0"/>
          <w:sz w:val="25"/>
          <w:szCs w:val="25"/>
        </w:rPr>
      </w:pPr>
    </w:p>
    <w:p w:rsidR="00203E8B" w:rsidRPr="003458F8" w:rsidRDefault="00203E8B" w:rsidP="003158B7">
      <w:pPr>
        <w:spacing w:before="0" w:beforeAutospacing="0" w:after="0" w:afterAutospacing="0"/>
        <w:contextualSpacing/>
        <w:rPr>
          <w:b/>
          <w:i w:val="0"/>
          <w:sz w:val="25"/>
          <w:szCs w:val="25"/>
        </w:rPr>
      </w:pPr>
    </w:p>
    <w:p w:rsidR="00B577BB" w:rsidRPr="003458F8" w:rsidRDefault="00B65FC3" w:rsidP="00B577BB">
      <w:pPr>
        <w:keepNext/>
        <w:spacing w:before="0" w:beforeAutospacing="0" w:after="0" w:afterAutospacing="0"/>
        <w:contextualSpacing/>
        <w:rPr>
          <w:sz w:val="25"/>
          <w:szCs w:val="25"/>
        </w:rPr>
      </w:pPr>
      <w:r>
        <w:rPr>
          <w:b/>
          <w:i w:val="0"/>
          <w:noProof/>
          <w:sz w:val="25"/>
          <w:szCs w:val="25"/>
          <w:lang w:eastAsia="it-IT"/>
        </w:rPr>
        <w:lastRenderedPageBreak/>
        <w:drawing>
          <wp:inline distT="0" distB="0" distL="0" distR="0">
            <wp:extent cx="2533650" cy="4076700"/>
            <wp:effectExtent l="19050" t="0" r="0" b="0"/>
            <wp:docPr id="7" name="Immagine 7" descr="SCA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AN2"/>
                    <pic:cNvPicPr>
                      <a:picLocks noChangeAspect="1" noChangeArrowheads="1"/>
                    </pic:cNvPicPr>
                  </pic:nvPicPr>
                  <pic:blipFill>
                    <a:blip r:embed="rId12" cstate="print"/>
                    <a:srcRect/>
                    <a:stretch>
                      <a:fillRect/>
                    </a:stretch>
                  </pic:blipFill>
                  <pic:spPr bwMode="auto">
                    <a:xfrm>
                      <a:off x="0" y="0"/>
                      <a:ext cx="2533650" cy="4076700"/>
                    </a:xfrm>
                    <a:prstGeom prst="rect">
                      <a:avLst/>
                    </a:prstGeom>
                    <a:noFill/>
                    <a:ln w="9525">
                      <a:noFill/>
                      <a:miter lim="800000"/>
                      <a:headEnd/>
                      <a:tailEnd/>
                    </a:ln>
                  </pic:spPr>
                </pic:pic>
              </a:graphicData>
            </a:graphic>
          </wp:inline>
        </w:drawing>
      </w:r>
    </w:p>
    <w:p w:rsidR="00B577BB" w:rsidRPr="00203E8B" w:rsidRDefault="00B577BB" w:rsidP="00203E8B">
      <w:pPr>
        <w:pStyle w:val="Didascalia"/>
        <w:jc w:val="right"/>
        <w:rPr>
          <w:b w:val="0"/>
        </w:rPr>
      </w:pPr>
      <w:r w:rsidRPr="00203E8B">
        <w:rPr>
          <w:b w:val="0"/>
        </w:rPr>
        <w:t xml:space="preserve">Figura </w:t>
      </w:r>
      <w:r w:rsidR="00203E8B" w:rsidRPr="00203E8B">
        <w:rPr>
          <w:b w:val="0"/>
        </w:rPr>
        <w:t>7</w:t>
      </w:r>
      <w:r w:rsidR="00F327F5" w:rsidRPr="00203E8B">
        <w:rPr>
          <w:b w:val="0"/>
        </w:rPr>
        <w:t xml:space="preserve"> – il camino del palazzo di </w:t>
      </w:r>
      <w:proofErr w:type="spellStart"/>
      <w:r w:rsidR="00F327F5" w:rsidRPr="00203E8B">
        <w:rPr>
          <w:b w:val="0"/>
        </w:rPr>
        <w:t>Luss</w:t>
      </w:r>
      <w:proofErr w:type="spellEnd"/>
    </w:p>
    <w:p w:rsidR="00393157" w:rsidRPr="003458F8" w:rsidRDefault="003158B7" w:rsidP="003158B7">
      <w:pPr>
        <w:spacing w:before="0" w:beforeAutospacing="0" w:after="0" w:afterAutospacing="0"/>
        <w:contextualSpacing/>
        <w:rPr>
          <w:b/>
          <w:i w:val="0"/>
          <w:sz w:val="25"/>
          <w:szCs w:val="25"/>
        </w:rPr>
      </w:pPr>
      <w:r w:rsidRPr="003458F8">
        <w:rPr>
          <w:b/>
          <w:i w:val="0"/>
          <w:sz w:val="25"/>
          <w:szCs w:val="25"/>
        </w:rPr>
        <w:t>8</w:t>
      </w:r>
    </w:p>
    <w:p w:rsidR="003158B7" w:rsidRPr="00203E8B" w:rsidRDefault="003158B7" w:rsidP="00B40C7E">
      <w:pPr>
        <w:spacing w:before="0" w:beforeAutospacing="0" w:after="0" w:afterAutospacing="0"/>
        <w:contextualSpacing/>
        <w:rPr>
          <w:i w:val="0"/>
          <w:sz w:val="28"/>
          <w:szCs w:val="28"/>
        </w:rPr>
      </w:pPr>
    </w:p>
    <w:p w:rsidR="00B40C7E" w:rsidRPr="00203E8B" w:rsidRDefault="00B40C7E" w:rsidP="00B40C7E">
      <w:pPr>
        <w:spacing w:before="0" w:beforeAutospacing="0" w:after="0" w:afterAutospacing="0"/>
        <w:contextualSpacing/>
        <w:rPr>
          <w:sz w:val="28"/>
          <w:szCs w:val="28"/>
        </w:rPr>
      </w:pPr>
      <w:r w:rsidRPr="00203E8B">
        <w:rPr>
          <w:sz w:val="28"/>
          <w:szCs w:val="28"/>
        </w:rPr>
        <w:t>La Bocca del Diavolo</w:t>
      </w:r>
    </w:p>
    <w:p w:rsidR="00B54155" w:rsidRPr="003458F8" w:rsidRDefault="00B54155" w:rsidP="00AF4FDE">
      <w:pPr>
        <w:spacing w:before="0" w:beforeAutospacing="0" w:after="0" w:afterAutospacing="0"/>
        <w:contextualSpacing/>
        <w:jc w:val="both"/>
        <w:rPr>
          <w:sz w:val="25"/>
          <w:szCs w:val="25"/>
        </w:rPr>
      </w:pPr>
    </w:p>
    <w:p w:rsidR="00B54155" w:rsidRPr="003458F8" w:rsidRDefault="00B54155" w:rsidP="00AF4FDE">
      <w:pPr>
        <w:spacing w:before="0" w:beforeAutospacing="0" w:after="0" w:afterAutospacing="0"/>
        <w:contextualSpacing/>
        <w:jc w:val="both"/>
        <w:rPr>
          <w:sz w:val="25"/>
          <w:szCs w:val="25"/>
        </w:rPr>
      </w:pPr>
    </w:p>
    <w:p w:rsidR="00D101E9" w:rsidRPr="003458F8" w:rsidRDefault="00D101E9" w:rsidP="00AF4FDE">
      <w:pPr>
        <w:spacing w:before="0" w:beforeAutospacing="0" w:after="0" w:afterAutospacing="0"/>
        <w:contextualSpacing/>
        <w:jc w:val="both"/>
        <w:rPr>
          <w:sz w:val="25"/>
          <w:szCs w:val="25"/>
        </w:rPr>
      </w:pPr>
    </w:p>
    <w:p w:rsidR="00EF1C4A" w:rsidRPr="003458F8" w:rsidRDefault="00EF1C4A" w:rsidP="00AF4FDE">
      <w:pPr>
        <w:spacing w:before="0" w:beforeAutospacing="0" w:after="0" w:afterAutospacing="0"/>
        <w:contextualSpacing/>
        <w:jc w:val="both"/>
        <w:rPr>
          <w:sz w:val="25"/>
          <w:szCs w:val="25"/>
        </w:rPr>
      </w:pPr>
    </w:p>
    <w:p w:rsidR="003F491D" w:rsidRPr="003458F8" w:rsidRDefault="00B40C7E" w:rsidP="00AF4FDE">
      <w:pPr>
        <w:spacing w:before="0" w:beforeAutospacing="0" w:after="0" w:afterAutospacing="0"/>
        <w:contextualSpacing/>
        <w:jc w:val="both"/>
        <w:rPr>
          <w:i w:val="0"/>
          <w:sz w:val="25"/>
          <w:szCs w:val="25"/>
        </w:rPr>
      </w:pPr>
      <w:r w:rsidRPr="003458F8">
        <w:rPr>
          <w:i w:val="0"/>
          <w:sz w:val="25"/>
          <w:szCs w:val="25"/>
        </w:rPr>
        <w:t xml:space="preserve">Finalmente verso l’alba riuscì ad addormentarmi. </w:t>
      </w:r>
      <w:r w:rsidR="00EA1783" w:rsidRPr="003458F8">
        <w:rPr>
          <w:i w:val="0"/>
          <w:sz w:val="25"/>
          <w:szCs w:val="25"/>
        </w:rPr>
        <w:t xml:space="preserve">La </w:t>
      </w:r>
      <w:r w:rsidR="00290B6A" w:rsidRPr="003458F8">
        <w:rPr>
          <w:i w:val="0"/>
          <w:sz w:val="25"/>
          <w:szCs w:val="25"/>
        </w:rPr>
        <w:t>giornata</w:t>
      </w:r>
      <w:r w:rsidR="00EA1783" w:rsidRPr="003458F8">
        <w:rPr>
          <w:i w:val="0"/>
          <w:sz w:val="25"/>
          <w:szCs w:val="25"/>
        </w:rPr>
        <w:t xml:space="preserve"> sembra</w:t>
      </w:r>
      <w:r w:rsidRPr="003458F8">
        <w:rPr>
          <w:i w:val="0"/>
          <w:sz w:val="25"/>
          <w:szCs w:val="25"/>
        </w:rPr>
        <w:t>va</w:t>
      </w:r>
      <w:r w:rsidR="00392592" w:rsidRPr="003458F8">
        <w:rPr>
          <w:i w:val="0"/>
          <w:sz w:val="25"/>
          <w:szCs w:val="25"/>
        </w:rPr>
        <w:t xml:space="preserve"> luminosa, anche se</w:t>
      </w:r>
      <w:r w:rsidR="00290B6A" w:rsidRPr="003458F8">
        <w:rPr>
          <w:i w:val="0"/>
          <w:sz w:val="25"/>
          <w:szCs w:val="25"/>
        </w:rPr>
        <w:t xml:space="preserve"> l’arietta fresca</w:t>
      </w:r>
      <w:r w:rsidR="00392592" w:rsidRPr="003458F8">
        <w:rPr>
          <w:i w:val="0"/>
          <w:sz w:val="25"/>
          <w:szCs w:val="25"/>
        </w:rPr>
        <w:t xml:space="preserve"> pareva mormorasse </w:t>
      </w:r>
      <w:r w:rsidR="00290B6A" w:rsidRPr="003458F8">
        <w:rPr>
          <w:i w:val="0"/>
          <w:sz w:val="25"/>
          <w:szCs w:val="25"/>
        </w:rPr>
        <w:t xml:space="preserve">che un bel temporale da </w:t>
      </w:r>
      <w:r w:rsidR="00BB54D2" w:rsidRPr="003458F8">
        <w:rPr>
          <w:i w:val="0"/>
          <w:sz w:val="25"/>
          <w:szCs w:val="25"/>
        </w:rPr>
        <w:t>lì</w:t>
      </w:r>
      <w:r w:rsidR="00290B6A" w:rsidRPr="003458F8">
        <w:rPr>
          <w:i w:val="0"/>
          <w:sz w:val="25"/>
          <w:szCs w:val="25"/>
        </w:rPr>
        <w:t xml:space="preserve"> a qualche ora sarebbe a</w:t>
      </w:r>
      <w:r w:rsidR="003F491D" w:rsidRPr="003458F8">
        <w:rPr>
          <w:i w:val="0"/>
          <w:sz w:val="25"/>
          <w:szCs w:val="25"/>
        </w:rPr>
        <w:t xml:space="preserve">rrivato </w:t>
      </w:r>
      <w:r w:rsidR="00BB54D2" w:rsidRPr="003458F8">
        <w:rPr>
          <w:i w:val="0"/>
          <w:sz w:val="25"/>
          <w:szCs w:val="25"/>
        </w:rPr>
        <w:t>a</w:t>
      </w:r>
      <w:r w:rsidR="003F491D" w:rsidRPr="003458F8">
        <w:rPr>
          <w:i w:val="0"/>
          <w:sz w:val="25"/>
          <w:szCs w:val="25"/>
        </w:rPr>
        <w:t xml:space="preserve"> inzuppare il mondo. Saltai dal letto per recupe</w:t>
      </w:r>
      <w:r w:rsidR="00392592" w:rsidRPr="003458F8">
        <w:rPr>
          <w:i w:val="0"/>
          <w:sz w:val="25"/>
          <w:szCs w:val="25"/>
        </w:rPr>
        <w:t>rare i fogli ancora non letti dalla seconda scatola</w:t>
      </w:r>
      <w:r w:rsidR="003F491D" w:rsidRPr="003458F8">
        <w:rPr>
          <w:i w:val="0"/>
          <w:sz w:val="25"/>
          <w:szCs w:val="25"/>
        </w:rPr>
        <w:t xml:space="preserve"> e decisi di andare al porto a bermi un caffè guardando il rientro dei pescherecci. S</w:t>
      </w:r>
      <w:r w:rsidR="00290B6A" w:rsidRPr="003458F8">
        <w:rPr>
          <w:i w:val="0"/>
          <w:sz w:val="25"/>
          <w:szCs w:val="25"/>
        </w:rPr>
        <w:t>ul molo</w:t>
      </w:r>
      <w:r w:rsidR="00392592" w:rsidRPr="003458F8">
        <w:rPr>
          <w:i w:val="0"/>
          <w:sz w:val="25"/>
          <w:szCs w:val="25"/>
        </w:rPr>
        <w:t>,</w:t>
      </w:r>
      <w:r w:rsidR="00290B6A" w:rsidRPr="003458F8">
        <w:rPr>
          <w:i w:val="0"/>
          <w:sz w:val="25"/>
          <w:szCs w:val="25"/>
        </w:rPr>
        <w:t xml:space="preserve"> due v</w:t>
      </w:r>
      <w:r w:rsidR="003F491D" w:rsidRPr="003458F8">
        <w:rPr>
          <w:i w:val="0"/>
          <w:sz w:val="25"/>
          <w:szCs w:val="25"/>
        </w:rPr>
        <w:t>ecchi pescatori, interessati</w:t>
      </w:r>
      <w:r w:rsidR="00290B6A" w:rsidRPr="003458F8">
        <w:rPr>
          <w:i w:val="0"/>
          <w:sz w:val="25"/>
          <w:szCs w:val="25"/>
        </w:rPr>
        <w:t xml:space="preserve"> a passare la giornata chiacchierando e scollandosi una bella birretta ghiacciata, il proprietario della White </w:t>
      </w:r>
      <w:proofErr w:type="spellStart"/>
      <w:r w:rsidR="00290B6A" w:rsidRPr="003458F8">
        <w:rPr>
          <w:i w:val="0"/>
          <w:sz w:val="25"/>
          <w:szCs w:val="25"/>
        </w:rPr>
        <w:t>Wing</w:t>
      </w:r>
      <w:proofErr w:type="spellEnd"/>
      <w:r w:rsidR="00290B6A" w:rsidRPr="003458F8">
        <w:rPr>
          <w:i w:val="0"/>
          <w:sz w:val="25"/>
          <w:szCs w:val="25"/>
        </w:rPr>
        <w:t>,</w:t>
      </w:r>
      <w:r w:rsidR="003F491D" w:rsidRPr="003458F8">
        <w:rPr>
          <w:i w:val="0"/>
          <w:sz w:val="25"/>
          <w:szCs w:val="25"/>
        </w:rPr>
        <w:t xml:space="preserve"> sopra </w:t>
      </w:r>
      <w:r w:rsidR="00BB54D2" w:rsidRPr="003458F8">
        <w:rPr>
          <w:i w:val="0"/>
          <w:sz w:val="25"/>
          <w:szCs w:val="25"/>
        </w:rPr>
        <w:t>la</w:t>
      </w:r>
      <w:r w:rsidR="003F491D" w:rsidRPr="003458F8">
        <w:rPr>
          <w:i w:val="0"/>
          <w:sz w:val="25"/>
          <w:szCs w:val="25"/>
        </w:rPr>
        <w:t xml:space="preserve"> mia e le loro teste, </w:t>
      </w:r>
      <w:r w:rsidR="00290B6A" w:rsidRPr="003458F8">
        <w:rPr>
          <w:i w:val="0"/>
          <w:sz w:val="25"/>
          <w:szCs w:val="25"/>
        </w:rPr>
        <w:t>una ventina di gabbiani in attesa della colazione</w:t>
      </w:r>
      <w:r w:rsidR="003F491D" w:rsidRPr="003458F8">
        <w:rPr>
          <w:i w:val="0"/>
          <w:sz w:val="25"/>
          <w:szCs w:val="25"/>
        </w:rPr>
        <w:t xml:space="preserve"> che stavano</w:t>
      </w:r>
      <w:r w:rsidR="00290B6A" w:rsidRPr="003458F8">
        <w:rPr>
          <w:i w:val="0"/>
          <w:sz w:val="25"/>
          <w:szCs w:val="25"/>
        </w:rPr>
        <w:t xml:space="preserve"> in equilibrio sulle rocce degli scogli</w:t>
      </w:r>
      <w:r w:rsidR="003F491D" w:rsidRPr="003458F8">
        <w:rPr>
          <w:i w:val="0"/>
          <w:sz w:val="25"/>
          <w:szCs w:val="25"/>
        </w:rPr>
        <w:t>,</w:t>
      </w:r>
      <w:r w:rsidR="00290B6A" w:rsidRPr="003458F8">
        <w:rPr>
          <w:i w:val="0"/>
          <w:sz w:val="25"/>
          <w:szCs w:val="25"/>
        </w:rPr>
        <w:t xml:space="preserve"> bagnati dalle grosse ondate di alta marea. </w:t>
      </w:r>
    </w:p>
    <w:p w:rsidR="001150FC" w:rsidRPr="003458F8" w:rsidRDefault="00290B6A" w:rsidP="00AF4FDE">
      <w:pPr>
        <w:spacing w:before="0" w:beforeAutospacing="0" w:after="0" w:afterAutospacing="0"/>
        <w:contextualSpacing/>
        <w:jc w:val="both"/>
        <w:rPr>
          <w:i w:val="0"/>
          <w:sz w:val="25"/>
          <w:szCs w:val="25"/>
        </w:rPr>
      </w:pPr>
      <w:r w:rsidRPr="003458F8">
        <w:rPr>
          <w:i w:val="0"/>
          <w:sz w:val="25"/>
          <w:szCs w:val="25"/>
        </w:rPr>
        <w:t xml:space="preserve">La </w:t>
      </w:r>
      <w:r w:rsidR="003F491D" w:rsidRPr="003458F8">
        <w:rPr>
          <w:i w:val="0"/>
          <w:sz w:val="25"/>
          <w:szCs w:val="25"/>
        </w:rPr>
        <w:t xml:space="preserve">nostra </w:t>
      </w:r>
      <w:r w:rsidRPr="003458F8">
        <w:rPr>
          <w:i w:val="0"/>
          <w:sz w:val="25"/>
          <w:szCs w:val="25"/>
        </w:rPr>
        <w:t xml:space="preserve">piccola città </w:t>
      </w:r>
      <w:r w:rsidR="003F491D" w:rsidRPr="003458F8">
        <w:rPr>
          <w:i w:val="0"/>
          <w:sz w:val="25"/>
          <w:szCs w:val="25"/>
        </w:rPr>
        <w:t>stava preparando</w:t>
      </w:r>
      <w:r w:rsidR="00A91CEB">
        <w:rPr>
          <w:i w:val="0"/>
          <w:sz w:val="25"/>
          <w:szCs w:val="25"/>
        </w:rPr>
        <w:t xml:space="preserve"> </w:t>
      </w:r>
      <w:r w:rsidRPr="003458F8">
        <w:rPr>
          <w:i w:val="0"/>
          <w:sz w:val="25"/>
          <w:szCs w:val="25"/>
        </w:rPr>
        <w:t xml:space="preserve">i festeggiamenti dei </w:t>
      </w:r>
      <w:r w:rsidR="00FC43FB" w:rsidRPr="003458F8">
        <w:rPr>
          <w:i w:val="0"/>
          <w:sz w:val="25"/>
          <w:szCs w:val="25"/>
        </w:rPr>
        <w:t>20</w:t>
      </w:r>
      <w:r w:rsidR="003F491D" w:rsidRPr="003458F8">
        <w:rPr>
          <w:i w:val="0"/>
          <w:sz w:val="25"/>
          <w:szCs w:val="25"/>
        </w:rPr>
        <w:t>0 anni dalla fondazione e sulle strade sbandieravano</w:t>
      </w:r>
      <w:r w:rsidR="00BB54D2" w:rsidRPr="003458F8">
        <w:rPr>
          <w:i w:val="0"/>
          <w:sz w:val="25"/>
          <w:szCs w:val="25"/>
        </w:rPr>
        <w:t xml:space="preserve"> </w:t>
      </w:r>
      <w:r w:rsidR="008E59B0" w:rsidRPr="003458F8">
        <w:rPr>
          <w:i w:val="0"/>
          <w:sz w:val="25"/>
          <w:szCs w:val="25"/>
        </w:rPr>
        <w:t>coccarde</w:t>
      </w:r>
      <w:r w:rsidRPr="003458F8">
        <w:rPr>
          <w:i w:val="0"/>
          <w:sz w:val="25"/>
          <w:szCs w:val="25"/>
        </w:rPr>
        <w:t xml:space="preserve"> legate ai pali dei lampioni e bandierine colorate. </w:t>
      </w:r>
    </w:p>
    <w:p w:rsidR="00614B9F" w:rsidRPr="003458F8" w:rsidRDefault="00290B6A" w:rsidP="00AF4FDE">
      <w:pPr>
        <w:spacing w:before="0" w:beforeAutospacing="0" w:after="0" w:afterAutospacing="0"/>
        <w:contextualSpacing/>
        <w:jc w:val="both"/>
        <w:rPr>
          <w:i w:val="0"/>
          <w:sz w:val="25"/>
          <w:szCs w:val="25"/>
        </w:rPr>
      </w:pPr>
      <w:r w:rsidRPr="003458F8">
        <w:rPr>
          <w:i w:val="0"/>
          <w:sz w:val="25"/>
          <w:szCs w:val="25"/>
        </w:rPr>
        <w:t>Il vecchio rottame</w:t>
      </w:r>
      <w:r w:rsidR="00392592" w:rsidRPr="003458F8">
        <w:rPr>
          <w:i w:val="0"/>
          <w:sz w:val="25"/>
          <w:szCs w:val="25"/>
        </w:rPr>
        <w:t xml:space="preserve"> </w:t>
      </w:r>
      <w:r w:rsidRPr="003458F8">
        <w:rPr>
          <w:i w:val="0"/>
          <w:sz w:val="25"/>
          <w:szCs w:val="25"/>
        </w:rPr>
        <w:t xml:space="preserve">di </w:t>
      </w:r>
      <w:proofErr w:type="spellStart"/>
      <w:r w:rsidRPr="003458F8">
        <w:rPr>
          <w:i w:val="0"/>
          <w:sz w:val="25"/>
          <w:szCs w:val="25"/>
        </w:rPr>
        <w:t>Hunk</w:t>
      </w:r>
      <w:proofErr w:type="spellEnd"/>
      <w:r w:rsidRPr="003458F8">
        <w:rPr>
          <w:i w:val="0"/>
          <w:sz w:val="25"/>
          <w:szCs w:val="25"/>
        </w:rPr>
        <w:t>,</w:t>
      </w:r>
      <w:r w:rsidR="001150FC" w:rsidRPr="003458F8">
        <w:rPr>
          <w:i w:val="0"/>
          <w:sz w:val="25"/>
          <w:szCs w:val="25"/>
        </w:rPr>
        <w:t xml:space="preserve"> un omone sulla cinquantina</w:t>
      </w:r>
      <w:r w:rsidR="00E92703" w:rsidRPr="003458F8">
        <w:rPr>
          <w:i w:val="0"/>
          <w:sz w:val="25"/>
          <w:szCs w:val="25"/>
        </w:rPr>
        <w:t>,</w:t>
      </w:r>
      <w:r w:rsidR="001150FC" w:rsidRPr="003458F8">
        <w:rPr>
          <w:i w:val="0"/>
          <w:sz w:val="25"/>
          <w:szCs w:val="25"/>
        </w:rPr>
        <w:t xml:space="preserve"> scapolo fino al midollo</w:t>
      </w:r>
      <w:r w:rsidR="001B440D" w:rsidRPr="003458F8">
        <w:rPr>
          <w:i w:val="0"/>
          <w:sz w:val="25"/>
          <w:szCs w:val="25"/>
        </w:rPr>
        <w:t>,</w:t>
      </w:r>
      <w:r w:rsidR="001150FC" w:rsidRPr="003458F8">
        <w:rPr>
          <w:i w:val="0"/>
          <w:sz w:val="25"/>
          <w:szCs w:val="25"/>
        </w:rPr>
        <w:t xml:space="preserve"> col credo che una masticata di tabacco sia meglio d’un paio d’ore passate con una donna,</w:t>
      </w:r>
      <w:r w:rsidR="00BB54D2" w:rsidRPr="003458F8">
        <w:rPr>
          <w:i w:val="0"/>
          <w:sz w:val="25"/>
          <w:szCs w:val="25"/>
        </w:rPr>
        <w:t xml:space="preserve"> </w:t>
      </w:r>
      <w:r w:rsidRPr="003458F8">
        <w:rPr>
          <w:i w:val="0"/>
          <w:sz w:val="25"/>
          <w:szCs w:val="25"/>
        </w:rPr>
        <w:t>rumoroso come uno shuttle in pieno decollo, sta</w:t>
      </w:r>
      <w:r w:rsidR="001B440D" w:rsidRPr="003458F8">
        <w:rPr>
          <w:i w:val="0"/>
          <w:sz w:val="25"/>
          <w:szCs w:val="25"/>
        </w:rPr>
        <w:t>va</w:t>
      </w:r>
      <w:r w:rsidRPr="003458F8">
        <w:rPr>
          <w:i w:val="0"/>
          <w:sz w:val="25"/>
          <w:szCs w:val="25"/>
        </w:rPr>
        <w:t xml:space="preserve"> portando i quarti di manzo alla macelleria all’</w:t>
      </w:r>
      <w:r w:rsidR="00EA1783" w:rsidRPr="003458F8">
        <w:rPr>
          <w:i w:val="0"/>
          <w:sz w:val="25"/>
          <w:szCs w:val="25"/>
        </w:rPr>
        <w:t xml:space="preserve">angolo con la Norton. </w:t>
      </w:r>
      <w:proofErr w:type="spellStart"/>
      <w:r w:rsidR="001B440D" w:rsidRPr="003458F8">
        <w:rPr>
          <w:i w:val="0"/>
          <w:sz w:val="25"/>
          <w:szCs w:val="25"/>
        </w:rPr>
        <w:t>Hunk</w:t>
      </w:r>
      <w:proofErr w:type="spellEnd"/>
      <w:r w:rsidR="001B440D" w:rsidRPr="003458F8">
        <w:rPr>
          <w:i w:val="0"/>
          <w:sz w:val="25"/>
          <w:szCs w:val="25"/>
        </w:rPr>
        <w:t xml:space="preserve"> e Cassius erano amici da sempre, noi andavamo ogni tanto al molo, dove sapevamo che lui sarebbe passato e lui tirava fuori uno stinco gigantesco che avrebbe curato parecchi cani dalla malinconia.</w:t>
      </w:r>
    </w:p>
    <w:p w:rsidR="00B466EE" w:rsidRPr="003458F8" w:rsidRDefault="00B466EE" w:rsidP="00AF4FDE">
      <w:pPr>
        <w:spacing w:before="0" w:beforeAutospacing="0" w:after="0" w:afterAutospacing="0"/>
        <w:contextualSpacing/>
        <w:jc w:val="both"/>
        <w:rPr>
          <w:i w:val="0"/>
          <w:sz w:val="25"/>
          <w:szCs w:val="25"/>
        </w:rPr>
      </w:pPr>
      <w:r w:rsidRPr="003458F8">
        <w:rPr>
          <w:i w:val="0"/>
          <w:sz w:val="25"/>
          <w:szCs w:val="25"/>
        </w:rPr>
        <w:t xml:space="preserve">Anche quella mattina </w:t>
      </w:r>
      <w:proofErr w:type="spellStart"/>
      <w:r w:rsidRPr="003458F8">
        <w:rPr>
          <w:i w:val="0"/>
          <w:sz w:val="25"/>
          <w:szCs w:val="25"/>
        </w:rPr>
        <w:t>Hunk</w:t>
      </w:r>
      <w:proofErr w:type="spellEnd"/>
      <w:r w:rsidRPr="003458F8">
        <w:rPr>
          <w:i w:val="0"/>
          <w:sz w:val="25"/>
          <w:szCs w:val="25"/>
        </w:rPr>
        <w:t xml:space="preserve"> tirò fuori un osso enorme che Cassius annusò con soddisfazione.</w:t>
      </w:r>
    </w:p>
    <w:p w:rsidR="00B466EE" w:rsidRPr="003458F8" w:rsidRDefault="00B466EE" w:rsidP="00AF4FDE">
      <w:pPr>
        <w:spacing w:before="0" w:beforeAutospacing="0" w:after="0" w:afterAutospacing="0"/>
        <w:contextualSpacing/>
        <w:jc w:val="both"/>
        <w:rPr>
          <w:i w:val="0"/>
          <w:sz w:val="25"/>
          <w:szCs w:val="25"/>
        </w:rPr>
      </w:pPr>
      <w:r w:rsidRPr="003458F8">
        <w:rPr>
          <w:i w:val="0"/>
          <w:sz w:val="25"/>
          <w:szCs w:val="25"/>
        </w:rPr>
        <w:lastRenderedPageBreak/>
        <w:t>“Bravo ra</w:t>
      </w:r>
      <w:r w:rsidR="00A91CEB">
        <w:rPr>
          <w:i w:val="0"/>
          <w:sz w:val="25"/>
          <w:szCs w:val="25"/>
        </w:rPr>
        <w:t>gazzo! Mangia che devi crescere</w:t>
      </w:r>
      <w:r w:rsidRPr="003458F8">
        <w:rPr>
          <w:i w:val="0"/>
          <w:sz w:val="25"/>
          <w:szCs w:val="25"/>
        </w:rPr>
        <w:t>”, gli disse accarezzandogli il pelo sotto il garretto.</w:t>
      </w:r>
    </w:p>
    <w:p w:rsidR="00B466EE" w:rsidRPr="003458F8" w:rsidRDefault="00B466EE"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xml:space="preserve">, non ti sembra un po’ </w:t>
      </w:r>
      <w:r w:rsidR="00015DF0" w:rsidRPr="003458F8">
        <w:rPr>
          <w:i w:val="0"/>
          <w:sz w:val="25"/>
          <w:szCs w:val="25"/>
        </w:rPr>
        <w:t>sciupato</w:t>
      </w:r>
      <w:r w:rsidRPr="003458F8">
        <w:rPr>
          <w:i w:val="0"/>
          <w:sz w:val="25"/>
          <w:szCs w:val="25"/>
        </w:rPr>
        <w:t>?</w:t>
      </w:r>
      <w:r w:rsidR="007110E5" w:rsidRPr="003458F8">
        <w:rPr>
          <w:i w:val="0"/>
          <w:sz w:val="25"/>
          <w:szCs w:val="25"/>
        </w:rPr>
        <w:t>”</w:t>
      </w:r>
      <w:r w:rsidRPr="003458F8">
        <w:rPr>
          <w:i w:val="0"/>
          <w:sz w:val="25"/>
          <w:szCs w:val="25"/>
        </w:rPr>
        <w:t>, e mi dette un’occhiataccia.</w:t>
      </w:r>
    </w:p>
    <w:p w:rsidR="00B466EE" w:rsidRPr="003458F8" w:rsidRDefault="007110E5" w:rsidP="00AF4FDE">
      <w:pPr>
        <w:spacing w:before="0" w:beforeAutospacing="0" w:after="0" w:afterAutospacing="0"/>
        <w:contextualSpacing/>
        <w:jc w:val="both"/>
        <w:rPr>
          <w:i w:val="0"/>
          <w:sz w:val="25"/>
          <w:szCs w:val="25"/>
        </w:rPr>
      </w:pPr>
      <w:r w:rsidRPr="003458F8">
        <w:rPr>
          <w:i w:val="0"/>
          <w:sz w:val="25"/>
          <w:szCs w:val="25"/>
        </w:rPr>
        <w:t>“Ma va la! G</w:t>
      </w:r>
      <w:r w:rsidR="00B466EE" w:rsidRPr="003458F8">
        <w:rPr>
          <w:i w:val="0"/>
          <w:sz w:val="25"/>
          <w:szCs w:val="25"/>
        </w:rPr>
        <w:t xml:space="preserve">li risposi io, sarà in vena </w:t>
      </w:r>
      <w:r w:rsidR="00122728" w:rsidRPr="003458F8">
        <w:rPr>
          <w:i w:val="0"/>
          <w:sz w:val="25"/>
          <w:szCs w:val="25"/>
        </w:rPr>
        <w:t>d’</w:t>
      </w:r>
      <w:r w:rsidR="00B466EE" w:rsidRPr="003458F8">
        <w:rPr>
          <w:i w:val="0"/>
          <w:sz w:val="25"/>
          <w:szCs w:val="25"/>
        </w:rPr>
        <w:t>amore è pur sempre un maschione, vero gigante?”, e gli tirai le orecchie in segno d’affetto.</w:t>
      </w:r>
    </w:p>
    <w:p w:rsidR="00B466EE" w:rsidRPr="003458F8" w:rsidRDefault="00B466EE" w:rsidP="00AF4FDE">
      <w:pPr>
        <w:spacing w:before="0" w:beforeAutospacing="0" w:after="0" w:afterAutospacing="0"/>
        <w:contextualSpacing/>
        <w:jc w:val="both"/>
        <w:rPr>
          <w:i w:val="0"/>
          <w:sz w:val="25"/>
          <w:szCs w:val="25"/>
        </w:rPr>
      </w:pPr>
      <w:proofErr w:type="spellStart"/>
      <w:r w:rsidRPr="003458F8">
        <w:rPr>
          <w:i w:val="0"/>
          <w:sz w:val="25"/>
          <w:szCs w:val="25"/>
        </w:rPr>
        <w:t>Hunk</w:t>
      </w:r>
      <w:proofErr w:type="spellEnd"/>
      <w:r w:rsidRPr="003458F8">
        <w:rPr>
          <w:i w:val="0"/>
          <w:sz w:val="25"/>
          <w:szCs w:val="25"/>
        </w:rPr>
        <w:t xml:space="preserve"> salì sul camioncino e poi tirò fuori la testa dal finestrino per parlarmi.</w:t>
      </w:r>
    </w:p>
    <w:p w:rsidR="00B466EE" w:rsidRPr="003458F8" w:rsidRDefault="00B466EE" w:rsidP="00AF4FDE">
      <w:pPr>
        <w:spacing w:before="0" w:beforeAutospacing="0" w:after="0" w:afterAutospacing="0"/>
        <w:contextualSpacing/>
        <w:jc w:val="both"/>
        <w:rPr>
          <w:i w:val="0"/>
          <w:sz w:val="25"/>
          <w:szCs w:val="25"/>
        </w:rPr>
      </w:pPr>
      <w:r w:rsidRPr="003458F8">
        <w:rPr>
          <w:i w:val="0"/>
          <w:sz w:val="25"/>
          <w:szCs w:val="25"/>
        </w:rPr>
        <w:t xml:space="preserve">“Dovresti </w:t>
      </w:r>
      <w:r w:rsidR="00A91CEB">
        <w:rPr>
          <w:i w:val="0"/>
          <w:sz w:val="25"/>
          <w:szCs w:val="25"/>
        </w:rPr>
        <w:t>insegnargli a masticare tabacco</w:t>
      </w:r>
      <w:r w:rsidRPr="003458F8">
        <w:rPr>
          <w:i w:val="0"/>
          <w:sz w:val="25"/>
          <w:szCs w:val="25"/>
        </w:rPr>
        <w:t xml:space="preserve"> e tirò un grosso sputo nero verso terra, ti assicuro che g</w:t>
      </w:r>
      <w:r w:rsidR="00A91CEB">
        <w:rPr>
          <w:i w:val="0"/>
          <w:sz w:val="25"/>
          <w:szCs w:val="25"/>
        </w:rPr>
        <w:t>li passerebbero tutti i bollori</w:t>
      </w:r>
      <w:r w:rsidRPr="003458F8">
        <w:rPr>
          <w:i w:val="0"/>
          <w:sz w:val="25"/>
          <w:szCs w:val="25"/>
        </w:rPr>
        <w:t xml:space="preserve">”, e seguì la fumata nera dell’accelerazione che vide </w:t>
      </w:r>
      <w:proofErr w:type="spellStart"/>
      <w:r w:rsidRPr="003458F8">
        <w:rPr>
          <w:i w:val="0"/>
          <w:sz w:val="25"/>
          <w:szCs w:val="25"/>
        </w:rPr>
        <w:t>Hunk</w:t>
      </w:r>
      <w:proofErr w:type="spellEnd"/>
      <w:r w:rsidRPr="003458F8">
        <w:rPr>
          <w:i w:val="0"/>
          <w:sz w:val="25"/>
          <w:szCs w:val="25"/>
        </w:rPr>
        <w:t xml:space="preserve"> allontanarsi sulla strada piena di striscioline festive.</w:t>
      </w:r>
    </w:p>
    <w:p w:rsidR="001810F0" w:rsidRPr="003458F8" w:rsidRDefault="001810F0" w:rsidP="00AF4FDE">
      <w:pPr>
        <w:spacing w:before="0" w:beforeAutospacing="0" w:after="0" w:afterAutospacing="0"/>
        <w:contextualSpacing/>
        <w:jc w:val="both"/>
        <w:rPr>
          <w:i w:val="0"/>
          <w:sz w:val="25"/>
          <w:szCs w:val="25"/>
        </w:rPr>
      </w:pPr>
      <w:r w:rsidRPr="003458F8">
        <w:rPr>
          <w:i w:val="0"/>
          <w:sz w:val="25"/>
          <w:szCs w:val="25"/>
        </w:rPr>
        <w:t xml:space="preserve">Anche noi ci avviammo verso casa </w:t>
      </w:r>
      <w:r w:rsidR="007110E5" w:rsidRPr="003458F8">
        <w:rPr>
          <w:i w:val="0"/>
          <w:sz w:val="25"/>
          <w:szCs w:val="25"/>
        </w:rPr>
        <w:t>e</w:t>
      </w:r>
      <w:r w:rsidRPr="003458F8">
        <w:rPr>
          <w:i w:val="0"/>
          <w:sz w:val="25"/>
          <w:szCs w:val="25"/>
        </w:rPr>
        <w:t xml:space="preserve"> intravidi ancora l’amico macellaio fermo al semaforo.</w:t>
      </w:r>
    </w:p>
    <w:p w:rsidR="00706A82" w:rsidRPr="003458F8" w:rsidRDefault="00EA1783" w:rsidP="00AF4FDE">
      <w:pPr>
        <w:spacing w:before="0" w:beforeAutospacing="0" w:after="0" w:afterAutospacing="0"/>
        <w:contextualSpacing/>
        <w:jc w:val="both"/>
        <w:rPr>
          <w:i w:val="0"/>
          <w:sz w:val="25"/>
          <w:szCs w:val="25"/>
        </w:rPr>
      </w:pPr>
      <w:r w:rsidRPr="003458F8">
        <w:rPr>
          <w:i w:val="0"/>
          <w:sz w:val="25"/>
          <w:szCs w:val="25"/>
        </w:rPr>
        <w:t>Delle follate di vento</w:t>
      </w:r>
      <w:r w:rsidR="001810F0" w:rsidRPr="003458F8">
        <w:rPr>
          <w:i w:val="0"/>
          <w:sz w:val="25"/>
          <w:szCs w:val="25"/>
        </w:rPr>
        <w:t xml:space="preserve"> gli</w:t>
      </w:r>
      <w:r w:rsidRPr="003458F8">
        <w:rPr>
          <w:i w:val="0"/>
          <w:sz w:val="25"/>
          <w:szCs w:val="25"/>
        </w:rPr>
        <w:t xml:space="preserve"> entra</w:t>
      </w:r>
      <w:r w:rsidR="001810F0" w:rsidRPr="003458F8">
        <w:rPr>
          <w:i w:val="0"/>
          <w:sz w:val="25"/>
          <w:szCs w:val="25"/>
        </w:rPr>
        <w:t>va</w:t>
      </w:r>
      <w:r w:rsidRPr="003458F8">
        <w:rPr>
          <w:i w:val="0"/>
          <w:sz w:val="25"/>
          <w:szCs w:val="25"/>
        </w:rPr>
        <w:t>no dal finestrino aperto per fare uscire il fumo del grosso sigaro</w:t>
      </w:r>
      <w:r w:rsidR="001810F0" w:rsidRPr="003458F8">
        <w:rPr>
          <w:i w:val="0"/>
          <w:sz w:val="25"/>
          <w:szCs w:val="25"/>
        </w:rPr>
        <w:t xml:space="preserve"> che l’uomo teneva </w:t>
      </w:r>
      <w:r w:rsidRPr="003458F8">
        <w:rPr>
          <w:i w:val="0"/>
          <w:sz w:val="25"/>
          <w:szCs w:val="25"/>
        </w:rPr>
        <w:t>strettament</w:t>
      </w:r>
      <w:r w:rsidR="00614B9F" w:rsidRPr="003458F8">
        <w:rPr>
          <w:i w:val="0"/>
          <w:sz w:val="25"/>
          <w:szCs w:val="25"/>
        </w:rPr>
        <w:t>e tra i denti macchiati e pieni di tartaro</w:t>
      </w:r>
      <w:r w:rsidRPr="003458F8">
        <w:rPr>
          <w:i w:val="0"/>
          <w:sz w:val="25"/>
          <w:szCs w:val="25"/>
        </w:rPr>
        <w:t xml:space="preserve">. Ogni </w:t>
      </w:r>
      <w:r w:rsidR="00614B9F" w:rsidRPr="003458F8">
        <w:rPr>
          <w:i w:val="0"/>
          <w:sz w:val="25"/>
          <w:szCs w:val="25"/>
        </w:rPr>
        <w:t xml:space="preserve">aspirata </w:t>
      </w:r>
      <w:r w:rsidR="001810F0" w:rsidRPr="003458F8">
        <w:rPr>
          <w:i w:val="0"/>
          <w:sz w:val="25"/>
          <w:szCs w:val="25"/>
        </w:rPr>
        <w:t>faceva</w:t>
      </w:r>
      <w:r w:rsidRPr="003458F8">
        <w:rPr>
          <w:i w:val="0"/>
          <w:sz w:val="25"/>
          <w:szCs w:val="25"/>
        </w:rPr>
        <w:t xml:space="preserve"> nascere un </w:t>
      </w:r>
      <w:r w:rsidR="00614B9F" w:rsidRPr="003458F8">
        <w:rPr>
          <w:i w:val="0"/>
          <w:sz w:val="25"/>
          <w:szCs w:val="25"/>
        </w:rPr>
        <w:t xml:space="preserve">rivolo </w:t>
      </w:r>
      <w:r w:rsidR="001810F0" w:rsidRPr="003458F8">
        <w:rPr>
          <w:i w:val="0"/>
          <w:sz w:val="25"/>
          <w:szCs w:val="25"/>
        </w:rPr>
        <w:t>di fumo che andava</w:t>
      </w:r>
      <w:r w:rsidRPr="003458F8">
        <w:rPr>
          <w:i w:val="0"/>
          <w:sz w:val="25"/>
          <w:szCs w:val="25"/>
        </w:rPr>
        <w:t xml:space="preserve"> a buttarsi </w:t>
      </w:r>
      <w:r w:rsidR="001810F0" w:rsidRPr="003458F8">
        <w:rPr>
          <w:i w:val="0"/>
          <w:sz w:val="25"/>
          <w:szCs w:val="25"/>
        </w:rPr>
        <w:t xml:space="preserve">dentro e </w:t>
      </w:r>
      <w:r w:rsidRPr="003458F8">
        <w:rPr>
          <w:i w:val="0"/>
          <w:sz w:val="25"/>
          <w:szCs w:val="25"/>
        </w:rPr>
        <w:t xml:space="preserve">contro il parabrezza. </w:t>
      </w:r>
    </w:p>
    <w:p w:rsidR="00290B6A" w:rsidRPr="003458F8" w:rsidRDefault="001810F0" w:rsidP="00AF4FDE">
      <w:pPr>
        <w:spacing w:before="0" w:beforeAutospacing="0" w:after="0" w:afterAutospacing="0"/>
        <w:contextualSpacing/>
        <w:jc w:val="both"/>
        <w:rPr>
          <w:i w:val="0"/>
          <w:sz w:val="25"/>
          <w:szCs w:val="25"/>
        </w:rPr>
      </w:pPr>
      <w:r w:rsidRPr="003458F8">
        <w:rPr>
          <w:i w:val="0"/>
          <w:sz w:val="25"/>
          <w:szCs w:val="25"/>
        </w:rPr>
        <w:t>Presumibilmente l</w:t>
      </w:r>
      <w:r w:rsidR="00EA1783" w:rsidRPr="003458F8">
        <w:rPr>
          <w:i w:val="0"/>
          <w:sz w:val="25"/>
          <w:szCs w:val="25"/>
        </w:rPr>
        <w:t>’odore del tabacco si s</w:t>
      </w:r>
      <w:r w:rsidRPr="003458F8">
        <w:rPr>
          <w:i w:val="0"/>
          <w:sz w:val="25"/>
          <w:szCs w:val="25"/>
        </w:rPr>
        <w:t>arebbe schiantato</w:t>
      </w:r>
      <w:r w:rsidR="00EA1783" w:rsidRPr="003458F8">
        <w:rPr>
          <w:i w:val="0"/>
          <w:sz w:val="25"/>
          <w:szCs w:val="25"/>
        </w:rPr>
        <w:t xml:space="preserve"> contro le poltrone logore dall’usura</w:t>
      </w:r>
      <w:r w:rsidR="00C03396" w:rsidRPr="003458F8">
        <w:rPr>
          <w:i w:val="0"/>
          <w:sz w:val="25"/>
          <w:szCs w:val="25"/>
        </w:rPr>
        <w:t>,</w:t>
      </w:r>
      <w:r w:rsidR="00EA1783" w:rsidRPr="003458F8">
        <w:rPr>
          <w:i w:val="0"/>
          <w:sz w:val="25"/>
          <w:szCs w:val="25"/>
        </w:rPr>
        <w:t xml:space="preserve"> </w:t>
      </w:r>
      <w:r w:rsidRPr="003458F8">
        <w:rPr>
          <w:i w:val="0"/>
          <w:sz w:val="25"/>
          <w:szCs w:val="25"/>
        </w:rPr>
        <w:t xml:space="preserve">per poi penetrare nel </w:t>
      </w:r>
      <w:r w:rsidR="00EA1783" w:rsidRPr="003458F8">
        <w:rPr>
          <w:i w:val="0"/>
          <w:sz w:val="25"/>
          <w:szCs w:val="25"/>
        </w:rPr>
        <w:t>tessuto</w:t>
      </w:r>
      <w:r w:rsidR="007444C8" w:rsidRPr="003458F8">
        <w:rPr>
          <w:i w:val="0"/>
          <w:sz w:val="25"/>
          <w:szCs w:val="25"/>
        </w:rPr>
        <w:t>,</w:t>
      </w:r>
      <w:r w:rsidR="00EA1783" w:rsidRPr="003458F8">
        <w:rPr>
          <w:i w:val="0"/>
          <w:sz w:val="25"/>
          <w:szCs w:val="25"/>
        </w:rPr>
        <w:t xml:space="preserve"> avvolgendolo col proprio odore.</w:t>
      </w:r>
    </w:p>
    <w:p w:rsidR="00C03396" w:rsidRPr="003458F8" w:rsidRDefault="007444C8" w:rsidP="00AF4FDE">
      <w:pPr>
        <w:spacing w:before="0" w:beforeAutospacing="0" w:after="0" w:afterAutospacing="0"/>
        <w:contextualSpacing/>
        <w:jc w:val="both"/>
        <w:rPr>
          <w:i w:val="0"/>
          <w:sz w:val="25"/>
          <w:szCs w:val="25"/>
        </w:rPr>
      </w:pPr>
      <w:r w:rsidRPr="003458F8">
        <w:rPr>
          <w:i w:val="0"/>
          <w:sz w:val="25"/>
          <w:szCs w:val="25"/>
        </w:rPr>
        <w:t xml:space="preserve">Eravamo già sulla via di casa, Cassius seguiva tutti gli odori tra i cespugli </w:t>
      </w:r>
      <w:r w:rsidR="00C03396" w:rsidRPr="003458F8">
        <w:rPr>
          <w:i w:val="0"/>
          <w:sz w:val="25"/>
          <w:szCs w:val="25"/>
        </w:rPr>
        <w:t xml:space="preserve">verdi </w:t>
      </w:r>
      <w:r w:rsidRPr="003458F8">
        <w:rPr>
          <w:i w:val="0"/>
          <w:sz w:val="25"/>
          <w:szCs w:val="25"/>
        </w:rPr>
        <w:t xml:space="preserve">che </w:t>
      </w:r>
      <w:r w:rsidR="00C03396" w:rsidRPr="003458F8">
        <w:rPr>
          <w:i w:val="0"/>
          <w:sz w:val="25"/>
          <w:szCs w:val="25"/>
        </w:rPr>
        <w:t>ondeggiano nervosamente,</w:t>
      </w:r>
      <w:r w:rsidRPr="003458F8">
        <w:rPr>
          <w:i w:val="0"/>
          <w:sz w:val="25"/>
          <w:szCs w:val="25"/>
        </w:rPr>
        <w:t xml:space="preserve"> io invece, mi riempivo i polmoni con</w:t>
      </w:r>
      <w:r w:rsidR="00E92703" w:rsidRPr="003458F8">
        <w:rPr>
          <w:i w:val="0"/>
          <w:sz w:val="25"/>
          <w:szCs w:val="25"/>
        </w:rPr>
        <w:t xml:space="preserve"> </w:t>
      </w:r>
      <w:r w:rsidR="00C03396" w:rsidRPr="003458F8">
        <w:rPr>
          <w:i w:val="0"/>
          <w:sz w:val="25"/>
          <w:szCs w:val="25"/>
        </w:rPr>
        <w:t xml:space="preserve">l’odore di marina </w:t>
      </w:r>
      <w:r w:rsidRPr="003458F8">
        <w:rPr>
          <w:i w:val="0"/>
          <w:sz w:val="25"/>
          <w:szCs w:val="25"/>
        </w:rPr>
        <w:t xml:space="preserve">che </w:t>
      </w:r>
      <w:r w:rsidR="004B2594" w:rsidRPr="003458F8">
        <w:rPr>
          <w:i w:val="0"/>
          <w:sz w:val="25"/>
          <w:szCs w:val="25"/>
        </w:rPr>
        <w:t>sembrava espandersi</w:t>
      </w:r>
      <w:r w:rsidR="007110E5" w:rsidRPr="003458F8">
        <w:rPr>
          <w:i w:val="0"/>
          <w:sz w:val="25"/>
          <w:szCs w:val="25"/>
        </w:rPr>
        <w:t xml:space="preserve"> </w:t>
      </w:r>
      <w:r w:rsidR="00C03396" w:rsidRPr="003458F8">
        <w:rPr>
          <w:i w:val="0"/>
          <w:sz w:val="25"/>
          <w:szCs w:val="25"/>
        </w:rPr>
        <w:t>ovunque.</w:t>
      </w:r>
    </w:p>
    <w:p w:rsidR="00B804DD" w:rsidRDefault="00B804DD" w:rsidP="00AF4FDE">
      <w:pPr>
        <w:spacing w:before="0" w:beforeAutospacing="0" w:after="0" w:afterAutospacing="0"/>
        <w:contextualSpacing/>
        <w:jc w:val="left"/>
        <w:rPr>
          <w:i w:val="0"/>
          <w:sz w:val="25"/>
          <w:szCs w:val="25"/>
        </w:rPr>
      </w:pPr>
    </w:p>
    <w:p w:rsidR="00E92703" w:rsidRPr="003458F8" w:rsidRDefault="00E92703" w:rsidP="00AF4FDE">
      <w:pPr>
        <w:spacing w:before="0" w:beforeAutospacing="0" w:after="0" w:afterAutospacing="0"/>
        <w:contextualSpacing/>
        <w:jc w:val="left"/>
        <w:rPr>
          <w:i w:val="0"/>
          <w:sz w:val="25"/>
          <w:szCs w:val="25"/>
        </w:rPr>
      </w:pPr>
    </w:p>
    <w:p w:rsidR="00356AA5" w:rsidRPr="003458F8" w:rsidRDefault="00356AA5" w:rsidP="00356AA5">
      <w:pPr>
        <w:spacing w:before="0" w:beforeAutospacing="0" w:after="0" w:afterAutospacing="0"/>
        <w:contextualSpacing/>
        <w:jc w:val="both"/>
        <w:rPr>
          <w:i w:val="0"/>
          <w:sz w:val="25"/>
          <w:szCs w:val="25"/>
        </w:rPr>
      </w:pPr>
      <w:r w:rsidRPr="003458F8">
        <w:rPr>
          <w:i w:val="0"/>
          <w:sz w:val="25"/>
          <w:szCs w:val="25"/>
        </w:rPr>
        <w:t xml:space="preserve">Davanti al Bar di Bernie, </w:t>
      </w:r>
      <w:proofErr w:type="spellStart"/>
      <w:r w:rsidRPr="003458F8">
        <w:rPr>
          <w:i w:val="0"/>
          <w:sz w:val="25"/>
          <w:szCs w:val="25"/>
        </w:rPr>
        <w:t>Cooffee</w:t>
      </w:r>
      <w:proofErr w:type="spellEnd"/>
      <w:r w:rsidRPr="003458F8">
        <w:rPr>
          <w:i w:val="0"/>
          <w:sz w:val="25"/>
          <w:szCs w:val="25"/>
        </w:rPr>
        <w:t xml:space="preserve"> and </w:t>
      </w:r>
      <w:proofErr w:type="spellStart"/>
      <w:r w:rsidRPr="003458F8">
        <w:rPr>
          <w:i w:val="0"/>
          <w:sz w:val="25"/>
          <w:szCs w:val="25"/>
        </w:rPr>
        <w:t>nuts</w:t>
      </w:r>
      <w:proofErr w:type="spellEnd"/>
      <w:r w:rsidRPr="003458F8">
        <w:rPr>
          <w:i w:val="0"/>
          <w:sz w:val="25"/>
          <w:szCs w:val="25"/>
        </w:rPr>
        <w:t>, un giornale appeso per mettere in risalto la prima pagina:</w:t>
      </w:r>
    </w:p>
    <w:p w:rsidR="00B804DD" w:rsidRDefault="00B804DD" w:rsidP="00356AA5">
      <w:pPr>
        <w:spacing w:before="0" w:beforeAutospacing="0" w:after="0" w:afterAutospacing="0"/>
        <w:contextualSpacing/>
        <w:jc w:val="both"/>
        <w:rPr>
          <w:sz w:val="25"/>
          <w:szCs w:val="25"/>
        </w:rPr>
      </w:pPr>
      <w:r w:rsidRPr="003458F8">
        <w:rPr>
          <w:sz w:val="25"/>
          <w:szCs w:val="25"/>
        </w:rPr>
        <w:t xml:space="preserve">Avevano visto delle strane luci all’orizzonte. Queste luci furono </w:t>
      </w:r>
      <w:r w:rsidR="00356AA5" w:rsidRPr="003458F8">
        <w:rPr>
          <w:sz w:val="25"/>
          <w:szCs w:val="25"/>
        </w:rPr>
        <w:t>avvistate sia</w:t>
      </w:r>
      <w:r w:rsidR="00E92703" w:rsidRPr="003458F8">
        <w:rPr>
          <w:sz w:val="25"/>
          <w:szCs w:val="25"/>
        </w:rPr>
        <w:t xml:space="preserve"> </w:t>
      </w:r>
      <w:r w:rsidR="00356AA5" w:rsidRPr="003458F8">
        <w:rPr>
          <w:sz w:val="25"/>
          <w:szCs w:val="25"/>
        </w:rPr>
        <w:t>di notte come in pie</w:t>
      </w:r>
      <w:r w:rsidRPr="003458F8">
        <w:rPr>
          <w:sz w:val="25"/>
          <w:szCs w:val="25"/>
        </w:rPr>
        <w:t xml:space="preserve">no giorno. La visibilità del loro pulsare era intensa e si poteva vedere sia lungo la costa </w:t>
      </w:r>
      <w:r w:rsidR="00E92703" w:rsidRPr="003458F8">
        <w:rPr>
          <w:sz w:val="25"/>
          <w:szCs w:val="25"/>
        </w:rPr>
        <w:t>sia</w:t>
      </w:r>
      <w:r w:rsidRPr="003458F8">
        <w:rPr>
          <w:sz w:val="25"/>
          <w:szCs w:val="25"/>
        </w:rPr>
        <w:t xml:space="preserve"> sulla terraferma. I </w:t>
      </w:r>
      <w:r w:rsidR="00356AA5" w:rsidRPr="003458F8">
        <w:rPr>
          <w:sz w:val="25"/>
          <w:szCs w:val="25"/>
        </w:rPr>
        <w:t>locali parlano</w:t>
      </w:r>
      <w:r w:rsidRPr="003458F8">
        <w:rPr>
          <w:sz w:val="25"/>
          <w:szCs w:val="25"/>
        </w:rPr>
        <w:t xml:space="preserve"> di alieni. L’intera contea di </w:t>
      </w:r>
      <w:proofErr w:type="spellStart"/>
      <w:r w:rsidRPr="003458F8">
        <w:rPr>
          <w:sz w:val="25"/>
          <w:szCs w:val="25"/>
        </w:rPr>
        <w:t>Heaven</w:t>
      </w:r>
      <w:proofErr w:type="spellEnd"/>
      <w:r w:rsidRPr="003458F8">
        <w:rPr>
          <w:sz w:val="25"/>
          <w:szCs w:val="25"/>
        </w:rPr>
        <w:t xml:space="preserve"> </w:t>
      </w:r>
      <w:r w:rsidR="00356AA5" w:rsidRPr="003458F8">
        <w:rPr>
          <w:sz w:val="25"/>
          <w:szCs w:val="25"/>
        </w:rPr>
        <w:t xml:space="preserve">riceverà </w:t>
      </w:r>
      <w:r w:rsidRPr="003458F8">
        <w:rPr>
          <w:sz w:val="25"/>
          <w:szCs w:val="25"/>
        </w:rPr>
        <w:t>un vero e proprio scossone pubblicitario.</w:t>
      </w:r>
      <w:r w:rsidR="00356AA5" w:rsidRPr="003458F8">
        <w:rPr>
          <w:sz w:val="25"/>
          <w:szCs w:val="25"/>
        </w:rPr>
        <w:t xml:space="preserve"> Sicuramente tutte</w:t>
      </w:r>
      <w:r w:rsidRPr="003458F8">
        <w:rPr>
          <w:sz w:val="25"/>
          <w:szCs w:val="25"/>
        </w:rPr>
        <w:t xml:space="preserve"> truppe televisive e</w:t>
      </w:r>
      <w:r w:rsidR="00356AA5" w:rsidRPr="003458F8">
        <w:rPr>
          <w:sz w:val="25"/>
          <w:szCs w:val="25"/>
        </w:rPr>
        <w:t xml:space="preserve">d parecchi giornalisti inizieranno </w:t>
      </w:r>
      <w:r w:rsidRPr="003458F8">
        <w:rPr>
          <w:sz w:val="25"/>
          <w:szCs w:val="25"/>
        </w:rPr>
        <w:t xml:space="preserve"> a curiosare </w:t>
      </w:r>
      <w:r w:rsidR="00356AA5" w:rsidRPr="003458F8">
        <w:rPr>
          <w:sz w:val="25"/>
          <w:szCs w:val="25"/>
        </w:rPr>
        <w:t xml:space="preserve">anche </w:t>
      </w:r>
      <w:r w:rsidRPr="003458F8">
        <w:rPr>
          <w:sz w:val="25"/>
          <w:szCs w:val="25"/>
        </w:rPr>
        <w:t>dentro a tutti i segreti della città</w:t>
      </w:r>
      <w:r w:rsidR="00356AA5" w:rsidRPr="003458F8">
        <w:rPr>
          <w:sz w:val="25"/>
          <w:szCs w:val="25"/>
        </w:rPr>
        <w:t xml:space="preserve"> di </w:t>
      </w:r>
      <w:proofErr w:type="spellStart"/>
      <w:r w:rsidR="00356AA5" w:rsidRPr="003458F8">
        <w:rPr>
          <w:sz w:val="25"/>
          <w:szCs w:val="25"/>
        </w:rPr>
        <w:t>Idony</w:t>
      </w:r>
      <w:proofErr w:type="spellEnd"/>
      <w:r w:rsidR="00356AA5" w:rsidRPr="003458F8">
        <w:rPr>
          <w:sz w:val="25"/>
          <w:szCs w:val="25"/>
        </w:rPr>
        <w:t xml:space="preserve"> famosa per la sua ospitalità. Ci sarà così modo di fare conoscere al mondo anche la nostra città che concorda con </w:t>
      </w:r>
      <w:proofErr w:type="spellStart"/>
      <w:r w:rsidR="00356AA5" w:rsidRPr="003458F8">
        <w:rPr>
          <w:sz w:val="25"/>
          <w:szCs w:val="25"/>
        </w:rPr>
        <w:t>Heaven</w:t>
      </w:r>
      <w:proofErr w:type="spellEnd"/>
      <w:r w:rsidR="00356AA5" w:rsidRPr="003458F8">
        <w:rPr>
          <w:sz w:val="25"/>
          <w:szCs w:val="25"/>
        </w:rPr>
        <w:t>. GLI ALIENI ESISTONO!</w:t>
      </w:r>
      <w:r w:rsidR="0002091D" w:rsidRPr="003458F8">
        <w:rPr>
          <w:sz w:val="25"/>
          <w:szCs w:val="25"/>
        </w:rPr>
        <w:t xml:space="preserve"> Venite </w:t>
      </w:r>
      <w:r w:rsidR="00E92703" w:rsidRPr="003458F8">
        <w:rPr>
          <w:sz w:val="25"/>
          <w:szCs w:val="25"/>
        </w:rPr>
        <w:t>a</w:t>
      </w:r>
      <w:r w:rsidR="0002091D" w:rsidRPr="003458F8">
        <w:rPr>
          <w:sz w:val="25"/>
          <w:szCs w:val="25"/>
        </w:rPr>
        <w:t xml:space="preserve"> </w:t>
      </w:r>
      <w:proofErr w:type="spellStart"/>
      <w:r w:rsidR="0002091D" w:rsidRPr="003458F8">
        <w:rPr>
          <w:sz w:val="25"/>
          <w:szCs w:val="25"/>
        </w:rPr>
        <w:t>Idony</w:t>
      </w:r>
      <w:proofErr w:type="spellEnd"/>
      <w:r w:rsidR="0002091D" w:rsidRPr="003458F8">
        <w:rPr>
          <w:sz w:val="25"/>
          <w:szCs w:val="25"/>
        </w:rPr>
        <w:t xml:space="preserve"> per l’8 Giugno! Alieni e birra a volontà.</w:t>
      </w:r>
    </w:p>
    <w:p w:rsidR="00A91CEB" w:rsidRPr="003458F8" w:rsidRDefault="00A91CEB" w:rsidP="00356AA5">
      <w:pPr>
        <w:spacing w:before="0" w:beforeAutospacing="0" w:after="0" w:afterAutospacing="0"/>
        <w:contextualSpacing/>
        <w:jc w:val="both"/>
        <w:rPr>
          <w:sz w:val="25"/>
          <w:szCs w:val="25"/>
        </w:rPr>
      </w:pPr>
    </w:p>
    <w:p w:rsidR="00D90ECD" w:rsidRPr="003458F8" w:rsidRDefault="00356AA5" w:rsidP="00356AA5">
      <w:pPr>
        <w:spacing w:before="0" w:beforeAutospacing="0" w:after="0" w:afterAutospacing="0"/>
        <w:contextualSpacing/>
        <w:jc w:val="both"/>
        <w:rPr>
          <w:i w:val="0"/>
          <w:sz w:val="25"/>
          <w:szCs w:val="25"/>
        </w:rPr>
      </w:pPr>
      <w:r w:rsidRPr="003458F8">
        <w:rPr>
          <w:i w:val="0"/>
          <w:sz w:val="25"/>
          <w:szCs w:val="25"/>
        </w:rPr>
        <w:t>Dopo aver letto questa idiozia, sciolsi il guinzaglio di Cassius che da questo punto in poi sapeva arrivare a casa da solo.</w:t>
      </w:r>
      <w:r w:rsidR="00D8066F" w:rsidRPr="003458F8">
        <w:rPr>
          <w:i w:val="0"/>
          <w:sz w:val="25"/>
          <w:szCs w:val="25"/>
        </w:rPr>
        <w:t xml:space="preserve"> Ero fermo a rileggere l’articolo di quel giornalista fulminato quando vidi davanti a me e dall’altra parte della strada ancora Conrad. Nonostante fosse molto vicino</w:t>
      </w:r>
      <w:r w:rsidR="005D03FA" w:rsidRPr="003458F8">
        <w:rPr>
          <w:i w:val="0"/>
          <w:sz w:val="25"/>
          <w:szCs w:val="25"/>
        </w:rPr>
        <w:t>,</w:t>
      </w:r>
      <w:r w:rsidR="00D8066F" w:rsidRPr="003458F8">
        <w:rPr>
          <w:i w:val="0"/>
          <w:sz w:val="25"/>
          <w:szCs w:val="25"/>
        </w:rPr>
        <w:t xml:space="preserve"> io non riuscivo a vedergli il viso, solo le braccia, vedevo solo le sue braccia alzate che continuava ad agitare. Corsi verso di lui ma un’auto dovette frenare all’improvviso evitandomi la morte sicura. Mi salvai con </w:t>
      </w:r>
      <w:r w:rsidR="007110E5" w:rsidRPr="003458F8">
        <w:rPr>
          <w:i w:val="0"/>
          <w:sz w:val="25"/>
          <w:szCs w:val="25"/>
        </w:rPr>
        <w:t>un’</w:t>
      </w:r>
      <w:r w:rsidR="00D8066F" w:rsidRPr="003458F8">
        <w:rPr>
          <w:i w:val="0"/>
          <w:sz w:val="25"/>
          <w:szCs w:val="25"/>
        </w:rPr>
        <w:t>imprecazione indicibil</w:t>
      </w:r>
      <w:r w:rsidR="00D90ECD" w:rsidRPr="003458F8">
        <w:rPr>
          <w:i w:val="0"/>
          <w:sz w:val="25"/>
          <w:szCs w:val="25"/>
        </w:rPr>
        <w:t>e del guidatore e con la mano ancora tremante per la paura. Sul lato opposto della strada non c’era più nessuno.</w:t>
      </w:r>
      <w:r w:rsidR="00A91CEB" w:rsidRPr="003458F8">
        <w:rPr>
          <w:i w:val="0"/>
          <w:sz w:val="25"/>
          <w:szCs w:val="25"/>
        </w:rPr>
        <w:t xml:space="preserve"> </w:t>
      </w:r>
      <w:r w:rsidR="00D90ECD" w:rsidRPr="003458F8">
        <w:rPr>
          <w:i w:val="0"/>
          <w:sz w:val="25"/>
          <w:szCs w:val="25"/>
        </w:rPr>
        <w:t>Misi le mani in tasca e trovai i fogli che m’ero promesso di leggere ma che non avevo avuto tempo di farlo.</w:t>
      </w:r>
    </w:p>
    <w:p w:rsidR="00D90ECD" w:rsidRPr="003458F8" w:rsidRDefault="00D90ECD" w:rsidP="00356AA5">
      <w:pPr>
        <w:spacing w:before="0" w:beforeAutospacing="0" w:after="0" w:afterAutospacing="0"/>
        <w:contextualSpacing/>
        <w:jc w:val="both"/>
        <w:rPr>
          <w:i w:val="0"/>
          <w:sz w:val="25"/>
          <w:szCs w:val="25"/>
        </w:rPr>
      </w:pPr>
      <w:r w:rsidRPr="003458F8">
        <w:rPr>
          <w:i w:val="0"/>
          <w:sz w:val="25"/>
          <w:szCs w:val="25"/>
        </w:rPr>
        <w:t>Camminai in silenzio guardando verso il bar di Bernie dove avevano esposto la cazzata del secolo come se fosse l’articolo del secolo.</w:t>
      </w:r>
    </w:p>
    <w:p w:rsidR="00D90ECD" w:rsidRPr="003458F8" w:rsidRDefault="00D90ECD" w:rsidP="00356AA5">
      <w:pPr>
        <w:spacing w:before="0" w:beforeAutospacing="0" w:after="0" w:afterAutospacing="0"/>
        <w:contextualSpacing/>
        <w:jc w:val="both"/>
        <w:rPr>
          <w:i w:val="0"/>
          <w:sz w:val="25"/>
          <w:szCs w:val="25"/>
        </w:rPr>
      </w:pPr>
      <w:r w:rsidRPr="003458F8">
        <w:rPr>
          <w:i w:val="0"/>
          <w:sz w:val="25"/>
          <w:szCs w:val="25"/>
        </w:rPr>
        <w:t>Billy era già davanti Charlie si stava allacciando le scarpe da ginnastica.</w:t>
      </w:r>
    </w:p>
    <w:p w:rsidR="00D90ECD" w:rsidRPr="003458F8" w:rsidRDefault="00A91CEB" w:rsidP="00356AA5">
      <w:pPr>
        <w:spacing w:before="0" w:beforeAutospacing="0" w:after="0" w:afterAutospacing="0"/>
        <w:contextualSpacing/>
        <w:jc w:val="both"/>
        <w:rPr>
          <w:i w:val="0"/>
          <w:sz w:val="25"/>
          <w:szCs w:val="25"/>
        </w:rPr>
      </w:pPr>
      <w:r>
        <w:rPr>
          <w:i w:val="0"/>
          <w:sz w:val="25"/>
          <w:szCs w:val="25"/>
        </w:rPr>
        <w:t>“Ciao ragazzi</w:t>
      </w:r>
      <w:r w:rsidR="00D90ECD" w:rsidRPr="003458F8">
        <w:rPr>
          <w:i w:val="0"/>
          <w:sz w:val="25"/>
          <w:szCs w:val="25"/>
        </w:rPr>
        <w:t>”, dissi allegramente.</w:t>
      </w:r>
    </w:p>
    <w:p w:rsidR="00D90ECD" w:rsidRPr="003458F8" w:rsidRDefault="00D90ECD" w:rsidP="00356AA5">
      <w:pPr>
        <w:spacing w:before="0" w:beforeAutospacing="0" w:after="0" w:afterAutospacing="0"/>
        <w:contextualSpacing/>
        <w:jc w:val="both"/>
        <w:rPr>
          <w:i w:val="0"/>
          <w:sz w:val="25"/>
          <w:szCs w:val="25"/>
        </w:rPr>
      </w:pPr>
      <w:r w:rsidRPr="003458F8">
        <w:rPr>
          <w:i w:val="0"/>
          <w:sz w:val="25"/>
          <w:szCs w:val="25"/>
        </w:rPr>
        <w:t>“Ho detto a mia moglie che andavo a fare un po’ di moto</w:t>
      </w:r>
      <w:r w:rsidR="0062416F">
        <w:rPr>
          <w:i w:val="0"/>
          <w:sz w:val="25"/>
          <w:szCs w:val="25"/>
        </w:rPr>
        <w:t>.”</w:t>
      </w:r>
    </w:p>
    <w:p w:rsidR="00D252FB" w:rsidRPr="003458F8" w:rsidRDefault="00D90ECD" w:rsidP="00356AA5">
      <w:pPr>
        <w:spacing w:before="0" w:beforeAutospacing="0" w:after="0" w:afterAutospacing="0"/>
        <w:contextualSpacing/>
        <w:jc w:val="both"/>
        <w:rPr>
          <w:i w:val="0"/>
          <w:sz w:val="25"/>
          <w:szCs w:val="25"/>
        </w:rPr>
      </w:pPr>
      <w:r w:rsidRPr="003458F8">
        <w:rPr>
          <w:i w:val="0"/>
          <w:sz w:val="25"/>
          <w:szCs w:val="25"/>
        </w:rPr>
        <w:t>“Io invece ho cercato per</w:t>
      </w:r>
      <w:r w:rsidR="007110E5" w:rsidRPr="003458F8">
        <w:rPr>
          <w:i w:val="0"/>
          <w:sz w:val="25"/>
          <w:szCs w:val="25"/>
        </w:rPr>
        <w:t xml:space="preserve"> </w:t>
      </w:r>
      <w:r w:rsidR="00914159" w:rsidRPr="003458F8">
        <w:rPr>
          <w:i w:val="0"/>
          <w:sz w:val="25"/>
          <w:szCs w:val="25"/>
        </w:rPr>
        <w:t>tutta la notte informazioni su</w:t>
      </w:r>
      <w:r w:rsidRPr="003458F8">
        <w:rPr>
          <w:i w:val="0"/>
          <w:sz w:val="25"/>
          <w:szCs w:val="25"/>
        </w:rPr>
        <w:t xml:space="preserve"> </w:t>
      </w:r>
      <w:proofErr w:type="spellStart"/>
      <w:r w:rsidRPr="003458F8">
        <w:rPr>
          <w:i w:val="0"/>
          <w:sz w:val="25"/>
          <w:szCs w:val="25"/>
        </w:rPr>
        <w:t>Icony</w:t>
      </w:r>
      <w:proofErr w:type="spellEnd"/>
      <w:r w:rsidRPr="003458F8">
        <w:rPr>
          <w:i w:val="0"/>
          <w:sz w:val="25"/>
          <w:szCs w:val="25"/>
        </w:rPr>
        <w:t xml:space="preserve"> e </w:t>
      </w:r>
      <w:proofErr w:type="spellStart"/>
      <w:r w:rsidRPr="003458F8">
        <w:rPr>
          <w:i w:val="0"/>
          <w:sz w:val="25"/>
          <w:szCs w:val="25"/>
        </w:rPr>
        <w:t>Idony</w:t>
      </w:r>
      <w:proofErr w:type="spellEnd"/>
      <w:r w:rsidRPr="003458F8">
        <w:rPr>
          <w:i w:val="0"/>
          <w:sz w:val="25"/>
          <w:szCs w:val="25"/>
        </w:rPr>
        <w:t>.</w:t>
      </w:r>
      <w:r w:rsidR="00D252FB" w:rsidRPr="003458F8">
        <w:rPr>
          <w:i w:val="0"/>
          <w:sz w:val="25"/>
          <w:szCs w:val="25"/>
        </w:rPr>
        <w:t xml:space="preserve"> Entriamo in casa</w:t>
      </w:r>
      <w:r w:rsidR="007110E5" w:rsidRPr="003458F8">
        <w:rPr>
          <w:i w:val="0"/>
          <w:sz w:val="25"/>
          <w:szCs w:val="25"/>
        </w:rPr>
        <w:t>,</w:t>
      </w:r>
      <w:r w:rsidR="00D252FB" w:rsidRPr="003458F8">
        <w:rPr>
          <w:i w:val="0"/>
          <w:sz w:val="25"/>
          <w:szCs w:val="25"/>
        </w:rPr>
        <w:t xml:space="preserve"> </w:t>
      </w:r>
      <w:r w:rsidR="00914159" w:rsidRPr="003458F8">
        <w:rPr>
          <w:i w:val="0"/>
          <w:sz w:val="25"/>
          <w:szCs w:val="25"/>
        </w:rPr>
        <w:t xml:space="preserve">perché </w:t>
      </w:r>
      <w:r w:rsidR="00D252FB" w:rsidRPr="003458F8">
        <w:rPr>
          <w:i w:val="0"/>
          <w:sz w:val="25"/>
          <w:szCs w:val="25"/>
        </w:rPr>
        <w:t>ho la strana sensazione di essere seguito</w:t>
      </w:r>
      <w:r w:rsidR="0062416F">
        <w:rPr>
          <w:i w:val="0"/>
          <w:sz w:val="25"/>
          <w:szCs w:val="25"/>
        </w:rPr>
        <w:t>.”</w:t>
      </w:r>
    </w:p>
    <w:p w:rsidR="00D252FB" w:rsidRPr="003458F8" w:rsidRDefault="00D252FB" w:rsidP="00356AA5">
      <w:pPr>
        <w:spacing w:before="0" w:beforeAutospacing="0" w:after="0" w:afterAutospacing="0"/>
        <w:contextualSpacing/>
        <w:jc w:val="both"/>
        <w:rPr>
          <w:i w:val="0"/>
          <w:sz w:val="25"/>
          <w:szCs w:val="25"/>
        </w:rPr>
      </w:pPr>
      <w:r w:rsidRPr="003458F8">
        <w:rPr>
          <w:i w:val="0"/>
          <w:sz w:val="25"/>
          <w:szCs w:val="25"/>
        </w:rPr>
        <w:t>“Anch’io</w:t>
      </w:r>
      <w:r w:rsidR="0062416F">
        <w:rPr>
          <w:i w:val="0"/>
          <w:sz w:val="25"/>
          <w:szCs w:val="25"/>
        </w:rPr>
        <w:t>.”</w:t>
      </w:r>
    </w:p>
    <w:p w:rsidR="00D252FB" w:rsidRPr="003458F8" w:rsidRDefault="00A91CEB" w:rsidP="00356AA5">
      <w:pPr>
        <w:spacing w:before="0" w:beforeAutospacing="0" w:after="0" w:afterAutospacing="0"/>
        <w:contextualSpacing/>
        <w:jc w:val="both"/>
        <w:rPr>
          <w:i w:val="0"/>
          <w:sz w:val="25"/>
          <w:szCs w:val="25"/>
        </w:rPr>
      </w:pPr>
      <w:r>
        <w:rPr>
          <w:i w:val="0"/>
          <w:sz w:val="25"/>
          <w:szCs w:val="25"/>
        </w:rPr>
        <w:t>“Anch’io</w:t>
      </w:r>
      <w:r w:rsidR="00D252FB" w:rsidRPr="003458F8">
        <w:rPr>
          <w:i w:val="0"/>
          <w:sz w:val="25"/>
          <w:szCs w:val="25"/>
        </w:rPr>
        <w:t>”, disse Charlie.</w:t>
      </w:r>
    </w:p>
    <w:p w:rsidR="00DE0ADC" w:rsidRPr="003458F8" w:rsidRDefault="00DE0ADC" w:rsidP="00356AA5">
      <w:pPr>
        <w:spacing w:before="0" w:beforeAutospacing="0" w:after="0" w:afterAutospacing="0"/>
        <w:contextualSpacing/>
        <w:jc w:val="both"/>
        <w:rPr>
          <w:i w:val="0"/>
          <w:sz w:val="25"/>
          <w:szCs w:val="25"/>
        </w:rPr>
      </w:pPr>
      <w:r w:rsidRPr="003458F8">
        <w:rPr>
          <w:i w:val="0"/>
          <w:sz w:val="25"/>
          <w:szCs w:val="25"/>
        </w:rPr>
        <w:t>Avevo preparato del caffè e messo in tavola gli ultimi biscotti ancora non scaduti, sembrava che io non vivessi in quella casa da mesi.</w:t>
      </w:r>
    </w:p>
    <w:p w:rsidR="00DE0ADC" w:rsidRPr="003458F8" w:rsidRDefault="00DE0ADC" w:rsidP="00356AA5">
      <w:pPr>
        <w:spacing w:before="0" w:beforeAutospacing="0" w:after="0" w:afterAutospacing="0"/>
        <w:contextualSpacing/>
        <w:jc w:val="both"/>
        <w:rPr>
          <w:i w:val="0"/>
          <w:sz w:val="25"/>
          <w:szCs w:val="25"/>
        </w:rPr>
      </w:pPr>
      <w:r w:rsidRPr="003458F8">
        <w:rPr>
          <w:i w:val="0"/>
          <w:sz w:val="25"/>
          <w:szCs w:val="25"/>
        </w:rPr>
        <w:lastRenderedPageBreak/>
        <w:t>“Dici ragazzo che sono curioso!”, e Charlie affondò un paio di cherubini al cacao nel caffè bollente.</w:t>
      </w:r>
    </w:p>
    <w:p w:rsidR="00A91CEB" w:rsidRDefault="00DE0ADC" w:rsidP="00356AA5">
      <w:pPr>
        <w:spacing w:before="0" w:beforeAutospacing="0" w:after="0" w:afterAutospacing="0"/>
        <w:contextualSpacing/>
        <w:jc w:val="both"/>
        <w:rPr>
          <w:i w:val="0"/>
          <w:sz w:val="25"/>
          <w:szCs w:val="25"/>
        </w:rPr>
      </w:pPr>
      <w:r w:rsidRPr="003458F8">
        <w:rPr>
          <w:i w:val="0"/>
          <w:sz w:val="25"/>
          <w:szCs w:val="25"/>
        </w:rPr>
        <w:t>“Dunque, per prima cosa questa città sembra non essere</w:t>
      </w:r>
      <w:r w:rsidR="00FC43FB" w:rsidRPr="003458F8">
        <w:rPr>
          <w:i w:val="0"/>
          <w:sz w:val="25"/>
          <w:szCs w:val="25"/>
        </w:rPr>
        <w:t xml:space="preserve"> mai esistita almeno fino al 185</w:t>
      </w:r>
      <w:r w:rsidRPr="003458F8">
        <w:rPr>
          <w:i w:val="0"/>
          <w:sz w:val="25"/>
          <w:szCs w:val="25"/>
        </w:rPr>
        <w:t>4 a quando risalgono i primi articoli di giornale.</w:t>
      </w:r>
      <w:r w:rsidR="00FC43FB" w:rsidRPr="003458F8">
        <w:rPr>
          <w:i w:val="0"/>
          <w:sz w:val="25"/>
          <w:szCs w:val="25"/>
        </w:rPr>
        <w:t xml:space="preserve"> Pare che una città</w:t>
      </w:r>
      <w:r w:rsidR="00914159" w:rsidRPr="003458F8">
        <w:rPr>
          <w:i w:val="0"/>
          <w:sz w:val="25"/>
          <w:szCs w:val="25"/>
        </w:rPr>
        <w:t xml:space="preserve"> </w:t>
      </w:r>
      <w:r w:rsidR="00FC43FB" w:rsidRPr="003458F8">
        <w:rPr>
          <w:i w:val="0"/>
          <w:sz w:val="25"/>
          <w:szCs w:val="25"/>
        </w:rPr>
        <w:t>vicina poco tempo prima avesse subito una distruzione o</w:t>
      </w:r>
      <w:r w:rsidR="005D03FA" w:rsidRPr="003458F8">
        <w:rPr>
          <w:i w:val="0"/>
          <w:sz w:val="25"/>
          <w:szCs w:val="25"/>
        </w:rPr>
        <w:t xml:space="preserve"> </w:t>
      </w:r>
      <w:r w:rsidR="00FC43FB" w:rsidRPr="003458F8">
        <w:rPr>
          <w:i w:val="0"/>
          <w:sz w:val="25"/>
          <w:szCs w:val="25"/>
        </w:rPr>
        <w:t xml:space="preserve">una cosa del genere e qui veniva riportato il nome di un libro che non aveva nulla a che fare con la storia, un certo “Trattato di naturale conservazione”. </w:t>
      </w:r>
    </w:p>
    <w:p w:rsidR="00A91CEB" w:rsidRDefault="00FC43FB" w:rsidP="00356AA5">
      <w:pPr>
        <w:spacing w:before="0" w:beforeAutospacing="0" w:after="0" w:afterAutospacing="0"/>
        <w:contextualSpacing/>
        <w:jc w:val="both"/>
        <w:rPr>
          <w:i w:val="0"/>
          <w:sz w:val="25"/>
          <w:szCs w:val="25"/>
        </w:rPr>
      </w:pPr>
      <w:r w:rsidRPr="003458F8">
        <w:rPr>
          <w:i w:val="0"/>
          <w:sz w:val="25"/>
          <w:szCs w:val="25"/>
        </w:rPr>
        <w:t xml:space="preserve">Cercai questo libro in Google e trovai qualche riferimento sul suo contenuto. </w:t>
      </w:r>
      <w:r w:rsidR="001E2D25" w:rsidRPr="003458F8">
        <w:rPr>
          <w:i w:val="0"/>
          <w:sz w:val="25"/>
          <w:szCs w:val="25"/>
        </w:rPr>
        <w:t xml:space="preserve">Arthur </w:t>
      </w:r>
      <w:proofErr w:type="spellStart"/>
      <w:r w:rsidR="001E2D25" w:rsidRPr="003458F8">
        <w:rPr>
          <w:i w:val="0"/>
          <w:sz w:val="25"/>
          <w:szCs w:val="25"/>
        </w:rPr>
        <w:t>Cumberly</w:t>
      </w:r>
      <w:proofErr w:type="spellEnd"/>
      <w:r w:rsidR="001E2D25" w:rsidRPr="003458F8">
        <w:rPr>
          <w:i w:val="0"/>
          <w:sz w:val="25"/>
          <w:szCs w:val="25"/>
        </w:rPr>
        <w:t xml:space="preserve">, entomologo ed antropologo inglese era un tipo appassionato di superstizioni e leggende ed apprese non si sa da quali fonti della sparizione di un intero villaggio lungo la costa atlantica. Nel suo libro </w:t>
      </w:r>
      <w:proofErr w:type="spellStart"/>
      <w:r w:rsidR="001E2D25" w:rsidRPr="003458F8">
        <w:rPr>
          <w:i w:val="0"/>
          <w:sz w:val="25"/>
          <w:szCs w:val="25"/>
        </w:rPr>
        <w:t>Cumberly</w:t>
      </w:r>
      <w:proofErr w:type="spellEnd"/>
      <w:r w:rsidR="001E2D25" w:rsidRPr="003458F8">
        <w:rPr>
          <w:i w:val="0"/>
          <w:sz w:val="25"/>
          <w:szCs w:val="25"/>
        </w:rPr>
        <w:t xml:space="preserve"> racconta della sparizione di circa trecento abitanti da un particolare porto che </w:t>
      </w:r>
      <w:r w:rsidR="00C56F66" w:rsidRPr="003458F8">
        <w:rPr>
          <w:i w:val="0"/>
          <w:sz w:val="25"/>
          <w:szCs w:val="25"/>
        </w:rPr>
        <w:t>era stato preso di mira dalle tempeste. Non faceva il nome del posto sebbene lo abbia descritto come</w:t>
      </w:r>
      <w:r w:rsidR="005D03FA" w:rsidRPr="003458F8">
        <w:rPr>
          <w:i w:val="0"/>
          <w:sz w:val="25"/>
          <w:szCs w:val="25"/>
        </w:rPr>
        <w:t>:</w:t>
      </w:r>
      <w:r w:rsidR="00C56F66" w:rsidRPr="003458F8">
        <w:rPr>
          <w:i w:val="0"/>
          <w:sz w:val="25"/>
          <w:szCs w:val="25"/>
        </w:rPr>
        <w:t xml:space="preserve"> “</w:t>
      </w:r>
      <w:r w:rsidR="005D03FA" w:rsidRPr="003458F8">
        <w:rPr>
          <w:i w:val="0"/>
          <w:sz w:val="25"/>
          <w:szCs w:val="25"/>
        </w:rPr>
        <w:t>Q</w:t>
      </w:r>
      <w:r w:rsidR="00C56F66" w:rsidRPr="003458F8">
        <w:rPr>
          <w:i w:val="0"/>
          <w:sz w:val="25"/>
          <w:szCs w:val="25"/>
        </w:rPr>
        <w:t>uesto posto aveva un gemello ma il suo seme doveva dare tributo a chi era superiore in forze per natura e la gente</w:t>
      </w:r>
      <w:r w:rsidR="000268E1" w:rsidRPr="003458F8">
        <w:rPr>
          <w:i w:val="0"/>
          <w:sz w:val="25"/>
          <w:szCs w:val="25"/>
        </w:rPr>
        <w:t xml:space="preserve"> </w:t>
      </w:r>
      <w:r w:rsidR="00C56F66" w:rsidRPr="003458F8">
        <w:rPr>
          <w:i w:val="0"/>
          <w:sz w:val="25"/>
          <w:szCs w:val="25"/>
        </w:rPr>
        <w:t xml:space="preserve">si divise nella speranza che l’uno o l’altro posto avesse per concessione divina scampo al peggio. Il dì che fu di festa quando la tavola aspettava ricca di doni il commensale, </w:t>
      </w:r>
      <w:r w:rsidR="007110E5" w:rsidRPr="003458F8">
        <w:rPr>
          <w:i w:val="0"/>
          <w:sz w:val="25"/>
          <w:szCs w:val="25"/>
        </w:rPr>
        <w:t xml:space="preserve">si </w:t>
      </w:r>
      <w:r w:rsidR="00C56F66" w:rsidRPr="003458F8">
        <w:rPr>
          <w:i w:val="0"/>
          <w:sz w:val="25"/>
          <w:szCs w:val="25"/>
        </w:rPr>
        <w:t>alzò un vento terribile e tutto il fiato si portò via come se nessun essere fosse mai esistito su quella roccia.”</w:t>
      </w:r>
    </w:p>
    <w:p w:rsidR="00A91CEB" w:rsidRDefault="00C56F66" w:rsidP="00356AA5">
      <w:pPr>
        <w:spacing w:before="0" w:beforeAutospacing="0" w:after="0" w:afterAutospacing="0"/>
        <w:contextualSpacing/>
        <w:jc w:val="both"/>
        <w:rPr>
          <w:i w:val="0"/>
          <w:sz w:val="25"/>
          <w:szCs w:val="25"/>
        </w:rPr>
      </w:pPr>
      <w:r w:rsidRPr="003458F8">
        <w:rPr>
          <w:i w:val="0"/>
          <w:sz w:val="25"/>
          <w:szCs w:val="25"/>
        </w:rPr>
        <w:t xml:space="preserve">Billy lesse dal suo foglio  gli appunti presi ma poi alzò la testa per terminare il suo discorso che aveva imparato a memoria </w:t>
      </w:r>
      <w:r w:rsidR="00A91CEB">
        <w:rPr>
          <w:i w:val="0"/>
          <w:sz w:val="25"/>
          <w:szCs w:val="25"/>
        </w:rPr>
        <w:t xml:space="preserve">- </w:t>
      </w:r>
      <w:r w:rsidRPr="003458F8">
        <w:rPr>
          <w:i w:val="0"/>
          <w:sz w:val="25"/>
          <w:szCs w:val="25"/>
        </w:rPr>
        <w:t>“</w:t>
      </w:r>
      <w:r w:rsidRPr="003458F8">
        <w:rPr>
          <w:sz w:val="25"/>
          <w:szCs w:val="25"/>
        </w:rPr>
        <w:t>la prima diligenza di passaggio trovò le case vuote col cibo secco ancora nei piatti e le porte aperte ai venti e alle tempeste, trovarono i letti sfatti macchiati dalle muffe e casse da morto vuote nelle chiese</w:t>
      </w:r>
      <w:r w:rsidR="00A91CEB">
        <w:rPr>
          <w:sz w:val="25"/>
          <w:szCs w:val="25"/>
        </w:rPr>
        <w:t xml:space="preserve"> </w:t>
      </w:r>
      <w:r w:rsidRPr="003458F8">
        <w:rPr>
          <w:sz w:val="25"/>
          <w:szCs w:val="25"/>
        </w:rPr>
        <w:t>…</w:t>
      </w:r>
      <w:r w:rsidRPr="003458F8">
        <w:rPr>
          <w:i w:val="0"/>
          <w:sz w:val="25"/>
          <w:szCs w:val="25"/>
        </w:rPr>
        <w:t>”</w:t>
      </w:r>
      <w:r w:rsidR="00A91CEB">
        <w:rPr>
          <w:i w:val="0"/>
          <w:sz w:val="25"/>
          <w:szCs w:val="25"/>
        </w:rPr>
        <w:t>.</w:t>
      </w:r>
      <w:r w:rsidR="000A3540" w:rsidRPr="003458F8">
        <w:rPr>
          <w:i w:val="0"/>
          <w:sz w:val="25"/>
          <w:szCs w:val="25"/>
        </w:rPr>
        <w:t xml:space="preserve"> </w:t>
      </w:r>
    </w:p>
    <w:p w:rsidR="00A11B4F" w:rsidRPr="003458F8" w:rsidRDefault="000A3540" w:rsidP="00356AA5">
      <w:pPr>
        <w:spacing w:before="0" w:beforeAutospacing="0" w:after="0" w:afterAutospacing="0"/>
        <w:contextualSpacing/>
        <w:jc w:val="both"/>
        <w:rPr>
          <w:i w:val="0"/>
          <w:sz w:val="25"/>
          <w:szCs w:val="25"/>
        </w:rPr>
      </w:pPr>
      <w:r w:rsidRPr="003458F8">
        <w:rPr>
          <w:i w:val="0"/>
          <w:sz w:val="25"/>
          <w:szCs w:val="25"/>
        </w:rPr>
        <w:t xml:space="preserve">Non sazio di questi pochi elementi andai a vedere le sparizioni di massa nella nostra regione geografica e trovai una nota su un probabile villaggio di pescatori che durante un temporale dovette trasferirsi in  fretta e furia altrove. </w:t>
      </w:r>
      <w:r w:rsidR="00A11B4F" w:rsidRPr="003458F8">
        <w:rPr>
          <w:i w:val="0"/>
          <w:sz w:val="25"/>
          <w:szCs w:val="25"/>
        </w:rPr>
        <w:t xml:space="preserve">Ma noi ci domandiamo chi si trasferisce lasciando il cibo sul fuoco o il letto sfatto e la bara in chiesa? Nessuno. Sparirono 341 persone che per l’isolamento o per altri motivi tipo la mancanza del cellulare, non fecero in tempo a mandare un segnale di soccorso ai villaggi vicini. Voi penserete che sia tutto qui ma non è tutto qui. Quando </w:t>
      </w:r>
      <w:proofErr w:type="spellStart"/>
      <w:r w:rsidR="00A11B4F" w:rsidRPr="003458F8">
        <w:rPr>
          <w:i w:val="0"/>
          <w:sz w:val="25"/>
          <w:szCs w:val="25"/>
        </w:rPr>
        <w:t>Icony</w:t>
      </w:r>
      <w:proofErr w:type="spellEnd"/>
      <w:r w:rsidR="00A11B4F" w:rsidRPr="003458F8">
        <w:rPr>
          <w:i w:val="0"/>
          <w:sz w:val="25"/>
          <w:szCs w:val="25"/>
        </w:rPr>
        <w:t xml:space="preserve"> </w:t>
      </w:r>
      <w:r w:rsidR="00914159" w:rsidRPr="003458F8">
        <w:rPr>
          <w:i w:val="0"/>
          <w:sz w:val="25"/>
          <w:szCs w:val="25"/>
        </w:rPr>
        <w:t>svanì,</w:t>
      </w:r>
      <w:r w:rsidR="00A11B4F" w:rsidRPr="003458F8">
        <w:rPr>
          <w:i w:val="0"/>
          <w:sz w:val="25"/>
          <w:szCs w:val="25"/>
        </w:rPr>
        <w:t xml:space="preserve"> vi domandate </w:t>
      </w:r>
      <w:r w:rsidR="00A91CEB">
        <w:rPr>
          <w:i w:val="0"/>
          <w:sz w:val="25"/>
          <w:szCs w:val="25"/>
        </w:rPr>
        <w:t xml:space="preserve">- </w:t>
      </w:r>
      <w:r w:rsidR="00A91CEB" w:rsidRPr="00A91CEB">
        <w:rPr>
          <w:sz w:val="25"/>
          <w:szCs w:val="25"/>
        </w:rPr>
        <w:t>“</w:t>
      </w:r>
      <w:r w:rsidR="00A11B4F" w:rsidRPr="00A91CEB">
        <w:rPr>
          <w:sz w:val="25"/>
          <w:szCs w:val="25"/>
        </w:rPr>
        <w:t>che successe alle loro case</w:t>
      </w:r>
      <w:r w:rsidR="00A91CEB" w:rsidRPr="00A91CEB">
        <w:rPr>
          <w:sz w:val="25"/>
          <w:szCs w:val="25"/>
        </w:rPr>
        <w:t>?”</w:t>
      </w:r>
    </w:p>
    <w:p w:rsidR="00D252FB" w:rsidRPr="003458F8" w:rsidRDefault="00A11B4F" w:rsidP="00356AA5">
      <w:pPr>
        <w:spacing w:before="0" w:beforeAutospacing="0" w:after="0" w:afterAutospacing="0"/>
        <w:contextualSpacing/>
        <w:jc w:val="both"/>
        <w:rPr>
          <w:i w:val="0"/>
          <w:sz w:val="25"/>
          <w:szCs w:val="25"/>
        </w:rPr>
      </w:pPr>
      <w:r w:rsidRPr="003458F8">
        <w:rPr>
          <w:i w:val="0"/>
          <w:sz w:val="25"/>
          <w:szCs w:val="25"/>
        </w:rPr>
        <w:t>“Già</w:t>
      </w:r>
      <w:r w:rsidR="00A91CEB">
        <w:rPr>
          <w:i w:val="0"/>
          <w:sz w:val="25"/>
          <w:szCs w:val="25"/>
        </w:rPr>
        <w:t>”</w:t>
      </w:r>
      <w:r w:rsidRPr="003458F8">
        <w:rPr>
          <w:i w:val="0"/>
          <w:sz w:val="25"/>
          <w:szCs w:val="25"/>
        </w:rPr>
        <w:t xml:space="preserve">, rispose Charlie col mento macchiato di briciole di biscotti, </w:t>
      </w:r>
      <w:r w:rsidR="00A91CEB">
        <w:rPr>
          <w:i w:val="0"/>
          <w:sz w:val="25"/>
          <w:szCs w:val="25"/>
        </w:rPr>
        <w:t>“</w:t>
      </w:r>
      <w:r w:rsidRPr="003458F8">
        <w:rPr>
          <w:i w:val="0"/>
          <w:sz w:val="25"/>
          <w:szCs w:val="25"/>
        </w:rPr>
        <w:t>cosa successe alle cose che lasciarono dietro di se</w:t>
      </w:r>
      <w:r w:rsidR="00B47DE5">
        <w:rPr>
          <w:i w:val="0"/>
          <w:sz w:val="25"/>
          <w:szCs w:val="25"/>
        </w:rPr>
        <w:t>?”</w:t>
      </w:r>
    </w:p>
    <w:p w:rsidR="00A11B4F" w:rsidRPr="003458F8" w:rsidRDefault="0005203F" w:rsidP="00356AA5">
      <w:pPr>
        <w:spacing w:before="0" w:beforeAutospacing="0" w:after="0" w:afterAutospacing="0"/>
        <w:contextualSpacing/>
        <w:jc w:val="both"/>
        <w:rPr>
          <w:i w:val="0"/>
          <w:sz w:val="25"/>
          <w:szCs w:val="25"/>
        </w:rPr>
      </w:pPr>
      <w:r w:rsidRPr="003458F8">
        <w:rPr>
          <w:i w:val="0"/>
          <w:sz w:val="25"/>
          <w:szCs w:val="25"/>
        </w:rPr>
        <w:t>Billy mi guardò e sorrise.</w:t>
      </w:r>
    </w:p>
    <w:p w:rsidR="0005203F" w:rsidRPr="003458F8" w:rsidRDefault="0005203F" w:rsidP="00356AA5">
      <w:pPr>
        <w:spacing w:before="0" w:beforeAutospacing="0" w:after="0" w:afterAutospacing="0"/>
        <w:contextualSpacing/>
        <w:jc w:val="both"/>
        <w:rPr>
          <w:i w:val="0"/>
          <w:sz w:val="25"/>
          <w:szCs w:val="25"/>
        </w:rPr>
      </w:pPr>
      <w:r w:rsidRPr="003458F8">
        <w:rPr>
          <w:i w:val="0"/>
          <w:sz w:val="25"/>
          <w:szCs w:val="25"/>
        </w:rPr>
        <w:t>“Caro Billy, potresti div</w:t>
      </w:r>
      <w:r w:rsidR="00A91CEB">
        <w:rPr>
          <w:i w:val="0"/>
          <w:sz w:val="25"/>
          <w:szCs w:val="25"/>
        </w:rPr>
        <w:t>entare uno scrittore fantastico</w:t>
      </w:r>
      <w:r w:rsidRPr="003458F8">
        <w:rPr>
          <w:i w:val="0"/>
          <w:sz w:val="25"/>
          <w:szCs w:val="25"/>
        </w:rPr>
        <w:t>”, fu la voce del mio cuore a parlargli e vidi come gli si accesero gli occhi dalla soddisfazione.</w:t>
      </w:r>
    </w:p>
    <w:p w:rsidR="0005203F" w:rsidRPr="003458F8" w:rsidRDefault="0005203F" w:rsidP="00356AA5">
      <w:pPr>
        <w:spacing w:before="0" w:beforeAutospacing="0" w:after="0" w:afterAutospacing="0"/>
        <w:contextualSpacing/>
        <w:jc w:val="both"/>
        <w:rPr>
          <w:i w:val="0"/>
          <w:sz w:val="25"/>
          <w:szCs w:val="25"/>
        </w:rPr>
      </w:pPr>
      <w:r w:rsidRPr="003458F8">
        <w:rPr>
          <w:i w:val="0"/>
          <w:sz w:val="25"/>
          <w:szCs w:val="25"/>
        </w:rPr>
        <w:t>“Furono bruciate. Furono bruciate poi rase al suolo e le ceneri gettate in mare</w:t>
      </w:r>
      <w:r w:rsidR="0062416F">
        <w:rPr>
          <w:i w:val="0"/>
          <w:sz w:val="25"/>
          <w:szCs w:val="25"/>
        </w:rPr>
        <w:t>.”</w:t>
      </w:r>
    </w:p>
    <w:p w:rsidR="0005203F" w:rsidRPr="003458F8" w:rsidRDefault="0005203F" w:rsidP="00356AA5">
      <w:pPr>
        <w:spacing w:before="0" w:beforeAutospacing="0" w:after="0" w:afterAutospacing="0"/>
        <w:contextualSpacing/>
        <w:jc w:val="both"/>
        <w:rPr>
          <w:i w:val="0"/>
          <w:sz w:val="25"/>
          <w:szCs w:val="25"/>
        </w:rPr>
      </w:pPr>
      <w:r w:rsidRPr="003458F8">
        <w:rPr>
          <w:i w:val="0"/>
          <w:sz w:val="25"/>
          <w:szCs w:val="25"/>
        </w:rPr>
        <w:t>Charlie quasi non si strozzò con l’ennesimo biscotto preso com’era dal racconto.</w:t>
      </w:r>
    </w:p>
    <w:p w:rsidR="0005203F" w:rsidRPr="003458F8" w:rsidRDefault="0005203F" w:rsidP="00356AA5">
      <w:pPr>
        <w:spacing w:before="0" w:beforeAutospacing="0" w:after="0" w:afterAutospacing="0"/>
        <w:contextualSpacing/>
        <w:jc w:val="both"/>
        <w:rPr>
          <w:i w:val="0"/>
          <w:sz w:val="25"/>
          <w:szCs w:val="25"/>
        </w:rPr>
      </w:pPr>
      <w:r w:rsidRPr="003458F8">
        <w:rPr>
          <w:i w:val="0"/>
          <w:sz w:val="25"/>
          <w:szCs w:val="25"/>
        </w:rPr>
        <w:t>“Chi bruciò le case e perché</w:t>
      </w:r>
      <w:r w:rsidR="00B47DE5">
        <w:rPr>
          <w:i w:val="0"/>
          <w:sz w:val="25"/>
          <w:szCs w:val="25"/>
        </w:rPr>
        <w:t>?”</w:t>
      </w:r>
    </w:p>
    <w:p w:rsidR="0005203F" w:rsidRPr="003458F8" w:rsidRDefault="0005203F" w:rsidP="00356AA5">
      <w:pPr>
        <w:spacing w:before="0" w:beforeAutospacing="0" w:after="0" w:afterAutospacing="0"/>
        <w:contextualSpacing/>
        <w:jc w:val="both"/>
        <w:rPr>
          <w:i w:val="0"/>
          <w:sz w:val="25"/>
          <w:szCs w:val="25"/>
        </w:rPr>
      </w:pPr>
      <w:r w:rsidRPr="003458F8">
        <w:rPr>
          <w:i w:val="0"/>
          <w:sz w:val="25"/>
          <w:szCs w:val="25"/>
        </w:rPr>
        <w:t>“A questa domanda ci risponderà sempre il caro amico Google.</w:t>
      </w:r>
      <w:r w:rsidR="00F009C4" w:rsidRPr="003458F8">
        <w:rPr>
          <w:i w:val="0"/>
          <w:sz w:val="25"/>
          <w:szCs w:val="25"/>
        </w:rPr>
        <w:t xml:space="preserve"> Sei o sette</w:t>
      </w:r>
      <w:r w:rsidR="00E64A6F" w:rsidRPr="003458F8">
        <w:rPr>
          <w:i w:val="0"/>
          <w:sz w:val="25"/>
          <w:szCs w:val="25"/>
        </w:rPr>
        <w:t xml:space="preserve"> mesi dopo, comunque in pieno inverno, quando i pescherecci non escono ogni giorno in mare, una spedizione con tutti i cittadini maschi di </w:t>
      </w:r>
      <w:proofErr w:type="spellStart"/>
      <w:r w:rsidR="00E64A6F" w:rsidRPr="003458F8">
        <w:rPr>
          <w:i w:val="0"/>
          <w:sz w:val="25"/>
          <w:szCs w:val="25"/>
        </w:rPr>
        <w:t>Idony</w:t>
      </w:r>
      <w:proofErr w:type="spellEnd"/>
      <w:r w:rsidR="00E64A6F" w:rsidRPr="003458F8">
        <w:rPr>
          <w:i w:val="0"/>
          <w:sz w:val="25"/>
          <w:szCs w:val="25"/>
        </w:rPr>
        <w:t xml:space="preserve"> raggiunse il villaggio gemello. Vi ricordo che </w:t>
      </w:r>
      <w:proofErr w:type="spellStart"/>
      <w:r w:rsidR="00E64A6F" w:rsidRPr="003458F8">
        <w:rPr>
          <w:i w:val="0"/>
          <w:sz w:val="25"/>
          <w:szCs w:val="25"/>
        </w:rPr>
        <w:t>Idony</w:t>
      </w:r>
      <w:proofErr w:type="spellEnd"/>
      <w:r w:rsidR="00E64A6F" w:rsidRPr="003458F8">
        <w:rPr>
          <w:i w:val="0"/>
          <w:sz w:val="25"/>
          <w:szCs w:val="25"/>
        </w:rPr>
        <w:t xml:space="preserve"> era solo un piccolo satellite confronto </w:t>
      </w:r>
      <w:r w:rsidR="00914159" w:rsidRPr="003458F8">
        <w:rPr>
          <w:i w:val="0"/>
          <w:sz w:val="25"/>
          <w:szCs w:val="25"/>
        </w:rPr>
        <w:t>a</w:t>
      </w:r>
      <w:r w:rsidR="00E64A6F" w:rsidRPr="003458F8">
        <w:rPr>
          <w:i w:val="0"/>
          <w:sz w:val="25"/>
          <w:szCs w:val="25"/>
        </w:rPr>
        <w:t xml:space="preserve"> </w:t>
      </w:r>
      <w:proofErr w:type="spellStart"/>
      <w:r w:rsidR="00E64A6F" w:rsidRPr="003458F8">
        <w:rPr>
          <w:i w:val="0"/>
          <w:sz w:val="25"/>
          <w:szCs w:val="25"/>
        </w:rPr>
        <w:t>Icony</w:t>
      </w:r>
      <w:proofErr w:type="spellEnd"/>
      <w:r w:rsidR="00E64A6F" w:rsidRPr="003458F8">
        <w:rPr>
          <w:i w:val="0"/>
          <w:sz w:val="25"/>
          <w:szCs w:val="25"/>
        </w:rPr>
        <w:t xml:space="preserve"> che era già una piccola città marinara sviluppata e molto attiva. Comunque questa spedizione arrivò in città non depredare o raccogliere le cose superstiti alla gente sparita ma a cancellare completamente l’esistenza di quei poveretti. Fu appiccato il fuoco alle dimore ed alle cose, i pozzi furono chiusi con pezzi di rocce e la chiesa sconsacrata con lo sputo di ventidue anziani  più otto così voleva la superstizione scacciare il Diavolo</w:t>
      </w:r>
      <w:r w:rsidR="0062416F">
        <w:rPr>
          <w:i w:val="0"/>
          <w:sz w:val="25"/>
          <w:szCs w:val="25"/>
        </w:rPr>
        <w:t>.”</w:t>
      </w:r>
    </w:p>
    <w:p w:rsidR="004C50E3" w:rsidRPr="003458F8" w:rsidRDefault="004C50E3" w:rsidP="00356AA5">
      <w:pPr>
        <w:spacing w:before="0" w:beforeAutospacing="0" w:after="0" w:afterAutospacing="0"/>
        <w:contextualSpacing/>
        <w:jc w:val="both"/>
        <w:rPr>
          <w:i w:val="0"/>
          <w:sz w:val="25"/>
          <w:szCs w:val="25"/>
        </w:rPr>
      </w:pPr>
      <w:r w:rsidRPr="003458F8">
        <w:rPr>
          <w:i w:val="0"/>
          <w:sz w:val="25"/>
          <w:szCs w:val="25"/>
        </w:rPr>
        <w:t>“Cosa c’entra il Diavolo</w:t>
      </w:r>
      <w:r w:rsidR="00B47DE5">
        <w:rPr>
          <w:i w:val="0"/>
          <w:sz w:val="25"/>
          <w:szCs w:val="25"/>
        </w:rPr>
        <w:t>?”</w:t>
      </w:r>
    </w:p>
    <w:p w:rsidR="00AD4906" w:rsidRPr="003458F8" w:rsidRDefault="004C50E3" w:rsidP="00356AA5">
      <w:pPr>
        <w:spacing w:before="0" w:beforeAutospacing="0" w:after="0" w:afterAutospacing="0"/>
        <w:contextualSpacing/>
        <w:jc w:val="both"/>
        <w:rPr>
          <w:i w:val="0"/>
          <w:sz w:val="25"/>
          <w:szCs w:val="25"/>
        </w:rPr>
      </w:pPr>
      <w:r w:rsidRPr="003458F8">
        <w:rPr>
          <w:i w:val="0"/>
          <w:sz w:val="25"/>
          <w:szCs w:val="25"/>
        </w:rPr>
        <w:t xml:space="preserve">“Hai ragione Charlie, il Diavolo non c’entra nulla perché loro non temevano il Diavolo non almeno quello dell’Inferno dantesco ma un particolare Diavolo, il Diavolo del mare. Vedete nella storia della marina esistono molti dei e mostri creati da loro, animali </w:t>
      </w:r>
      <w:r w:rsidR="00127BEB" w:rsidRPr="003458F8">
        <w:rPr>
          <w:i w:val="0"/>
          <w:sz w:val="25"/>
          <w:szCs w:val="25"/>
        </w:rPr>
        <w:t xml:space="preserve">marini </w:t>
      </w:r>
      <w:r w:rsidRPr="003458F8">
        <w:rPr>
          <w:i w:val="0"/>
          <w:sz w:val="25"/>
          <w:szCs w:val="25"/>
        </w:rPr>
        <w:t>che hanno la capacità di inghiottire per intero una nave</w:t>
      </w:r>
      <w:r w:rsidR="00127BEB" w:rsidRPr="003458F8">
        <w:rPr>
          <w:i w:val="0"/>
          <w:sz w:val="25"/>
          <w:szCs w:val="25"/>
        </w:rPr>
        <w:t xml:space="preserve"> o solo l’equipaggio. Quella gente era sicura di </w:t>
      </w:r>
      <w:r w:rsidR="00127BEB" w:rsidRPr="003458F8">
        <w:rPr>
          <w:i w:val="0"/>
          <w:sz w:val="25"/>
          <w:szCs w:val="25"/>
        </w:rPr>
        <w:lastRenderedPageBreak/>
        <w:t xml:space="preserve">combattere un Diavolo che sarebbe arrivato dal mare a finire anche loro; distruggendo il </w:t>
      </w:r>
      <w:r w:rsidR="00914159" w:rsidRPr="003458F8">
        <w:rPr>
          <w:i w:val="0"/>
          <w:sz w:val="25"/>
          <w:szCs w:val="25"/>
        </w:rPr>
        <w:t>villaggio, il</w:t>
      </w:r>
      <w:r w:rsidR="00127BEB" w:rsidRPr="003458F8">
        <w:rPr>
          <w:i w:val="0"/>
          <w:sz w:val="25"/>
          <w:szCs w:val="25"/>
        </w:rPr>
        <w:t xml:space="preserve"> mostro avrebbe arrestato per qualche tempo la sua fame cercando tra altri villaggi chi attaccare. A quei tempi nessuno poteva avere la certezza di nulla ma a gente di quel tipo poteva bastare anche una piccola superstizione per credere nell’illuminazione giusta. Quel giorno ripeto</w:t>
      </w:r>
      <w:r w:rsidR="00BF7C4D" w:rsidRPr="003458F8">
        <w:rPr>
          <w:i w:val="0"/>
          <w:sz w:val="25"/>
          <w:szCs w:val="25"/>
        </w:rPr>
        <w:t>,</w:t>
      </w:r>
      <w:r w:rsidR="00127BEB" w:rsidRPr="003458F8">
        <w:rPr>
          <w:i w:val="0"/>
          <w:sz w:val="25"/>
          <w:szCs w:val="25"/>
        </w:rPr>
        <w:t xml:space="preserve"> al rogo parteciparono solo gli uomini maschi</w:t>
      </w:r>
      <w:r w:rsidR="00BF7C4D" w:rsidRPr="003458F8">
        <w:rPr>
          <w:i w:val="0"/>
          <w:sz w:val="25"/>
          <w:szCs w:val="25"/>
        </w:rPr>
        <w:t xml:space="preserve"> e del Consiglio degli anziani, le donne </w:t>
      </w:r>
      <w:r w:rsidR="00914159" w:rsidRPr="003458F8">
        <w:rPr>
          <w:i w:val="0"/>
          <w:sz w:val="25"/>
          <w:szCs w:val="25"/>
        </w:rPr>
        <w:t>e</w:t>
      </w:r>
      <w:r w:rsidR="00BF7C4D" w:rsidRPr="003458F8">
        <w:rPr>
          <w:i w:val="0"/>
          <w:sz w:val="25"/>
          <w:szCs w:val="25"/>
        </w:rPr>
        <w:t xml:space="preserve"> i bambini di </w:t>
      </w:r>
      <w:proofErr w:type="spellStart"/>
      <w:r w:rsidR="00BF7C4D" w:rsidRPr="003458F8">
        <w:rPr>
          <w:i w:val="0"/>
          <w:sz w:val="25"/>
          <w:szCs w:val="25"/>
        </w:rPr>
        <w:t>Idony</w:t>
      </w:r>
      <w:proofErr w:type="spellEnd"/>
      <w:r w:rsidR="00914159" w:rsidRPr="003458F8">
        <w:rPr>
          <w:i w:val="0"/>
          <w:sz w:val="25"/>
          <w:szCs w:val="25"/>
        </w:rPr>
        <w:t>,</w:t>
      </w:r>
      <w:r w:rsidR="00BF7C4D" w:rsidRPr="003458F8">
        <w:rPr>
          <w:i w:val="0"/>
          <w:sz w:val="25"/>
          <w:szCs w:val="25"/>
        </w:rPr>
        <w:t xml:space="preserve"> vennero nascosti, sempre nel caso che il Diavolo si fosse fatto vivo da quelle parti.</w:t>
      </w:r>
      <w:r w:rsidR="005415AB" w:rsidRPr="003458F8">
        <w:rPr>
          <w:i w:val="0"/>
          <w:sz w:val="25"/>
          <w:szCs w:val="25"/>
        </w:rPr>
        <w:t xml:space="preserve"> </w:t>
      </w:r>
      <w:r w:rsidR="00AD4906" w:rsidRPr="003458F8">
        <w:rPr>
          <w:i w:val="0"/>
          <w:sz w:val="25"/>
          <w:szCs w:val="25"/>
        </w:rPr>
        <w:t xml:space="preserve">Bruciarono le case che grazie al vento bruciarono in fretta. Tutti loro rimasero in piedi a spostare </w:t>
      </w:r>
      <w:r w:rsidR="000268E1" w:rsidRPr="003458F8">
        <w:rPr>
          <w:i w:val="0"/>
          <w:sz w:val="25"/>
          <w:szCs w:val="25"/>
        </w:rPr>
        <w:t>con i</w:t>
      </w:r>
      <w:r w:rsidR="00AD4906" w:rsidRPr="003458F8">
        <w:rPr>
          <w:i w:val="0"/>
          <w:sz w:val="25"/>
          <w:szCs w:val="25"/>
        </w:rPr>
        <w:t xml:space="preserve"> secchi la cenere dalla roccia al mare. Il mondo non avrebbe mai saputo di </w:t>
      </w:r>
      <w:proofErr w:type="spellStart"/>
      <w:r w:rsidR="00AD4906" w:rsidRPr="003458F8">
        <w:rPr>
          <w:i w:val="0"/>
          <w:sz w:val="25"/>
          <w:szCs w:val="25"/>
        </w:rPr>
        <w:t>Icony</w:t>
      </w:r>
      <w:proofErr w:type="spellEnd"/>
      <w:r w:rsidR="00AD4906" w:rsidRPr="003458F8">
        <w:rPr>
          <w:i w:val="0"/>
          <w:sz w:val="25"/>
          <w:szCs w:val="25"/>
        </w:rPr>
        <w:t xml:space="preserve"> </w:t>
      </w:r>
      <w:r w:rsidR="00F009C4" w:rsidRPr="003458F8">
        <w:rPr>
          <w:i w:val="0"/>
          <w:sz w:val="25"/>
          <w:szCs w:val="25"/>
        </w:rPr>
        <w:t>e</w:t>
      </w:r>
      <w:r w:rsidR="00331361" w:rsidRPr="003458F8">
        <w:rPr>
          <w:i w:val="0"/>
          <w:sz w:val="25"/>
          <w:szCs w:val="25"/>
        </w:rPr>
        <w:t xml:space="preserve"> il male si sarebbe allontanato da quelle coste tolti i resti degli infedeli, </w:t>
      </w:r>
      <w:r w:rsidR="002D2B8A" w:rsidRPr="003458F8">
        <w:rPr>
          <w:i w:val="0"/>
          <w:sz w:val="25"/>
          <w:szCs w:val="25"/>
        </w:rPr>
        <w:t>sì</w:t>
      </w:r>
      <w:r w:rsidR="00331361" w:rsidRPr="003458F8">
        <w:rPr>
          <w:i w:val="0"/>
          <w:sz w:val="25"/>
          <w:szCs w:val="25"/>
        </w:rPr>
        <w:t xml:space="preserve"> perché </w:t>
      </w:r>
      <w:r w:rsidR="002D2B8A" w:rsidRPr="003458F8">
        <w:rPr>
          <w:i w:val="0"/>
          <w:sz w:val="25"/>
          <w:szCs w:val="25"/>
        </w:rPr>
        <w:t>a</w:t>
      </w:r>
      <w:r w:rsidR="00331361" w:rsidRPr="003458F8">
        <w:rPr>
          <w:i w:val="0"/>
          <w:sz w:val="25"/>
          <w:szCs w:val="25"/>
        </w:rPr>
        <w:t xml:space="preserve"> un certo punto </w:t>
      </w:r>
      <w:r w:rsidR="002D2B8A" w:rsidRPr="003458F8">
        <w:rPr>
          <w:i w:val="0"/>
          <w:sz w:val="25"/>
          <w:szCs w:val="25"/>
        </w:rPr>
        <w:t>a</w:t>
      </w:r>
      <w:r w:rsidR="00331361" w:rsidRPr="003458F8">
        <w:rPr>
          <w:i w:val="0"/>
          <w:sz w:val="25"/>
          <w:szCs w:val="25"/>
        </w:rPr>
        <w:t xml:space="preserve"> </w:t>
      </w:r>
      <w:proofErr w:type="spellStart"/>
      <w:r w:rsidR="00331361" w:rsidRPr="003458F8">
        <w:rPr>
          <w:i w:val="0"/>
          <w:sz w:val="25"/>
          <w:szCs w:val="25"/>
        </w:rPr>
        <w:t>Idony</w:t>
      </w:r>
      <w:proofErr w:type="spellEnd"/>
      <w:r w:rsidR="00460A85" w:rsidRPr="003458F8">
        <w:rPr>
          <w:i w:val="0"/>
          <w:sz w:val="25"/>
          <w:szCs w:val="25"/>
        </w:rPr>
        <w:t>,</w:t>
      </w:r>
      <w:r w:rsidR="00331361" w:rsidRPr="003458F8">
        <w:rPr>
          <w:i w:val="0"/>
          <w:sz w:val="25"/>
          <w:szCs w:val="25"/>
        </w:rPr>
        <w:t xml:space="preserve"> girava la voce che qualche pescatore della città vicina si portava in casa il Diavolo.</w:t>
      </w:r>
      <w:r w:rsidR="004A3ACB" w:rsidRPr="003458F8">
        <w:rPr>
          <w:i w:val="0"/>
          <w:sz w:val="25"/>
          <w:szCs w:val="25"/>
        </w:rPr>
        <w:t xml:space="preserve"> Una settimana dopo il capitano </w:t>
      </w:r>
      <w:proofErr w:type="spellStart"/>
      <w:r w:rsidR="004A3ACB" w:rsidRPr="003458F8">
        <w:rPr>
          <w:i w:val="0"/>
          <w:sz w:val="25"/>
          <w:szCs w:val="25"/>
        </w:rPr>
        <w:t>Ghott</w:t>
      </w:r>
      <w:proofErr w:type="spellEnd"/>
      <w:r w:rsidR="004A3ACB" w:rsidRPr="003458F8">
        <w:rPr>
          <w:i w:val="0"/>
          <w:sz w:val="25"/>
          <w:szCs w:val="25"/>
        </w:rPr>
        <w:t xml:space="preserve"> o </w:t>
      </w:r>
      <w:proofErr w:type="spellStart"/>
      <w:r w:rsidR="004A3ACB" w:rsidRPr="003458F8">
        <w:rPr>
          <w:i w:val="0"/>
          <w:sz w:val="25"/>
          <w:szCs w:val="25"/>
        </w:rPr>
        <w:t>Goth</w:t>
      </w:r>
      <w:proofErr w:type="spellEnd"/>
      <w:r w:rsidR="004A3ACB" w:rsidRPr="003458F8">
        <w:rPr>
          <w:i w:val="0"/>
          <w:sz w:val="25"/>
          <w:szCs w:val="25"/>
        </w:rPr>
        <w:t xml:space="preserve"> arrivò</w:t>
      </w:r>
      <w:r w:rsidR="00914159" w:rsidRPr="003458F8">
        <w:rPr>
          <w:i w:val="0"/>
          <w:sz w:val="25"/>
          <w:szCs w:val="25"/>
        </w:rPr>
        <w:t xml:space="preserve"> </w:t>
      </w:r>
      <w:r w:rsidR="004A3ACB" w:rsidRPr="003458F8">
        <w:rPr>
          <w:i w:val="0"/>
          <w:sz w:val="25"/>
          <w:szCs w:val="25"/>
        </w:rPr>
        <w:t xml:space="preserve">per mare con due barche di gente che lui aveva salvato durante una mareggiata. La gente fece festa e </w:t>
      </w:r>
      <w:r w:rsidR="00E0349D" w:rsidRPr="003458F8">
        <w:rPr>
          <w:i w:val="0"/>
          <w:sz w:val="25"/>
          <w:szCs w:val="25"/>
        </w:rPr>
        <w:t xml:space="preserve">lo </w:t>
      </w:r>
      <w:r w:rsidR="004A3ACB" w:rsidRPr="003458F8">
        <w:rPr>
          <w:i w:val="0"/>
          <w:sz w:val="25"/>
          <w:szCs w:val="25"/>
        </w:rPr>
        <w:t xml:space="preserve">ringraziarono </w:t>
      </w:r>
      <w:r w:rsidR="00E0349D" w:rsidRPr="003458F8">
        <w:rPr>
          <w:i w:val="0"/>
          <w:sz w:val="25"/>
          <w:szCs w:val="25"/>
        </w:rPr>
        <w:t>offrendogli tutta l’ospitalità del posto e l</w:t>
      </w:r>
      <w:r w:rsidR="002D2B8A" w:rsidRPr="003458F8">
        <w:rPr>
          <w:i w:val="0"/>
          <w:sz w:val="25"/>
          <w:szCs w:val="25"/>
        </w:rPr>
        <w:t>a figlia del sindaco in sposa. Q</w:t>
      </w:r>
      <w:r w:rsidR="00E0349D" w:rsidRPr="003458F8">
        <w:rPr>
          <w:i w:val="0"/>
          <w:sz w:val="25"/>
          <w:szCs w:val="25"/>
        </w:rPr>
        <w:t xml:space="preserve">uesta gente era gente di mare, ignorante, attaccata alle superstizioni, molto semplice e povera. </w:t>
      </w:r>
      <w:proofErr w:type="spellStart"/>
      <w:r w:rsidR="00E0349D" w:rsidRPr="003458F8">
        <w:rPr>
          <w:i w:val="0"/>
          <w:sz w:val="25"/>
          <w:szCs w:val="25"/>
        </w:rPr>
        <w:t>Goth</w:t>
      </w:r>
      <w:proofErr w:type="spellEnd"/>
      <w:r w:rsidR="00E0349D" w:rsidRPr="003458F8">
        <w:rPr>
          <w:i w:val="0"/>
          <w:sz w:val="25"/>
          <w:szCs w:val="25"/>
        </w:rPr>
        <w:t xml:space="preserve"> prese la ragazza e scelse un posto sulla collina per costruirsi casa. I suoi soldi</w:t>
      </w:r>
      <w:r w:rsidR="00F009C4" w:rsidRPr="003458F8">
        <w:rPr>
          <w:i w:val="0"/>
          <w:sz w:val="25"/>
          <w:szCs w:val="25"/>
        </w:rPr>
        <w:t>,</w:t>
      </w:r>
      <w:r w:rsidR="00E0349D" w:rsidRPr="003458F8">
        <w:rPr>
          <w:i w:val="0"/>
          <w:sz w:val="25"/>
          <w:szCs w:val="25"/>
        </w:rPr>
        <w:t xml:space="preserve"> diceva, gli arrivavano dal Continente e nessuno dubitava del valore della sua parola. Durante il Consiglio dei Padri, </w:t>
      </w:r>
      <w:proofErr w:type="spellStart"/>
      <w:r w:rsidR="00E0349D" w:rsidRPr="003458F8">
        <w:rPr>
          <w:i w:val="0"/>
          <w:sz w:val="25"/>
          <w:szCs w:val="25"/>
        </w:rPr>
        <w:t>Goth</w:t>
      </w:r>
      <w:proofErr w:type="spellEnd"/>
      <w:r w:rsidR="00E0349D" w:rsidRPr="003458F8">
        <w:rPr>
          <w:i w:val="0"/>
          <w:sz w:val="25"/>
          <w:szCs w:val="25"/>
        </w:rPr>
        <w:t xml:space="preserve"> chiese che gli venisse fornito aiuto per le sue barche. La gente che andò a lavorare per lui </w:t>
      </w:r>
      <w:r w:rsidR="00E063E1" w:rsidRPr="003458F8">
        <w:rPr>
          <w:i w:val="0"/>
          <w:sz w:val="25"/>
          <w:szCs w:val="25"/>
        </w:rPr>
        <w:t xml:space="preserve">non fece mai ritorno anzi il consiglio dei padri non si faceva più com’era consuetudine con la presenza del popolo ma di nascosto </w:t>
      </w:r>
      <w:r w:rsidR="00F009C4" w:rsidRPr="003458F8">
        <w:rPr>
          <w:i w:val="0"/>
          <w:sz w:val="25"/>
          <w:szCs w:val="25"/>
        </w:rPr>
        <w:t>e</w:t>
      </w:r>
      <w:r w:rsidR="00E063E1" w:rsidRPr="003458F8">
        <w:rPr>
          <w:i w:val="0"/>
          <w:sz w:val="25"/>
          <w:szCs w:val="25"/>
        </w:rPr>
        <w:t xml:space="preserve"> in un posto segreto.</w:t>
      </w:r>
      <w:r w:rsidR="005415AB" w:rsidRPr="003458F8">
        <w:rPr>
          <w:i w:val="0"/>
          <w:sz w:val="25"/>
          <w:szCs w:val="25"/>
        </w:rPr>
        <w:t xml:space="preserve"> </w:t>
      </w:r>
      <w:proofErr w:type="spellStart"/>
      <w:r w:rsidR="005415AB" w:rsidRPr="003458F8">
        <w:rPr>
          <w:i w:val="0"/>
          <w:sz w:val="25"/>
          <w:szCs w:val="25"/>
        </w:rPr>
        <w:t>Idony</w:t>
      </w:r>
      <w:proofErr w:type="spellEnd"/>
      <w:r w:rsidR="005415AB" w:rsidRPr="003458F8">
        <w:rPr>
          <w:i w:val="0"/>
          <w:sz w:val="25"/>
          <w:szCs w:val="25"/>
        </w:rPr>
        <w:t xml:space="preserve"> vive perché qualcuno ha voluto che prendesse il posto di </w:t>
      </w:r>
      <w:proofErr w:type="spellStart"/>
      <w:r w:rsidR="005415AB" w:rsidRPr="003458F8">
        <w:rPr>
          <w:i w:val="0"/>
          <w:sz w:val="25"/>
          <w:szCs w:val="25"/>
        </w:rPr>
        <w:t>Icony</w:t>
      </w:r>
      <w:proofErr w:type="spellEnd"/>
      <w:r w:rsidR="005415AB" w:rsidRPr="003458F8">
        <w:rPr>
          <w:i w:val="0"/>
          <w:sz w:val="25"/>
          <w:szCs w:val="25"/>
        </w:rPr>
        <w:t>, non so il perché ma c’entra il consiglio dei padri e forse il Sindaco. I</w:t>
      </w:r>
      <w:r w:rsidR="0079131F" w:rsidRPr="003458F8">
        <w:rPr>
          <w:i w:val="0"/>
          <w:sz w:val="25"/>
          <w:szCs w:val="25"/>
        </w:rPr>
        <w:t>l</w:t>
      </w:r>
      <w:r w:rsidR="005415AB" w:rsidRPr="003458F8">
        <w:rPr>
          <w:i w:val="0"/>
          <w:sz w:val="25"/>
          <w:szCs w:val="25"/>
        </w:rPr>
        <w:t xml:space="preserve"> Vecchio Municipio racconta tutto di questa città e della </w:t>
      </w:r>
      <w:r w:rsidR="0079131F" w:rsidRPr="003458F8">
        <w:rPr>
          <w:i w:val="0"/>
          <w:sz w:val="25"/>
          <w:szCs w:val="25"/>
        </w:rPr>
        <w:t xml:space="preserve">sua </w:t>
      </w:r>
      <w:r w:rsidR="005415AB" w:rsidRPr="003458F8">
        <w:rPr>
          <w:i w:val="0"/>
          <w:sz w:val="25"/>
          <w:szCs w:val="25"/>
        </w:rPr>
        <w:t>gemella. Sicuramente ci possono essere delle</w:t>
      </w:r>
      <w:r w:rsidR="0079131F" w:rsidRPr="003458F8">
        <w:rPr>
          <w:i w:val="0"/>
          <w:sz w:val="25"/>
          <w:szCs w:val="25"/>
        </w:rPr>
        <w:t xml:space="preserve"> gallerie comunicanti tra i due luoghi</w:t>
      </w:r>
      <w:r w:rsidR="00B321EB" w:rsidRPr="003458F8">
        <w:rPr>
          <w:i w:val="0"/>
          <w:sz w:val="25"/>
          <w:szCs w:val="25"/>
        </w:rPr>
        <w:t>. Viceversa, ci saranno</w:t>
      </w:r>
      <w:r w:rsidR="005415AB" w:rsidRPr="003458F8">
        <w:rPr>
          <w:i w:val="0"/>
          <w:sz w:val="25"/>
          <w:szCs w:val="25"/>
        </w:rPr>
        <w:t xml:space="preserve"> delle</w:t>
      </w:r>
      <w:r w:rsidR="00B321EB" w:rsidRPr="003458F8">
        <w:rPr>
          <w:i w:val="0"/>
          <w:sz w:val="25"/>
          <w:szCs w:val="25"/>
        </w:rPr>
        <w:t xml:space="preserve"> </w:t>
      </w:r>
      <w:r w:rsidR="005415AB" w:rsidRPr="003458F8">
        <w:rPr>
          <w:i w:val="0"/>
          <w:sz w:val="25"/>
          <w:szCs w:val="25"/>
        </w:rPr>
        <w:t xml:space="preserve">vasche </w:t>
      </w:r>
      <w:r w:rsidR="00B321EB" w:rsidRPr="003458F8">
        <w:rPr>
          <w:i w:val="0"/>
          <w:sz w:val="25"/>
          <w:szCs w:val="25"/>
        </w:rPr>
        <w:t xml:space="preserve">scavate nei muri, </w:t>
      </w:r>
      <w:r w:rsidR="005415AB" w:rsidRPr="003458F8">
        <w:rPr>
          <w:i w:val="0"/>
          <w:sz w:val="25"/>
          <w:szCs w:val="25"/>
        </w:rPr>
        <w:t>servite ai padri fondatori per</w:t>
      </w:r>
      <w:r w:rsidR="0079131F" w:rsidRPr="003458F8">
        <w:rPr>
          <w:i w:val="0"/>
          <w:sz w:val="25"/>
          <w:szCs w:val="25"/>
        </w:rPr>
        <w:t xml:space="preserve"> intrappolare qualcosa</w:t>
      </w:r>
      <w:r w:rsidR="0062416F">
        <w:rPr>
          <w:i w:val="0"/>
          <w:sz w:val="25"/>
          <w:szCs w:val="25"/>
        </w:rPr>
        <w:t>.”</w:t>
      </w:r>
    </w:p>
    <w:p w:rsidR="005415AB" w:rsidRPr="003458F8" w:rsidRDefault="005415AB" w:rsidP="00356AA5">
      <w:pPr>
        <w:spacing w:before="0" w:beforeAutospacing="0" w:after="0" w:afterAutospacing="0"/>
        <w:contextualSpacing/>
        <w:jc w:val="both"/>
        <w:rPr>
          <w:i w:val="0"/>
          <w:sz w:val="25"/>
          <w:szCs w:val="25"/>
        </w:rPr>
      </w:pPr>
      <w:r w:rsidRPr="003458F8">
        <w:rPr>
          <w:i w:val="0"/>
          <w:sz w:val="25"/>
          <w:szCs w:val="25"/>
        </w:rPr>
        <w:t>Io corsi nella stanza dei lavori e presi la seconda scatola. Tirai fuori dalla tasca i foglietti dattiloscritti che mi ero promesso di leggere.</w:t>
      </w:r>
    </w:p>
    <w:p w:rsidR="003517B2" w:rsidRPr="003458F8" w:rsidRDefault="00FA3F3B" w:rsidP="00356AA5">
      <w:pPr>
        <w:spacing w:before="0" w:beforeAutospacing="0" w:after="0" w:afterAutospacing="0"/>
        <w:contextualSpacing/>
        <w:jc w:val="both"/>
        <w:rPr>
          <w:i w:val="0"/>
          <w:sz w:val="25"/>
          <w:szCs w:val="25"/>
        </w:rPr>
      </w:pPr>
      <w:r w:rsidRPr="003458F8">
        <w:rPr>
          <w:i w:val="0"/>
          <w:sz w:val="25"/>
          <w:szCs w:val="25"/>
        </w:rPr>
        <w:t xml:space="preserve">“Non c’è tempo che io vi legga </w:t>
      </w:r>
      <w:r w:rsidR="00B321EB" w:rsidRPr="003458F8">
        <w:rPr>
          <w:i w:val="0"/>
          <w:sz w:val="25"/>
          <w:szCs w:val="25"/>
        </w:rPr>
        <w:t>tutto,</w:t>
      </w:r>
      <w:r w:rsidRPr="003458F8">
        <w:rPr>
          <w:i w:val="0"/>
          <w:sz w:val="25"/>
          <w:szCs w:val="25"/>
        </w:rPr>
        <w:t xml:space="preserve"> ma ci sono delle cose che si posso comprendere solo se siamo più menti a ragio</w:t>
      </w:r>
      <w:r w:rsidR="003517B2" w:rsidRPr="003458F8">
        <w:rPr>
          <w:i w:val="0"/>
          <w:sz w:val="25"/>
          <w:szCs w:val="25"/>
        </w:rPr>
        <w:t xml:space="preserve">narci sopra. Molte delle imbarcazioni partite da Miami verso </w:t>
      </w:r>
      <w:proofErr w:type="spellStart"/>
      <w:r w:rsidR="003517B2" w:rsidRPr="003458F8">
        <w:rPr>
          <w:i w:val="0"/>
          <w:sz w:val="25"/>
          <w:szCs w:val="25"/>
        </w:rPr>
        <w:t>Idony</w:t>
      </w:r>
      <w:proofErr w:type="spellEnd"/>
      <w:r w:rsidR="003517B2" w:rsidRPr="003458F8">
        <w:rPr>
          <w:i w:val="0"/>
          <w:sz w:val="25"/>
          <w:szCs w:val="25"/>
        </w:rPr>
        <w:t xml:space="preserve"> o da </w:t>
      </w:r>
      <w:proofErr w:type="spellStart"/>
      <w:r w:rsidR="003517B2" w:rsidRPr="003458F8">
        <w:rPr>
          <w:i w:val="0"/>
          <w:sz w:val="25"/>
          <w:szCs w:val="25"/>
        </w:rPr>
        <w:t>Idony</w:t>
      </w:r>
      <w:proofErr w:type="spellEnd"/>
      <w:r w:rsidR="003517B2" w:rsidRPr="003458F8">
        <w:rPr>
          <w:i w:val="0"/>
          <w:sz w:val="25"/>
          <w:szCs w:val="25"/>
        </w:rPr>
        <w:t xml:space="preserve"> verso le baie di pesca o verso Miami sono sparite in mezzo ad un mare calmo </w:t>
      </w:r>
      <w:r w:rsidR="00EE47FA" w:rsidRPr="003458F8">
        <w:rPr>
          <w:i w:val="0"/>
          <w:sz w:val="25"/>
          <w:szCs w:val="25"/>
        </w:rPr>
        <w:t>e</w:t>
      </w:r>
      <w:r w:rsidR="003517B2" w:rsidRPr="003458F8">
        <w:rPr>
          <w:i w:val="0"/>
          <w:sz w:val="25"/>
          <w:szCs w:val="25"/>
        </w:rPr>
        <w:t xml:space="preserve"> un cielo sereno. Ho documenti</w:t>
      </w:r>
      <w:r w:rsidR="00B321EB" w:rsidRPr="003458F8">
        <w:rPr>
          <w:i w:val="0"/>
          <w:sz w:val="25"/>
          <w:szCs w:val="25"/>
        </w:rPr>
        <w:t>,</w:t>
      </w:r>
      <w:r w:rsidR="003517B2" w:rsidRPr="003458F8">
        <w:rPr>
          <w:i w:val="0"/>
          <w:sz w:val="25"/>
          <w:szCs w:val="25"/>
        </w:rPr>
        <w:t xml:space="preserve"> riservati solo ai servizi segreti che raccontano cose incredibili di persone vive e chiuse in istituti ma dichiarate decedute ai parenti</w:t>
      </w:r>
      <w:r w:rsidR="0062416F">
        <w:rPr>
          <w:i w:val="0"/>
          <w:sz w:val="25"/>
          <w:szCs w:val="25"/>
        </w:rPr>
        <w:t>.”</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“Perché?”, mi chiese Charlie.</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“Perché erano dei testimoni di qualcosa di cui il governo non ne ha dichiarato o accettato l’esistenza</w:t>
      </w:r>
      <w:r w:rsidR="0062416F">
        <w:rPr>
          <w:i w:val="0"/>
          <w:sz w:val="25"/>
          <w:szCs w:val="25"/>
        </w:rPr>
        <w:t>.”</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A Billy brillavano gli occhi come se avessero avuto lingue di  fuoco.</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“Il Sindaco Brixen sa qualcosa, Billy parlava mentre spacchettava un piccolo foglietto, vedete questa, questa è la piantina del Vecchio Municipio</w:t>
      </w:r>
      <w:r w:rsidR="0062416F">
        <w:rPr>
          <w:i w:val="0"/>
          <w:sz w:val="25"/>
          <w:szCs w:val="25"/>
        </w:rPr>
        <w:t>.”</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La guardai stupefatto.</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“Ma è una barca.”</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“E’ vero, una gigantesca barca rovesciata sul pavimento o sulle fondamenta. Penso che l’elemento rovesciata sia stato indispensabile non a colui che l’aveva costruita ma a quella cosa o persona che ne avrebbe dovuto fare uso</w:t>
      </w:r>
      <w:r w:rsidR="0062416F">
        <w:rPr>
          <w:i w:val="0"/>
          <w:sz w:val="25"/>
          <w:szCs w:val="25"/>
        </w:rPr>
        <w:t>.”</w:t>
      </w:r>
    </w:p>
    <w:p w:rsidR="003517B2" w:rsidRPr="003458F8" w:rsidRDefault="003517B2" w:rsidP="00356AA5">
      <w:pPr>
        <w:spacing w:before="0" w:beforeAutospacing="0" w:after="0" w:afterAutospacing="0"/>
        <w:contextualSpacing/>
        <w:jc w:val="both"/>
        <w:rPr>
          <w:i w:val="0"/>
          <w:sz w:val="25"/>
          <w:szCs w:val="25"/>
        </w:rPr>
      </w:pPr>
      <w:r w:rsidRPr="003458F8">
        <w:rPr>
          <w:i w:val="0"/>
          <w:sz w:val="25"/>
          <w:szCs w:val="25"/>
        </w:rPr>
        <w:t>“Ma Billy, cosa se ne dovevano fare di stanze</w:t>
      </w:r>
      <w:r w:rsidR="00F009C4" w:rsidRPr="003458F8">
        <w:rPr>
          <w:i w:val="0"/>
          <w:sz w:val="25"/>
          <w:szCs w:val="25"/>
        </w:rPr>
        <w:t xml:space="preserve"> con  acquari</w:t>
      </w:r>
      <w:r w:rsidRPr="003458F8">
        <w:rPr>
          <w:i w:val="0"/>
          <w:sz w:val="25"/>
          <w:szCs w:val="25"/>
        </w:rPr>
        <w:t xml:space="preserve"> i padri del consiglio? Mica allevavano pesci nel comune</w:t>
      </w:r>
      <w:r w:rsidR="00B47DE5">
        <w:rPr>
          <w:i w:val="0"/>
          <w:sz w:val="25"/>
          <w:szCs w:val="25"/>
        </w:rPr>
        <w:t>?”</w:t>
      </w:r>
    </w:p>
    <w:p w:rsidR="00D252FB" w:rsidRPr="003458F8" w:rsidRDefault="00705C37" w:rsidP="00356AA5">
      <w:pPr>
        <w:spacing w:before="0" w:beforeAutospacing="0" w:after="0" w:afterAutospacing="0"/>
        <w:contextualSpacing/>
        <w:jc w:val="both"/>
        <w:rPr>
          <w:i w:val="0"/>
          <w:sz w:val="25"/>
          <w:szCs w:val="25"/>
        </w:rPr>
      </w:pPr>
      <w:r w:rsidRPr="003458F8">
        <w:rPr>
          <w:i w:val="0"/>
          <w:sz w:val="25"/>
          <w:szCs w:val="25"/>
        </w:rPr>
        <w:t>“</w:t>
      </w:r>
      <w:r w:rsidR="00B81C43" w:rsidRPr="003458F8">
        <w:rPr>
          <w:i w:val="0"/>
          <w:sz w:val="25"/>
          <w:szCs w:val="25"/>
        </w:rPr>
        <w:t>Forse nei disegni del nuovo Municipio c’è qualcosa del vecchio</w:t>
      </w:r>
      <w:r w:rsidR="0062416F">
        <w:rPr>
          <w:i w:val="0"/>
          <w:sz w:val="25"/>
          <w:szCs w:val="25"/>
        </w:rPr>
        <w:t>.”</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Charlie aveva finito tutti i biscotti e parlava masticando l’ultimo boccone.</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“Ma tu non hai mangiato a casa tua?”, gli chiesi sorridendo.</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“Si ma ero stanco …”</w:t>
      </w:r>
      <w:r w:rsidR="00A3702E" w:rsidRPr="003458F8">
        <w:rPr>
          <w:i w:val="0"/>
          <w:sz w:val="25"/>
          <w:szCs w:val="25"/>
        </w:rPr>
        <w:t>.</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Qualcuno bussò alla porta e tutti e tre in coro rispondemmo, “Entra!”, sembravamo una banda già collaudata.</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lastRenderedPageBreak/>
        <w:t>I colpi insistevano così fui costretto ad andare a rispondere.</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“Si?”</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 xml:space="preserve">“Mi stavi cercando ed eccomi!”, la faccia di Mary </w:t>
      </w:r>
      <w:proofErr w:type="spellStart"/>
      <w:r w:rsidRPr="003458F8">
        <w:rPr>
          <w:i w:val="0"/>
          <w:sz w:val="25"/>
          <w:szCs w:val="25"/>
        </w:rPr>
        <w:t>Ann</w:t>
      </w:r>
      <w:proofErr w:type="spellEnd"/>
      <w:r w:rsidRPr="003458F8">
        <w:rPr>
          <w:i w:val="0"/>
          <w:sz w:val="25"/>
          <w:szCs w:val="25"/>
        </w:rPr>
        <w:t xml:space="preserve"> </w:t>
      </w:r>
      <w:r w:rsidR="00185C0D" w:rsidRPr="003458F8">
        <w:rPr>
          <w:i w:val="0"/>
          <w:sz w:val="25"/>
          <w:szCs w:val="25"/>
        </w:rPr>
        <w:t xml:space="preserve">cercava di apparire </w:t>
      </w:r>
      <w:r w:rsidRPr="003458F8">
        <w:rPr>
          <w:i w:val="0"/>
          <w:sz w:val="25"/>
          <w:szCs w:val="25"/>
        </w:rPr>
        <w:t xml:space="preserve">stupita ma mai quanto la mia. Dopo averla fatta </w:t>
      </w:r>
      <w:r w:rsidR="00A3702E" w:rsidRPr="003458F8">
        <w:rPr>
          <w:i w:val="0"/>
          <w:sz w:val="25"/>
          <w:szCs w:val="25"/>
        </w:rPr>
        <w:t>accomodare,</w:t>
      </w:r>
      <w:r w:rsidRPr="003458F8">
        <w:rPr>
          <w:i w:val="0"/>
          <w:sz w:val="25"/>
          <w:szCs w:val="25"/>
        </w:rPr>
        <w:t xml:space="preserve"> vomitai sul pavimento e davanti a tutti.</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00B47DE5">
        <w:rPr>
          <w:i w:val="0"/>
          <w:sz w:val="25"/>
          <w:szCs w:val="25"/>
        </w:rPr>
        <w:t>?”</w:t>
      </w:r>
    </w:p>
    <w:p w:rsidR="00705C37" w:rsidRPr="003458F8" w:rsidRDefault="00705C37" w:rsidP="00356AA5">
      <w:pPr>
        <w:spacing w:before="0" w:beforeAutospacing="0" w:after="0" w:afterAutospacing="0"/>
        <w:contextualSpacing/>
        <w:jc w:val="both"/>
        <w:rPr>
          <w:i w:val="0"/>
          <w:sz w:val="25"/>
          <w:szCs w:val="25"/>
        </w:rPr>
      </w:pPr>
      <w:r w:rsidRPr="003458F8">
        <w:rPr>
          <w:i w:val="0"/>
          <w:sz w:val="25"/>
          <w:szCs w:val="25"/>
        </w:rPr>
        <w:t xml:space="preserve">Charlie arrivò con un asciugamano bagnato che mi </w:t>
      </w:r>
      <w:r w:rsidR="00C807FD" w:rsidRPr="003458F8">
        <w:rPr>
          <w:i w:val="0"/>
          <w:sz w:val="25"/>
          <w:szCs w:val="25"/>
        </w:rPr>
        <w:t xml:space="preserve">disse di mettere sul capo e Billy continuava a guardare Mary </w:t>
      </w:r>
      <w:proofErr w:type="spellStart"/>
      <w:r w:rsidR="00C807FD" w:rsidRPr="003458F8">
        <w:rPr>
          <w:i w:val="0"/>
          <w:sz w:val="25"/>
          <w:szCs w:val="25"/>
        </w:rPr>
        <w:t>Ann</w:t>
      </w:r>
      <w:proofErr w:type="spellEnd"/>
      <w:r w:rsidR="00C807FD" w:rsidRPr="003458F8">
        <w:rPr>
          <w:i w:val="0"/>
          <w:sz w:val="25"/>
          <w:szCs w:val="25"/>
        </w:rPr>
        <w:t xml:space="preserve"> come se fosse un’aliena di ritorno da un</w:t>
      </w:r>
      <w:r w:rsidR="00A3702E" w:rsidRPr="003458F8">
        <w:rPr>
          <w:i w:val="0"/>
          <w:sz w:val="25"/>
          <w:szCs w:val="25"/>
        </w:rPr>
        <w:t xml:space="preserve"> </w:t>
      </w:r>
      <w:r w:rsidR="00C807FD" w:rsidRPr="003458F8">
        <w:rPr>
          <w:i w:val="0"/>
          <w:sz w:val="25"/>
          <w:szCs w:val="25"/>
        </w:rPr>
        <w:t>pianeta oltre la nostra galassia.</w:t>
      </w:r>
    </w:p>
    <w:p w:rsidR="00C807FD" w:rsidRPr="003458F8" w:rsidRDefault="00C807FD" w:rsidP="00356AA5">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era rimasta in piedi a guardarci come se fossimo dei ragazzini presi </w:t>
      </w:r>
      <w:r w:rsidR="00A30490" w:rsidRPr="003458F8">
        <w:rPr>
          <w:i w:val="0"/>
          <w:sz w:val="25"/>
          <w:szCs w:val="25"/>
        </w:rPr>
        <w:t>a curarci del nostro ego ferito, i suoi occhi sembravano allegri e la piega delle labbra supportavano quest’idea.</w:t>
      </w:r>
    </w:p>
    <w:p w:rsidR="00A30490" w:rsidRPr="003458F8" w:rsidRDefault="00A30490" w:rsidP="00356AA5">
      <w:pPr>
        <w:spacing w:before="0" w:beforeAutospacing="0" w:after="0" w:afterAutospacing="0"/>
        <w:contextualSpacing/>
        <w:jc w:val="both"/>
        <w:rPr>
          <w:i w:val="0"/>
          <w:sz w:val="25"/>
          <w:szCs w:val="25"/>
        </w:rPr>
      </w:pPr>
      <w:r w:rsidRPr="003458F8">
        <w:rPr>
          <w:i w:val="0"/>
          <w:sz w:val="25"/>
          <w:szCs w:val="25"/>
        </w:rPr>
        <w:t xml:space="preserve">Avrei voluto sentirmi diverso ma la sua presenza in quel momento mi metteva a disagio, o meglio non mi faceva per nulla piacere. L’imbarazzo aumentò appena Charlie mi diede una certa occhiata, quella del tipo magari te la vorresti rifare eh vecchio mio; non era così che volevo rivedere Mary </w:t>
      </w:r>
      <w:proofErr w:type="spellStart"/>
      <w:r w:rsidRPr="003458F8">
        <w:rPr>
          <w:i w:val="0"/>
          <w:sz w:val="25"/>
          <w:szCs w:val="25"/>
        </w:rPr>
        <w:t>Ann</w:t>
      </w:r>
      <w:proofErr w:type="spellEnd"/>
      <w:r w:rsidR="008577A7" w:rsidRPr="003458F8">
        <w:rPr>
          <w:i w:val="0"/>
          <w:sz w:val="25"/>
          <w:szCs w:val="25"/>
        </w:rPr>
        <w:t>.</w:t>
      </w:r>
    </w:p>
    <w:p w:rsidR="008577A7" w:rsidRPr="003458F8" w:rsidRDefault="008577A7" w:rsidP="00356AA5">
      <w:pPr>
        <w:spacing w:before="0" w:beforeAutospacing="0" w:after="0" w:afterAutospacing="0"/>
        <w:contextualSpacing/>
        <w:jc w:val="both"/>
        <w:rPr>
          <w:i w:val="0"/>
          <w:sz w:val="25"/>
          <w:szCs w:val="25"/>
        </w:rPr>
      </w:pPr>
      <w:r w:rsidRPr="003458F8">
        <w:rPr>
          <w:i w:val="0"/>
          <w:sz w:val="25"/>
          <w:szCs w:val="25"/>
        </w:rPr>
        <w:t>Fui io a parlare per primo, lei sembrava stordita dalla presenza dei miei amici.</w:t>
      </w:r>
    </w:p>
    <w:p w:rsidR="008577A7" w:rsidRPr="003458F8" w:rsidRDefault="008577A7" w:rsidP="00356AA5">
      <w:pPr>
        <w:spacing w:before="0" w:beforeAutospacing="0" w:after="0" w:afterAutospacing="0"/>
        <w:contextualSpacing/>
        <w:jc w:val="both"/>
        <w:rPr>
          <w:i w:val="0"/>
          <w:sz w:val="25"/>
          <w:szCs w:val="25"/>
        </w:rPr>
      </w:pPr>
      <w:r w:rsidRPr="003458F8">
        <w:rPr>
          <w:i w:val="0"/>
          <w:sz w:val="25"/>
          <w:szCs w:val="25"/>
        </w:rPr>
        <w:t>“Ciao, t’avev</w:t>
      </w:r>
      <w:r w:rsidR="000B05BE">
        <w:rPr>
          <w:i w:val="0"/>
          <w:sz w:val="25"/>
          <w:szCs w:val="25"/>
        </w:rPr>
        <w:t>o cercata per, per darti questo</w:t>
      </w:r>
      <w:r w:rsidRPr="003458F8">
        <w:rPr>
          <w:i w:val="0"/>
          <w:sz w:val="25"/>
          <w:szCs w:val="25"/>
        </w:rPr>
        <w:t>”, ed allungai il palmo della mano con l’orecchino che avevo pescato nella tasca dei jeans.</w:t>
      </w:r>
    </w:p>
    <w:p w:rsidR="008577A7" w:rsidRPr="003458F8" w:rsidRDefault="008577A7" w:rsidP="00356AA5">
      <w:pPr>
        <w:spacing w:before="0" w:beforeAutospacing="0" w:after="0" w:afterAutospacing="0"/>
        <w:contextualSpacing/>
        <w:jc w:val="both"/>
        <w:rPr>
          <w:i w:val="0"/>
          <w:sz w:val="25"/>
          <w:szCs w:val="25"/>
        </w:rPr>
      </w:pPr>
      <w:r w:rsidRPr="003458F8">
        <w:rPr>
          <w:i w:val="0"/>
          <w:sz w:val="25"/>
          <w:szCs w:val="25"/>
        </w:rPr>
        <w:t>“Grazie, disse lei sorridendo, ma non è mio</w:t>
      </w:r>
      <w:r w:rsidR="0062416F">
        <w:rPr>
          <w:i w:val="0"/>
          <w:sz w:val="25"/>
          <w:szCs w:val="25"/>
        </w:rPr>
        <w:t>.”</w:t>
      </w:r>
    </w:p>
    <w:p w:rsidR="008577A7" w:rsidRPr="003458F8" w:rsidRDefault="008577A7" w:rsidP="00356AA5">
      <w:pPr>
        <w:spacing w:before="0" w:beforeAutospacing="0" w:after="0" w:afterAutospacing="0"/>
        <w:contextualSpacing/>
        <w:jc w:val="both"/>
        <w:rPr>
          <w:i w:val="0"/>
          <w:sz w:val="25"/>
          <w:szCs w:val="25"/>
        </w:rPr>
      </w:pPr>
      <w:r w:rsidRPr="003458F8">
        <w:rPr>
          <w:i w:val="0"/>
          <w:sz w:val="25"/>
          <w:szCs w:val="25"/>
        </w:rPr>
        <w:t>Charlie mi guardò seriamente e credo che Billy acuto com’era aveva intuito a cosa si riferiva quello sguardo.</w:t>
      </w:r>
    </w:p>
    <w:p w:rsidR="000B05BE" w:rsidRDefault="008577A7" w:rsidP="00356AA5">
      <w:pPr>
        <w:spacing w:before="0" w:beforeAutospacing="0" w:after="0" w:afterAutospacing="0"/>
        <w:contextualSpacing/>
        <w:jc w:val="both"/>
        <w:rPr>
          <w:i w:val="0"/>
          <w:sz w:val="25"/>
          <w:szCs w:val="25"/>
        </w:rPr>
      </w:pPr>
      <w:r w:rsidRPr="003458F8">
        <w:rPr>
          <w:i w:val="0"/>
          <w:sz w:val="25"/>
          <w:szCs w:val="25"/>
        </w:rPr>
        <w:t>“L’ho trovato sotto i cuscini del divano e dalla sera in cui sei andata via</w:t>
      </w:r>
      <w:r w:rsidR="00BE2770">
        <w:rPr>
          <w:i w:val="0"/>
          <w:sz w:val="25"/>
          <w:szCs w:val="25"/>
        </w:rPr>
        <w:t>,</w:t>
      </w:r>
      <w:r w:rsidRPr="003458F8">
        <w:rPr>
          <w:i w:val="0"/>
          <w:sz w:val="25"/>
          <w:szCs w:val="25"/>
        </w:rPr>
        <w:t xml:space="preserve"> non ho più avuto modo di restituirtelo</w:t>
      </w:r>
      <w:r w:rsidR="0062416F">
        <w:rPr>
          <w:i w:val="0"/>
          <w:sz w:val="25"/>
          <w:szCs w:val="25"/>
        </w:rPr>
        <w:t>.”</w:t>
      </w:r>
      <w:r w:rsidRPr="003458F8">
        <w:rPr>
          <w:i w:val="0"/>
          <w:sz w:val="25"/>
          <w:szCs w:val="25"/>
        </w:rPr>
        <w:t xml:space="preserve"> </w:t>
      </w:r>
    </w:p>
    <w:p w:rsidR="00D252FB" w:rsidRPr="003458F8" w:rsidRDefault="000B05BE" w:rsidP="00356AA5">
      <w:pPr>
        <w:spacing w:before="0" w:beforeAutospacing="0" w:after="0" w:afterAutospacing="0"/>
        <w:contextualSpacing/>
        <w:jc w:val="both"/>
        <w:rPr>
          <w:i w:val="0"/>
          <w:sz w:val="25"/>
          <w:szCs w:val="25"/>
        </w:rPr>
      </w:pPr>
      <w:r>
        <w:rPr>
          <w:i w:val="0"/>
          <w:sz w:val="25"/>
          <w:szCs w:val="25"/>
        </w:rPr>
        <w:t>C</w:t>
      </w:r>
      <w:r w:rsidR="008577A7" w:rsidRPr="003458F8">
        <w:rPr>
          <w:i w:val="0"/>
          <w:sz w:val="25"/>
          <w:szCs w:val="25"/>
        </w:rPr>
        <w:t>redevo di averle parlato col cuore e quel lato romantico mi era nuovo e poco rassicurante.</w:t>
      </w:r>
      <w:r w:rsidR="001347AB" w:rsidRPr="003458F8">
        <w:rPr>
          <w:i w:val="0"/>
          <w:sz w:val="25"/>
          <w:szCs w:val="25"/>
        </w:rPr>
        <w:t xml:space="preserve"> Certe sue parole però superavano la vena della follia</w:t>
      </w:r>
      <w:r w:rsidR="009D7EE1" w:rsidRPr="003458F8">
        <w:rPr>
          <w:i w:val="0"/>
          <w:sz w:val="25"/>
          <w:szCs w:val="25"/>
        </w:rPr>
        <w:t>.</w:t>
      </w:r>
      <w:r w:rsidR="002012BE" w:rsidRPr="003458F8">
        <w:rPr>
          <w:i w:val="0"/>
          <w:sz w:val="25"/>
          <w:szCs w:val="25"/>
        </w:rPr>
        <w:t xml:space="preserve"> La ragazza davanti a me aveva la stessa chiusura e timidezza del primo giorno che l</w:t>
      </w:r>
      <w:r w:rsidR="00752669" w:rsidRPr="003458F8">
        <w:rPr>
          <w:i w:val="0"/>
          <w:sz w:val="25"/>
          <w:szCs w:val="25"/>
        </w:rPr>
        <w:t>a rividi ed era sicuramente molto</w:t>
      </w:r>
      <w:r w:rsidR="002012BE" w:rsidRPr="003458F8">
        <w:rPr>
          <w:i w:val="0"/>
          <w:sz w:val="25"/>
          <w:szCs w:val="25"/>
        </w:rPr>
        <w:t xml:space="preserve"> lontana dalla donna con cui avevo fatto l’amore. Mi domandavo come faceva a controllarsi in quel modo e perché restava impassibile davanti </w:t>
      </w:r>
      <w:r w:rsidR="00A3702E" w:rsidRPr="003458F8">
        <w:rPr>
          <w:i w:val="0"/>
          <w:sz w:val="25"/>
          <w:szCs w:val="25"/>
        </w:rPr>
        <w:t>a</w:t>
      </w:r>
      <w:r w:rsidR="002012BE" w:rsidRPr="003458F8">
        <w:rPr>
          <w:i w:val="0"/>
          <w:sz w:val="25"/>
          <w:szCs w:val="25"/>
        </w:rPr>
        <w:t xml:space="preserve"> un oggetto che dovrebbe esserle caro o </w:t>
      </w:r>
      <w:r w:rsidR="00A3702E" w:rsidRPr="003458F8">
        <w:rPr>
          <w:i w:val="0"/>
          <w:sz w:val="25"/>
          <w:szCs w:val="25"/>
        </w:rPr>
        <w:t>almeno</w:t>
      </w:r>
      <w:r w:rsidR="002012BE" w:rsidRPr="003458F8">
        <w:rPr>
          <w:i w:val="0"/>
          <w:sz w:val="25"/>
          <w:szCs w:val="25"/>
        </w:rPr>
        <w:t xml:space="preserve"> familiare.</w:t>
      </w:r>
    </w:p>
    <w:p w:rsidR="002012BE" w:rsidRPr="003458F8" w:rsidRDefault="002012BE" w:rsidP="00356AA5">
      <w:pPr>
        <w:spacing w:before="0" w:beforeAutospacing="0" w:after="0" w:afterAutospacing="0"/>
        <w:contextualSpacing/>
        <w:jc w:val="both"/>
        <w:rPr>
          <w:i w:val="0"/>
          <w:sz w:val="25"/>
          <w:szCs w:val="25"/>
        </w:rPr>
      </w:pPr>
      <w:r w:rsidRPr="003458F8">
        <w:rPr>
          <w:i w:val="0"/>
          <w:sz w:val="25"/>
          <w:szCs w:val="25"/>
        </w:rPr>
        <w:t xml:space="preserve">La stavo studiando con calma mentre </w:t>
      </w:r>
      <w:proofErr w:type="spellStart"/>
      <w:r w:rsidR="008F5FFA" w:rsidRPr="003458F8">
        <w:rPr>
          <w:i w:val="0"/>
          <w:sz w:val="25"/>
          <w:szCs w:val="25"/>
        </w:rPr>
        <w:t>Ann</w:t>
      </w:r>
      <w:proofErr w:type="spellEnd"/>
      <w:r w:rsidR="008F5FFA" w:rsidRPr="003458F8">
        <w:rPr>
          <w:i w:val="0"/>
          <w:sz w:val="25"/>
          <w:szCs w:val="25"/>
        </w:rPr>
        <w:t xml:space="preserve"> </w:t>
      </w:r>
      <w:r w:rsidRPr="003458F8">
        <w:rPr>
          <w:i w:val="0"/>
          <w:sz w:val="25"/>
          <w:szCs w:val="25"/>
        </w:rPr>
        <w:t xml:space="preserve">sorseggiava la sua tazza di caffè che il buon Billy aveva </w:t>
      </w:r>
      <w:r w:rsidR="008F5FFA" w:rsidRPr="003458F8">
        <w:rPr>
          <w:i w:val="0"/>
          <w:sz w:val="25"/>
          <w:szCs w:val="25"/>
        </w:rPr>
        <w:t>badato a</w:t>
      </w:r>
      <w:r w:rsidRPr="003458F8">
        <w:rPr>
          <w:i w:val="0"/>
          <w:sz w:val="25"/>
          <w:szCs w:val="25"/>
        </w:rPr>
        <w:t xml:space="preserve"> versarle.</w:t>
      </w:r>
    </w:p>
    <w:p w:rsidR="002012BE" w:rsidRPr="003458F8" w:rsidRDefault="002012BE" w:rsidP="00356AA5">
      <w:pPr>
        <w:spacing w:before="0" w:beforeAutospacing="0" w:after="0" w:afterAutospacing="0"/>
        <w:contextualSpacing/>
        <w:jc w:val="both"/>
        <w:rPr>
          <w:i w:val="0"/>
          <w:sz w:val="25"/>
          <w:szCs w:val="25"/>
        </w:rPr>
      </w:pPr>
      <w:r w:rsidRPr="003458F8">
        <w:rPr>
          <w:i w:val="0"/>
          <w:sz w:val="25"/>
          <w:szCs w:val="25"/>
        </w:rPr>
        <w:t>Charlie che aveva una vena meno cavalleresca della mia si buttò addosso al vetro della cucina spingendo fuori Billy che si aggrappò alla finestra per evitare di cadere.</w:t>
      </w:r>
    </w:p>
    <w:p w:rsidR="002012BE" w:rsidRPr="003458F8" w:rsidRDefault="002012BE" w:rsidP="00356AA5">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w:t>
      </w:r>
      <w:r w:rsidR="008F5FFA" w:rsidRPr="003458F8">
        <w:rPr>
          <w:i w:val="0"/>
          <w:sz w:val="25"/>
          <w:szCs w:val="25"/>
        </w:rPr>
        <w:t xml:space="preserve"> </w:t>
      </w:r>
      <w:r w:rsidRPr="003458F8">
        <w:rPr>
          <w:i w:val="0"/>
          <w:sz w:val="25"/>
          <w:szCs w:val="25"/>
        </w:rPr>
        <w:t>dunque non è tuo quell’orecchino</w:t>
      </w:r>
      <w:r w:rsidR="00B47DE5">
        <w:rPr>
          <w:i w:val="0"/>
          <w:sz w:val="25"/>
          <w:szCs w:val="25"/>
        </w:rPr>
        <w:t>?”</w:t>
      </w:r>
    </w:p>
    <w:p w:rsidR="002012BE" w:rsidRPr="003458F8" w:rsidRDefault="000B05BE" w:rsidP="00356AA5">
      <w:pPr>
        <w:spacing w:before="0" w:beforeAutospacing="0" w:after="0" w:afterAutospacing="0"/>
        <w:contextualSpacing/>
        <w:jc w:val="both"/>
        <w:rPr>
          <w:i w:val="0"/>
          <w:sz w:val="25"/>
          <w:szCs w:val="25"/>
        </w:rPr>
      </w:pPr>
      <w:r>
        <w:rPr>
          <w:i w:val="0"/>
          <w:sz w:val="25"/>
          <w:szCs w:val="25"/>
        </w:rPr>
        <w:t>“No</w:t>
      </w:r>
      <w:r w:rsidR="002012BE" w:rsidRPr="003458F8">
        <w:rPr>
          <w:i w:val="0"/>
          <w:sz w:val="25"/>
          <w:szCs w:val="25"/>
        </w:rPr>
        <w:t>”, rispose lei sorridendo gentilmente come se fosse caduta dalle nuvole.</w:t>
      </w:r>
    </w:p>
    <w:p w:rsidR="00BC48F8" w:rsidRPr="003458F8" w:rsidRDefault="002012BE" w:rsidP="00356AA5">
      <w:pPr>
        <w:spacing w:before="0" w:beforeAutospacing="0" w:after="0" w:afterAutospacing="0"/>
        <w:contextualSpacing/>
        <w:jc w:val="both"/>
        <w:rPr>
          <w:i w:val="0"/>
          <w:sz w:val="25"/>
          <w:szCs w:val="25"/>
        </w:rPr>
      </w:pPr>
      <w:r w:rsidRPr="003458F8">
        <w:rPr>
          <w:i w:val="0"/>
          <w:sz w:val="25"/>
          <w:szCs w:val="25"/>
        </w:rPr>
        <w:t xml:space="preserve">“Ma ti ricordi di essere passata per caso da </w:t>
      </w:r>
      <w:proofErr w:type="spellStart"/>
      <w:r w:rsidRPr="003458F8">
        <w:rPr>
          <w:i w:val="0"/>
          <w:sz w:val="25"/>
          <w:szCs w:val="25"/>
        </w:rPr>
        <w:t>Armet</w:t>
      </w:r>
      <w:proofErr w:type="spellEnd"/>
      <w:r w:rsidRPr="003458F8">
        <w:rPr>
          <w:i w:val="0"/>
          <w:sz w:val="25"/>
          <w:szCs w:val="25"/>
        </w:rPr>
        <w:t xml:space="preserve"> questi giorni?”, sapevo dove voleva parare Charlie</w:t>
      </w:r>
      <w:r w:rsidR="00BC48F8" w:rsidRPr="003458F8">
        <w:rPr>
          <w:i w:val="0"/>
          <w:sz w:val="25"/>
          <w:szCs w:val="25"/>
        </w:rPr>
        <w:t>.</w:t>
      </w:r>
      <w:r w:rsidR="000B05BE" w:rsidRPr="003458F8">
        <w:rPr>
          <w:i w:val="0"/>
          <w:sz w:val="25"/>
          <w:szCs w:val="25"/>
        </w:rPr>
        <w:t xml:space="preserve"> </w:t>
      </w:r>
      <w:r w:rsidR="00BC48F8" w:rsidRPr="003458F8">
        <w:rPr>
          <w:i w:val="0"/>
          <w:sz w:val="25"/>
          <w:szCs w:val="25"/>
        </w:rPr>
        <w:t>“Sono stata otto giorni a Miami, sapete</w:t>
      </w:r>
      <w:r w:rsidR="000B05BE">
        <w:rPr>
          <w:i w:val="0"/>
          <w:sz w:val="25"/>
          <w:szCs w:val="25"/>
        </w:rPr>
        <w:t>,</w:t>
      </w:r>
      <w:r w:rsidR="00BC48F8" w:rsidRPr="003458F8">
        <w:rPr>
          <w:i w:val="0"/>
          <w:sz w:val="25"/>
          <w:szCs w:val="25"/>
        </w:rPr>
        <w:t xml:space="preserve"> mi offrono una cattedra al </w:t>
      </w:r>
      <w:proofErr w:type="spellStart"/>
      <w:r w:rsidR="00BC48F8" w:rsidRPr="003458F8">
        <w:rPr>
          <w:i w:val="0"/>
          <w:sz w:val="25"/>
          <w:szCs w:val="25"/>
        </w:rPr>
        <w:t>Belinger</w:t>
      </w:r>
      <w:proofErr w:type="spellEnd"/>
      <w:r w:rsidR="00BC48F8" w:rsidRPr="003458F8">
        <w:rPr>
          <w:i w:val="0"/>
          <w:sz w:val="25"/>
          <w:szCs w:val="25"/>
        </w:rPr>
        <w:t xml:space="preserve">, è una piccola scuola elementare </w:t>
      </w:r>
      <w:r w:rsidR="00121A30" w:rsidRPr="003458F8">
        <w:rPr>
          <w:i w:val="0"/>
          <w:sz w:val="25"/>
          <w:szCs w:val="25"/>
        </w:rPr>
        <w:t>e</w:t>
      </w:r>
      <w:r w:rsidR="00BC48F8" w:rsidRPr="003458F8">
        <w:rPr>
          <w:i w:val="0"/>
          <w:sz w:val="25"/>
          <w:szCs w:val="25"/>
        </w:rPr>
        <w:t xml:space="preserve"> hanno bisogno di una maestra; ho sempre desiderato lavorare coi bambini ma qui è così difficile.”</w:t>
      </w:r>
    </w:p>
    <w:p w:rsidR="00BC48F8" w:rsidRPr="003458F8" w:rsidRDefault="00BC48F8" w:rsidP="00356AA5">
      <w:pPr>
        <w:spacing w:before="0" w:beforeAutospacing="0" w:after="0" w:afterAutospacing="0"/>
        <w:contextualSpacing/>
        <w:jc w:val="both"/>
        <w:rPr>
          <w:i w:val="0"/>
          <w:sz w:val="25"/>
          <w:szCs w:val="25"/>
        </w:rPr>
      </w:pPr>
      <w:r w:rsidRPr="003458F8">
        <w:rPr>
          <w:i w:val="0"/>
          <w:sz w:val="25"/>
          <w:szCs w:val="25"/>
        </w:rPr>
        <w:t>Charlie e Billy annuivano come se fossero stati due esseri lobotomizzati.</w:t>
      </w:r>
    </w:p>
    <w:p w:rsidR="00BC48F8" w:rsidRPr="003458F8" w:rsidRDefault="00BC48F8" w:rsidP="00356AA5">
      <w:pPr>
        <w:spacing w:before="0" w:beforeAutospacing="0" w:after="0" w:afterAutospacing="0"/>
        <w:contextualSpacing/>
        <w:jc w:val="both"/>
        <w:rPr>
          <w:i w:val="0"/>
          <w:sz w:val="25"/>
          <w:szCs w:val="25"/>
        </w:rPr>
      </w:pPr>
      <w:r w:rsidRPr="003458F8">
        <w:rPr>
          <w:i w:val="0"/>
          <w:sz w:val="25"/>
          <w:szCs w:val="25"/>
        </w:rPr>
        <w:t xml:space="preserve">“Va bene. Grazie Mary </w:t>
      </w:r>
      <w:proofErr w:type="spellStart"/>
      <w:r w:rsidRPr="003458F8">
        <w:rPr>
          <w:i w:val="0"/>
          <w:sz w:val="25"/>
          <w:szCs w:val="25"/>
        </w:rPr>
        <w:t>Ann</w:t>
      </w:r>
      <w:proofErr w:type="spellEnd"/>
      <w:r w:rsidRPr="003458F8">
        <w:rPr>
          <w:i w:val="0"/>
          <w:sz w:val="25"/>
          <w:szCs w:val="25"/>
        </w:rPr>
        <w:t xml:space="preserve"> della tua cortese visita, per quella cosa che dovevo dirti, beh, ho già risolto. Se</w:t>
      </w:r>
      <w:r w:rsidR="00752669" w:rsidRPr="003458F8">
        <w:rPr>
          <w:i w:val="0"/>
          <w:sz w:val="25"/>
          <w:szCs w:val="25"/>
        </w:rPr>
        <w:t xml:space="preserve"> tu</w:t>
      </w:r>
      <w:r w:rsidRPr="003458F8">
        <w:rPr>
          <w:i w:val="0"/>
          <w:sz w:val="25"/>
          <w:szCs w:val="25"/>
        </w:rPr>
        <w:t xml:space="preserve"> dovessi avere bisogno di qualcosa</w:t>
      </w:r>
      <w:r w:rsidR="008F5FFA" w:rsidRPr="003458F8">
        <w:rPr>
          <w:i w:val="0"/>
          <w:sz w:val="25"/>
          <w:szCs w:val="25"/>
        </w:rPr>
        <w:t>,</w:t>
      </w:r>
      <w:r w:rsidR="00752669" w:rsidRPr="003458F8">
        <w:rPr>
          <w:i w:val="0"/>
          <w:sz w:val="25"/>
          <w:szCs w:val="25"/>
        </w:rPr>
        <w:t xml:space="preserve"> chiamami</w:t>
      </w:r>
      <w:r w:rsidR="00B47DE5">
        <w:rPr>
          <w:i w:val="0"/>
          <w:sz w:val="25"/>
          <w:szCs w:val="25"/>
        </w:rPr>
        <w:t>!”</w:t>
      </w:r>
    </w:p>
    <w:p w:rsidR="00BC48F8" w:rsidRPr="003458F8" w:rsidRDefault="00BC48F8" w:rsidP="00356AA5">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appoggiò la tazza di caffè nel lavandino e salutò i ragazzi stringendo calorosamente la loro mano; arrivata alla porta mi appoggiò i palmi sul cuore ed io rimasi spiazzato. I suoi occhi erano pieni</w:t>
      </w:r>
      <w:r w:rsidR="00752669" w:rsidRPr="003458F8">
        <w:rPr>
          <w:i w:val="0"/>
          <w:sz w:val="25"/>
          <w:szCs w:val="25"/>
        </w:rPr>
        <w:t xml:space="preserve"> </w:t>
      </w:r>
      <w:r w:rsidRPr="003458F8">
        <w:rPr>
          <w:i w:val="0"/>
          <w:sz w:val="25"/>
          <w:szCs w:val="25"/>
        </w:rPr>
        <w:t>di lacrime.</w:t>
      </w:r>
    </w:p>
    <w:p w:rsidR="00316F28" w:rsidRPr="003458F8" w:rsidRDefault="00BC48F8" w:rsidP="00356AA5">
      <w:pPr>
        <w:spacing w:before="0" w:beforeAutospacing="0" w:after="0" w:afterAutospacing="0"/>
        <w:contextualSpacing/>
        <w:jc w:val="both"/>
        <w:rPr>
          <w:i w:val="0"/>
          <w:sz w:val="25"/>
          <w:szCs w:val="25"/>
        </w:rPr>
      </w:pPr>
      <w:r w:rsidRPr="003458F8">
        <w:rPr>
          <w:i w:val="0"/>
          <w:sz w:val="25"/>
          <w:szCs w:val="25"/>
        </w:rPr>
        <w:t>“Sono così felice di andar</w:t>
      </w:r>
      <w:r w:rsidR="00752669" w:rsidRPr="003458F8">
        <w:rPr>
          <w:i w:val="0"/>
          <w:sz w:val="25"/>
          <w:szCs w:val="25"/>
        </w:rPr>
        <w:t>men</w:t>
      </w:r>
      <w:r w:rsidRPr="003458F8">
        <w:rPr>
          <w:i w:val="0"/>
          <w:sz w:val="25"/>
          <w:szCs w:val="25"/>
        </w:rPr>
        <w:t xml:space="preserve">e da qui. Qui mi sento come una persona maledetta invece in città la gente apprezza quello che avrei da dare ai bambini. Tu stai attento </w:t>
      </w:r>
      <w:proofErr w:type="spellStart"/>
      <w:r w:rsidRPr="003458F8">
        <w:rPr>
          <w:i w:val="0"/>
          <w:sz w:val="25"/>
          <w:szCs w:val="25"/>
        </w:rPr>
        <w:t>Armet</w:t>
      </w:r>
      <w:proofErr w:type="spellEnd"/>
      <w:r w:rsidRPr="003458F8">
        <w:rPr>
          <w:i w:val="0"/>
          <w:sz w:val="25"/>
          <w:szCs w:val="25"/>
        </w:rPr>
        <w:t>!</w:t>
      </w:r>
      <w:r w:rsidR="000B05BE">
        <w:rPr>
          <w:i w:val="0"/>
          <w:sz w:val="25"/>
          <w:szCs w:val="25"/>
        </w:rPr>
        <w:t>”</w:t>
      </w:r>
      <w:r w:rsidRPr="003458F8">
        <w:rPr>
          <w:i w:val="0"/>
          <w:sz w:val="25"/>
          <w:szCs w:val="25"/>
        </w:rPr>
        <w:t xml:space="preserve"> </w:t>
      </w:r>
    </w:p>
    <w:p w:rsidR="000B05BE" w:rsidRDefault="00316F28" w:rsidP="00356AA5">
      <w:pPr>
        <w:spacing w:before="0" w:beforeAutospacing="0" w:after="0" w:afterAutospacing="0"/>
        <w:contextualSpacing/>
        <w:jc w:val="both"/>
        <w:rPr>
          <w:i w:val="0"/>
          <w:sz w:val="25"/>
          <w:szCs w:val="25"/>
        </w:rPr>
      </w:pPr>
      <w:r w:rsidRPr="003458F8">
        <w:rPr>
          <w:i w:val="0"/>
          <w:sz w:val="25"/>
          <w:szCs w:val="25"/>
        </w:rPr>
        <w:t>“</w:t>
      </w:r>
      <w:r w:rsidR="00BC48F8" w:rsidRPr="003458F8">
        <w:rPr>
          <w:i w:val="0"/>
          <w:sz w:val="25"/>
          <w:szCs w:val="25"/>
        </w:rPr>
        <w:t>Vede con occhi di ghiaccio</w:t>
      </w:r>
      <w:r w:rsidR="000B05BE">
        <w:rPr>
          <w:i w:val="0"/>
          <w:sz w:val="25"/>
          <w:szCs w:val="25"/>
        </w:rPr>
        <w:t xml:space="preserve"> l’acqua nei cerchi della morte.”</w:t>
      </w:r>
      <w:r w:rsidR="00BC48F8" w:rsidRPr="003458F8">
        <w:rPr>
          <w:i w:val="0"/>
          <w:sz w:val="25"/>
          <w:szCs w:val="25"/>
        </w:rPr>
        <w:t xml:space="preserve"> </w:t>
      </w:r>
    </w:p>
    <w:p w:rsidR="00693C84" w:rsidRPr="003458F8" w:rsidRDefault="000B05BE" w:rsidP="00356AA5">
      <w:pPr>
        <w:spacing w:before="0" w:beforeAutospacing="0" w:after="0" w:afterAutospacing="0"/>
        <w:contextualSpacing/>
        <w:jc w:val="both"/>
        <w:rPr>
          <w:i w:val="0"/>
          <w:sz w:val="25"/>
          <w:szCs w:val="25"/>
        </w:rPr>
      </w:pPr>
      <w:r>
        <w:rPr>
          <w:i w:val="0"/>
          <w:sz w:val="25"/>
          <w:szCs w:val="25"/>
        </w:rPr>
        <w:t>I</w:t>
      </w:r>
      <w:r w:rsidR="00BC48F8" w:rsidRPr="003458F8">
        <w:rPr>
          <w:i w:val="0"/>
          <w:sz w:val="25"/>
          <w:szCs w:val="25"/>
        </w:rPr>
        <w:t xml:space="preserve">l tono della sua voce era diventato serio e </w:t>
      </w:r>
      <w:r w:rsidR="00693C84" w:rsidRPr="003458F8">
        <w:rPr>
          <w:i w:val="0"/>
          <w:sz w:val="25"/>
          <w:szCs w:val="25"/>
        </w:rPr>
        <w:t>sibilante</w:t>
      </w:r>
      <w:r w:rsidR="00BC48F8" w:rsidRPr="003458F8">
        <w:rPr>
          <w:i w:val="0"/>
          <w:sz w:val="25"/>
          <w:szCs w:val="25"/>
        </w:rPr>
        <w:t xml:space="preserve">. </w:t>
      </w:r>
    </w:p>
    <w:p w:rsidR="00316F28" w:rsidRPr="003458F8" w:rsidRDefault="00BC48F8" w:rsidP="00356AA5">
      <w:pPr>
        <w:spacing w:before="0" w:beforeAutospacing="0" w:after="0" w:afterAutospacing="0"/>
        <w:contextualSpacing/>
        <w:jc w:val="both"/>
        <w:rPr>
          <w:i w:val="0"/>
          <w:sz w:val="25"/>
          <w:szCs w:val="25"/>
        </w:rPr>
      </w:pPr>
      <w:r w:rsidRPr="003458F8">
        <w:rPr>
          <w:i w:val="0"/>
          <w:sz w:val="25"/>
          <w:szCs w:val="25"/>
        </w:rPr>
        <w:t>Le ultime parole sembravano di qualcun altro. Quella ragazza mi faceva paura.</w:t>
      </w:r>
    </w:p>
    <w:p w:rsidR="00316F28" w:rsidRPr="003458F8" w:rsidRDefault="00316F28" w:rsidP="00356AA5">
      <w:pPr>
        <w:spacing w:before="0" w:beforeAutospacing="0" w:after="0" w:afterAutospacing="0"/>
        <w:contextualSpacing/>
        <w:jc w:val="both"/>
        <w:rPr>
          <w:i w:val="0"/>
          <w:sz w:val="25"/>
          <w:szCs w:val="25"/>
        </w:rPr>
      </w:pPr>
      <w:r w:rsidRPr="003458F8">
        <w:rPr>
          <w:i w:val="0"/>
          <w:sz w:val="25"/>
          <w:szCs w:val="25"/>
        </w:rPr>
        <w:lastRenderedPageBreak/>
        <w:t>“E tu scusami per quel momento di malessere!</w:t>
      </w:r>
      <w:r w:rsidR="00752669" w:rsidRPr="003458F8">
        <w:rPr>
          <w:i w:val="0"/>
          <w:sz w:val="25"/>
          <w:szCs w:val="25"/>
        </w:rPr>
        <w:t>”</w:t>
      </w:r>
      <w:r w:rsidRPr="003458F8">
        <w:rPr>
          <w:i w:val="0"/>
          <w:sz w:val="25"/>
          <w:szCs w:val="25"/>
        </w:rPr>
        <w:t>, cercai di balbettare pur di non ascoltare altre profezie di chissà quali orrori.</w:t>
      </w:r>
    </w:p>
    <w:p w:rsidR="00BC48F8" w:rsidRPr="003458F8" w:rsidRDefault="00316F28" w:rsidP="00356AA5">
      <w:pPr>
        <w:spacing w:before="0" w:beforeAutospacing="0" w:after="0" w:afterAutospacing="0"/>
        <w:contextualSpacing/>
        <w:jc w:val="both"/>
        <w:rPr>
          <w:i w:val="0"/>
          <w:sz w:val="25"/>
          <w:szCs w:val="25"/>
        </w:rPr>
      </w:pPr>
      <w:r w:rsidRPr="003458F8">
        <w:rPr>
          <w:i w:val="0"/>
          <w:sz w:val="25"/>
          <w:szCs w:val="25"/>
        </w:rPr>
        <w:t xml:space="preserve">Chiusa la </w:t>
      </w:r>
      <w:r w:rsidR="00752669" w:rsidRPr="003458F8">
        <w:rPr>
          <w:i w:val="0"/>
          <w:sz w:val="25"/>
          <w:szCs w:val="25"/>
        </w:rPr>
        <w:t>porta,</w:t>
      </w:r>
      <w:r w:rsidRPr="003458F8">
        <w:rPr>
          <w:i w:val="0"/>
          <w:sz w:val="25"/>
          <w:szCs w:val="25"/>
        </w:rPr>
        <w:t xml:space="preserve"> </w:t>
      </w:r>
      <w:r w:rsidR="0014069C" w:rsidRPr="003458F8">
        <w:rPr>
          <w:i w:val="0"/>
          <w:sz w:val="25"/>
          <w:szCs w:val="25"/>
        </w:rPr>
        <w:t>non seppi dire altro che “</w:t>
      </w:r>
      <w:r w:rsidR="00752669" w:rsidRPr="003458F8">
        <w:rPr>
          <w:i w:val="0"/>
          <w:sz w:val="25"/>
          <w:szCs w:val="25"/>
        </w:rPr>
        <w:t>Grazie al cielo se n’è andata!”</w:t>
      </w:r>
      <w:r w:rsidR="000B05BE">
        <w:rPr>
          <w:i w:val="0"/>
          <w:sz w:val="25"/>
          <w:szCs w:val="25"/>
        </w:rPr>
        <w:t>.</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 xml:space="preserve">Charlie fingeva di aggiustare la maglietta di Billy che si era impigliata nella cerniera della finestra quando lo aveva spinto per parlare a Mary </w:t>
      </w:r>
      <w:proofErr w:type="spellStart"/>
      <w:r w:rsidRPr="003458F8">
        <w:rPr>
          <w:i w:val="0"/>
          <w:sz w:val="25"/>
          <w:szCs w:val="25"/>
        </w:rPr>
        <w:t>Ann</w:t>
      </w:r>
      <w:proofErr w:type="spellEnd"/>
      <w:r w:rsidRPr="003458F8">
        <w:rPr>
          <w:i w:val="0"/>
          <w:sz w:val="25"/>
          <w:szCs w:val="25"/>
        </w:rPr>
        <w:t>.</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“Come fa a non essere lei se era lei?”</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“Tu quale certezza hai, a parte quell’orecchino che sia stata lei e non una persona che poteva assomigliarle. Magari avevi bevuto una birretta e conosciuto una ragazza gentile …”</w:t>
      </w:r>
      <w:r w:rsidR="00752669" w:rsidRPr="003458F8">
        <w:rPr>
          <w:i w:val="0"/>
          <w:sz w:val="25"/>
          <w:szCs w:val="25"/>
        </w:rPr>
        <w:t>.</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 xml:space="preserve">“Io non conosco </w:t>
      </w:r>
      <w:r w:rsidR="007D4517" w:rsidRPr="003458F8">
        <w:rPr>
          <w:i w:val="0"/>
          <w:sz w:val="25"/>
          <w:szCs w:val="25"/>
        </w:rPr>
        <w:t>ragazze gentili</w:t>
      </w:r>
      <w:r w:rsidRPr="003458F8">
        <w:rPr>
          <w:i w:val="0"/>
          <w:sz w:val="25"/>
          <w:szCs w:val="25"/>
        </w:rPr>
        <w:t xml:space="preserve"> e non uso </w:t>
      </w:r>
      <w:r w:rsidR="007D4517" w:rsidRPr="003458F8">
        <w:rPr>
          <w:i w:val="0"/>
          <w:sz w:val="25"/>
          <w:szCs w:val="25"/>
        </w:rPr>
        <w:t xml:space="preserve">le </w:t>
      </w:r>
      <w:r w:rsidRPr="003458F8">
        <w:rPr>
          <w:i w:val="0"/>
          <w:sz w:val="25"/>
          <w:szCs w:val="25"/>
        </w:rPr>
        <w:t>ragazze gentili, io non uso la birra per dimenticare e facilitarmi il rimorchio. Lei era venuta da me quella sera e sembrava diversa, fragile e bisognosa d’affetto. Era lei e non un’altra, lei con quei dannati orecchini che sembrano fare parte del tesoro dei pirati</w:t>
      </w:r>
      <w:r w:rsidR="0062416F">
        <w:rPr>
          <w:i w:val="0"/>
          <w:sz w:val="25"/>
          <w:szCs w:val="25"/>
        </w:rPr>
        <w:t>.”</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Charlie prese l’orecchino e lo mise controluce per esaminarlo.</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“Interessanti, disse, sembra proprio vecchio, molto, molto vecchio.”</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 xml:space="preserve">“Va bene è un pezzo d’antiquariato </w:t>
      </w:r>
      <w:r w:rsidR="00E33F74" w:rsidRPr="003458F8">
        <w:rPr>
          <w:i w:val="0"/>
          <w:sz w:val="25"/>
          <w:szCs w:val="25"/>
        </w:rPr>
        <w:t>e</w:t>
      </w:r>
      <w:r w:rsidRPr="003458F8">
        <w:rPr>
          <w:i w:val="0"/>
          <w:sz w:val="25"/>
          <w:szCs w:val="25"/>
        </w:rPr>
        <w:t xml:space="preserve"> allora? </w:t>
      </w:r>
      <w:proofErr w:type="spellStart"/>
      <w:r w:rsidRPr="003458F8">
        <w:rPr>
          <w:i w:val="0"/>
          <w:sz w:val="25"/>
          <w:szCs w:val="25"/>
        </w:rPr>
        <w:t>Finney</w:t>
      </w:r>
      <w:proofErr w:type="spellEnd"/>
      <w:r w:rsidRPr="003458F8">
        <w:rPr>
          <w:i w:val="0"/>
          <w:sz w:val="25"/>
          <w:szCs w:val="25"/>
        </w:rPr>
        <w:t xml:space="preserve"> non era un uomo ricco</w:t>
      </w:r>
      <w:r w:rsidR="00E33F74" w:rsidRPr="003458F8">
        <w:rPr>
          <w:i w:val="0"/>
          <w:sz w:val="25"/>
          <w:szCs w:val="25"/>
        </w:rPr>
        <w:t>,</w:t>
      </w:r>
      <w:r w:rsidRPr="003458F8">
        <w:rPr>
          <w:i w:val="0"/>
          <w:sz w:val="25"/>
          <w:szCs w:val="25"/>
        </w:rPr>
        <w:t xml:space="preserve"> magari gli ha ered</w:t>
      </w:r>
      <w:r w:rsidR="000B05BE">
        <w:rPr>
          <w:i w:val="0"/>
          <w:sz w:val="25"/>
          <w:szCs w:val="25"/>
        </w:rPr>
        <w:t>itati dalla madre o dalla nonna</w:t>
      </w:r>
      <w:r w:rsidRPr="003458F8">
        <w:rPr>
          <w:i w:val="0"/>
          <w:sz w:val="25"/>
          <w:szCs w:val="25"/>
        </w:rPr>
        <w:t>”, io guardavo Billy che perdeva tempo a controllarsi la maglietta.</w:t>
      </w:r>
    </w:p>
    <w:p w:rsidR="00B44AFD" w:rsidRPr="003458F8" w:rsidRDefault="00B44AFD" w:rsidP="00356AA5">
      <w:pPr>
        <w:spacing w:before="0" w:beforeAutospacing="0" w:after="0" w:afterAutospacing="0"/>
        <w:contextualSpacing/>
        <w:jc w:val="both"/>
        <w:rPr>
          <w:i w:val="0"/>
          <w:sz w:val="25"/>
          <w:szCs w:val="25"/>
        </w:rPr>
      </w:pPr>
      <w:r w:rsidRPr="003458F8">
        <w:rPr>
          <w:i w:val="0"/>
          <w:sz w:val="25"/>
          <w:szCs w:val="25"/>
        </w:rPr>
        <w:t xml:space="preserve">“Ragazzo fila a casa e cambiati oppure </w:t>
      </w:r>
      <w:r w:rsidR="00E33F74" w:rsidRPr="003458F8">
        <w:rPr>
          <w:i w:val="0"/>
          <w:sz w:val="25"/>
          <w:szCs w:val="25"/>
        </w:rPr>
        <w:t>lascia stare</w:t>
      </w:r>
      <w:r w:rsidRPr="003458F8">
        <w:rPr>
          <w:i w:val="0"/>
          <w:sz w:val="25"/>
          <w:szCs w:val="25"/>
        </w:rPr>
        <w:t xml:space="preserve"> quel pezzo di stoffa e racconta quello che hai trovato in internet</w:t>
      </w:r>
      <w:r w:rsidR="0062416F">
        <w:rPr>
          <w:i w:val="0"/>
          <w:sz w:val="25"/>
          <w:szCs w:val="25"/>
        </w:rPr>
        <w:t>.”</w:t>
      </w:r>
    </w:p>
    <w:p w:rsidR="00D252FB" w:rsidRPr="003458F8" w:rsidRDefault="00B44AFD" w:rsidP="00356AA5">
      <w:pPr>
        <w:spacing w:before="0" w:beforeAutospacing="0" w:after="0" w:afterAutospacing="0"/>
        <w:contextualSpacing/>
        <w:jc w:val="both"/>
        <w:rPr>
          <w:i w:val="0"/>
          <w:sz w:val="25"/>
          <w:szCs w:val="25"/>
        </w:rPr>
      </w:pPr>
      <w:r w:rsidRPr="003458F8">
        <w:rPr>
          <w:i w:val="0"/>
          <w:sz w:val="25"/>
          <w:szCs w:val="25"/>
        </w:rPr>
        <w:t xml:space="preserve">“No </w:t>
      </w:r>
      <w:proofErr w:type="spellStart"/>
      <w:r w:rsidRPr="003458F8">
        <w:rPr>
          <w:i w:val="0"/>
          <w:sz w:val="25"/>
          <w:szCs w:val="25"/>
        </w:rPr>
        <w:t>Birdy</w:t>
      </w:r>
      <w:proofErr w:type="spellEnd"/>
      <w:r w:rsidRPr="003458F8">
        <w:rPr>
          <w:i w:val="0"/>
          <w:sz w:val="25"/>
          <w:szCs w:val="25"/>
        </w:rPr>
        <w:t xml:space="preserve">, </w:t>
      </w:r>
      <w:r w:rsidR="00E33F74" w:rsidRPr="003458F8">
        <w:rPr>
          <w:i w:val="0"/>
          <w:sz w:val="25"/>
          <w:szCs w:val="25"/>
        </w:rPr>
        <w:t>quest’</w:t>
      </w:r>
      <w:r w:rsidRPr="003458F8">
        <w:rPr>
          <w:i w:val="0"/>
          <w:sz w:val="25"/>
          <w:szCs w:val="25"/>
        </w:rPr>
        <w:t>orecchino sarà vecchio</w:t>
      </w:r>
      <w:r w:rsidR="002A357B" w:rsidRPr="003458F8">
        <w:rPr>
          <w:i w:val="0"/>
          <w:sz w:val="25"/>
          <w:szCs w:val="25"/>
        </w:rPr>
        <w:t xml:space="preserve"> di minimo due secoli e guarda questo punzone, ai nostri tempi l’oro diciotto carati è segnato come quello quattordici, qui c’è solo un nome, cavolo non riesco a leggerlo</w:t>
      </w:r>
      <w:r w:rsidR="00F72AEB" w:rsidRPr="003458F8">
        <w:rPr>
          <w:i w:val="0"/>
          <w:sz w:val="25"/>
          <w:szCs w:val="25"/>
        </w:rPr>
        <w:t>; una lente aiuterebbe molto in questo caso</w:t>
      </w:r>
      <w:r w:rsidR="0062416F">
        <w:rPr>
          <w:i w:val="0"/>
          <w:sz w:val="25"/>
          <w:szCs w:val="25"/>
        </w:rPr>
        <w:t>.”</w:t>
      </w:r>
    </w:p>
    <w:p w:rsidR="00F72AEB" w:rsidRPr="003458F8" w:rsidRDefault="00F72AEB" w:rsidP="00356AA5">
      <w:pPr>
        <w:spacing w:before="0" w:beforeAutospacing="0" w:after="0" w:afterAutospacing="0"/>
        <w:contextualSpacing/>
        <w:jc w:val="both"/>
        <w:rPr>
          <w:i w:val="0"/>
          <w:sz w:val="25"/>
          <w:szCs w:val="25"/>
        </w:rPr>
      </w:pPr>
      <w:r w:rsidRPr="003458F8">
        <w:rPr>
          <w:i w:val="0"/>
          <w:sz w:val="25"/>
          <w:szCs w:val="25"/>
        </w:rPr>
        <w:t xml:space="preserve">“Ma dobbiamo proprio perdere tempo con </w:t>
      </w:r>
      <w:r w:rsidR="00E33F74" w:rsidRPr="003458F8">
        <w:rPr>
          <w:i w:val="0"/>
          <w:sz w:val="25"/>
          <w:szCs w:val="25"/>
        </w:rPr>
        <w:t>quest’</w:t>
      </w:r>
      <w:r w:rsidRPr="003458F8">
        <w:rPr>
          <w:i w:val="0"/>
          <w:sz w:val="25"/>
          <w:szCs w:val="25"/>
        </w:rPr>
        <w:t>orecchino, abbiamo cose più importanti da fare</w:t>
      </w:r>
      <w:r w:rsidR="0062416F">
        <w:rPr>
          <w:i w:val="0"/>
          <w:sz w:val="25"/>
          <w:szCs w:val="25"/>
        </w:rPr>
        <w:t>.”</w:t>
      </w:r>
    </w:p>
    <w:p w:rsidR="00F72AEB" w:rsidRPr="003458F8" w:rsidRDefault="00F72AEB" w:rsidP="00356AA5">
      <w:pPr>
        <w:spacing w:before="0" w:beforeAutospacing="0" w:after="0" w:afterAutospacing="0"/>
        <w:contextualSpacing/>
        <w:jc w:val="both"/>
        <w:rPr>
          <w:i w:val="0"/>
          <w:sz w:val="25"/>
          <w:szCs w:val="25"/>
        </w:rPr>
      </w:pPr>
      <w:r w:rsidRPr="003458F8">
        <w:rPr>
          <w:i w:val="0"/>
          <w:sz w:val="25"/>
          <w:szCs w:val="25"/>
        </w:rPr>
        <w:t xml:space="preserve">“Direi che </w:t>
      </w:r>
      <w:r w:rsidR="00E33F74" w:rsidRPr="003458F8">
        <w:rPr>
          <w:i w:val="0"/>
          <w:sz w:val="25"/>
          <w:szCs w:val="25"/>
        </w:rPr>
        <w:t>quest’</w:t>
      </w:r>
      <w:r w:rsidRPr="003458F8">
        <w:rPr>
          <w:i w:val="0"/>
          <w:sz w:val="25"/>
          <w:szCs w:val="25"/>
        </w:rPr>
        <w:t>orecchino è molto importante. Questo pezzo ci potrebbe raccontare qualcosa della sua proprietaria chiunque lei sia. La nostra Cenerentola</w:t>
      </w:r>
      <w:r w:rsidR="00E33F74" w:rsidRPr="003458F8">
        <w:rPr>
          <w:i w:val="0"/>
          <w:sz w:val="25"/>
          <w:szCs w:val="25"/>
        </w:rPr>
        <w:t>,</w:t>
      </w:r>
      <w:r w:rsidRPr="003458F8">
        <w:rPr>
          <w:i w:val="0"/>
          <w:sz w:val="25"/>
          <w:szCs w:val="25"/>
        </w:rPr>
        <w:t xml:space="preserve"> ama i pezzi molto ricercati e rari</w:t>
      </w:r>
      <w:r w:rsidR="0062416F">
        <w:rPr>
          <w:i w:val="0"/>
          <w:sz w:val="25"/>
          <w:szCs w:val="25"/>
        </w:rPr>
        <w:t>.”</w:t>
      </w:r>
    </w:p>
    <w:p w:rsidR="00C24935" w:rsidRPr="003458F8" w:rsidRDefault="00C24935" w:rsidP="00356AA5">
      <w:pPr>
        <w:spacing w:before="0" w:beforeAutospacing="0" w:after="0" w:afterAutospacing="0"/>
        <w:contextualSpacing/>
        <w:jc w:val="both"/>
        <w:rPr>
          <w:i w:val="0"/>
          <w:sz w:val="25"/>
          <w:szCs w:val="25"/>
        </w:rPr>
      </w:pPr>
      <w:r w:rsidRPr="003458F8">
        <w:rPr>
          <w:i w:val="0"/>
          <w:sz w:val="25"/>
          <w:szCs w:val="25"/>
        </w:rPr>
        <w:t>“Cosa te lo fa dire, sei un impiegato e non un orafo</w:t>
      </w:r>
      <w:r w:rsidR="0062416F">
        <w:rPr>
          <w:i w:val="0"/>
          <w:sz w:val="25"/>
          <w:szCs w:val="25"/>
        </w:rPr>
        <w:t>.”</w:t>
      </w:r>
    </w:p>
    <w:p w:rsidR="00C24935" w:rsidRPr="003458F8" w:rsidRDefault="00C24935" w:rsidP="00356AA5">
      <w:pPr>
        <w:spacing w:before="0" w:beforeAutospacing="0" w:after="0" w:afterAutospacing="0"/>
        <w:contextualSpacing/>
        <w:jc w:val="both"/>
        <w:rPr>
          <w:i w:val="0"/>
          <w:sz w:val="25"/>
          <w:szCs w:val="25"/>
        </w:rPr>
      </w:pPr>
      <w:r w:rsidRPr="003458F8">
        <w:rPr>
          <w:i w:val="0"/>
          <w:sz w:val="25"/>
          <w:szCs w:val="25"/>
        </w:rPr>
        <w:t>“Sono una persona di mondo e non un eremita. Ho i miei hobby e la mia palestra di vita, vale a dire l’esperienza</w:t>
      </w:r>
      <w:r w:rsidR="0062416F">
        <w:rPr>
          <w:i w:val="0"/>
          <w:sz w:val="25"/>
          <w:szCs w:val="25"/>
        </w:rPr>
        <w:t>.”</w:t>
      </w:r>
    </w:p>
    <w:p w:rsidR="00C24935" w:rsidRPr="003458F8" w:rsidRDefault="00C24935" w:rsidP="00356AA5">
      <w:pPr>
        <w:spacing w:before="0" w:beforeAutospacing="0" w:after="0" w:afterAutospacing="0"/>
        <w:contextualSpacing/>
        <w:jc w:val="both"/>
        <w:rPr>
          <w:i w:val="0"/>
          <w:sz w:val="25"/>
          <w:szCs w:val="25"/>
        </w:rPr>
      </w:pPr>
      <w:r w:rsidRPr="003458F8">
        <w:rPr>
          <w:i w:val="0"/>
          <w:sz w:val="25"/>
          <w:szCs w:val="25"/>
        </w:rPr>
        <w:t>“Allora dimmi cosa ti sembra quel pezzo da museo, un coccio di vetro anticato o un filo di plastica e pietre dure pescate nel Mississippi</w:t>
      </w:r>
      <w:r w:rsidR="00B47DE5">
        <w:rPr>
          <w:i w:val="0"/>
          <w:sz w:val="25"/>
          <w:szCs w:val="25"/>
        </w:rPr>
        <w:t>?”</w:t>
      </w:r>
    </w:p>
    <w:p w:rsidR="00C24935" w:rsidRPr="003458F8" w:rsidRDefault="00C24935" w:rsidP="00356AA5">
      <w:pPr>
        <w:spacing w:before="0" w:beforeAutospacing="0" w:after="0" w:afterAutospacing="0"/>
        <w:contextualSpacing/>
        <w:jc w:val="both"/>
        <w:rPr>
          <w:i w:val="0"/>
          <w:sz w:val="25"/>
          <w:szCs w:val="25"/>
        </w:rPr>
      </w:pPr>
      <w:r w:rsidRPr="003458F8">
        <w:rPr>
          <w:i w:val="0"/>
          <w:sz w:val="25"/>
          <w:szCs w:val="25"/>
        </w:rPr>
        <w:t>Billy gli porse la lente che avevo sulla scrivania e che credo di non aver mai adoperato da quando Sandra me l’aveva regalata. Era per l’ennesima volta che scoprivo di non sentirmi solo e di aver in continuazione le attenzioni di mia moglie.</w:t>
      </w:r>
    </w:p>
    <w:p w:rsidR="00C24935" w:rsidRPr="003458F8" w:rsidRDefault="00C24935" w:rsidP="00356AA5">
      <w:pPr>
        <w:spacing w:before="0" w:beforeAutospacing="0" w:after="0" w:afterAutospacing="0"/>
        <w:contextualSpacing/>
        <w:jc w:val="both"/>
        <w:rPr>
          <w:i w:val="0"/>
          <w:sz w:val="25"/>
          <w:szCs w:val="25"/>
        </w:rPr>
      </w:pPr>
      <w:r w:rsidRPr="003458F8">
        <w:rPr>
          <w:i w:val="0"/>
          <w:sz w:val="25"/>
          <w:szCs w:val="25"/>
        </w:rPr>
        <w:t xml:space="preserve">Charlie uscì nel giardino per guardare con cruda attenzione il suo fine oggetto; lo lasciammo fare perché c’era nuovamente bisogno del suo intuito. </w:t>
      </w:r>
    </w:p>
    <w:p w:rsidR="00C24935" w:rsidRPr="003458F8" w:rsidRDefault="00C24935" w:rsidP="00356AA5">
      <w:pPr>
        <w:spacing w:before="0" w:beforeAutospacing="0" w:after="0" w:afterAutospacing="0"/>
        <w:contextualSpacing/>
        <w:jc w:val="both"/>
        <w:rPr>
          <w:i w:val="0"/>
          <w:sz w:val="25"/>
          <w:szCs w:val="25"/>
        </w:rPr>
      </w:pPr>
      <w:r w:rsidRPr="003458F8">
        <w:rPr>
          <w:i w:val="0"/>
          <w:sz w:val="25"/>
          <w:szCs w:val="25"/>
        </w:rPr>
        <w:t>La mattinata scivolava via e tutte indagini portavano delle direzioni più disparate. La mia ragione era sempre in conflitto con le speranze. La mente sciabolava tutte le ipotesi ultraterrene e quelle pragmatiche non aderivano per nulla alle esperienze fatte.</w:t>
      </w:r>
    </w:p>
    <w:p w:rsidR="00C24935" w:rsidRPr="003458F8" w:rsidRDefault="00C24935" w:rsidP="00356AA5">
      <w:pPr>
        <w:spacing w:before="0" w:beforeAutospacing="0" w:after="0" w:afterAutospacing="0"/>
        <w:contextualSpacing/>
        <w:jc w:val="both"/>
        <w:rPr>
          <w:i w:val="0"/>
          <w:sz w:val="25"/>
          <w:szCs w:val="25"/>
        </w:rPr>
      </w:pPr>
      <w:r w:rsidRPr="003458F8">
        <w:rPr>
          <w:i w:val="0"/>
          <w:sz w:val="25"/>
          <w:szCs w:val="25"/>
        </w:rPr>
        <w:t>Una casa a forma di nave, avrebbe messo i brividi qualunque profano e quando studiai meglio la piantina di Billy mi accorsi di una cosa pazzesca, il Vecchio Municipio sembrava anche il ventre di una balena.</w:t>
      </w:r>
      <w:r w:rsidR="00787873" w:rsidRPr="003458F8">
        <w:rPr>
          <w:i w:val="0"/>
          <w:sz w:val="25"/>
          <w:szCs w:val="25"/>
        </w:rPr>
        <w:t xml:space="preserve"> Senza perdere tempo e trovata una matita</w:t>
      </w:r>
      <w:r w:rsidR="007D4517" w:rsidRPr="003458F8">
        <w:rPr>
          <w:i w:val="0"/>
          <w:sz w:val="25"/>
          <w:szCs w:val="25"/>
        </w:rPr>
        <w:t>,</w:t>
      </w:r>
      <w:r w:rsidR="00787873" w:rsidRPr="003458F8">
        <w:rPr>
          <w:i w:val="0"/>
          <w:sz w:val="25"/>
          <w:szCs w:val="25"/>
        </w:rPr>
        <w:t xml:space="preserve"> mi misi ai disegnare i contorni di quella assurdità.</w:t>
      </w:r>
    </w:p>
    <w:p w:rsidR="00787873" w:rsidRPr="003458F8" w:rsidRDefault="00787873" w:rsidP="00356AA5">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xml:space="preserve"> sembra una balena</w:t>
      </w:r>
      <w:r w:rsidR="00B47DE5">
        <w:rPr>
          <w:i w:val="0"/>
          <w:sz w:val="25"/>
          <w:szCs w:val="25"/>
        </w:rPr>
        <w:t>!”</w:t>
      </w:r>
    </w:p>
    <w:p w:rsidR="00787873" w:rsidRPr="003458F8" w:rsidRDefault="00787873" w:rsidP="00356AA5">
      <w:pPr>
        <w:spacing w:before="0" w:beforeAutospacing="0" w:after="0" w:afterAutospacing="0"/>
        <w:contextualSpacing/>
        <w:jc w:val="both"/>
        <w:rPr>
          <w:i w:val="0"/>
          <w:sz w:val="25"/>
          <w:szCs w:val="25"/>
        </w:rPr>
      </w:pPr>
      <w:r w:rsidRPr="003458F8">
        <w:rPr>
          <w:i w:val="0"/>
          <w:sz w:val="25"/>
          <w:szCs w:val="25"/>
        </w:rPr>
        <w:t>“Già</w:t>
      </w:r>
      <w:r w:rsidR="000B05BE">
        <w:rPr>
          <w:i w:val="0"/>
          <w:sz w:val="25"/>
          <w:szCs w:val="25"/>
        </w:rPr>
        <w:t>!</w:t>
      </w:r>
      <w:r w:rsidR="0062416F">
        <w:rPr>
          <w:i w:val="0"/>
          <w:sz w:val="25"/>
          <w:szCs w:val="25"/>
        </w:rPr>
        <w:t>”</w:t>
      </w:r>
    </w:p>
    <w:p w:rsidR="00787873" w:rsidRPr="003458F8" w:rsidRDefault="00787873" w:rsidP="00356AA5">
      <w:pPr>
        <w:spacing w:before="0" w:beforeAutospacing="0" w:after="0" w:afterAutospacing="0"/>
        <w:contextualSpacing/>
        <w:jc w:val="both"/>
        <w:rPr>
          <w:i w:val="0"/>
          <w:sz w:val="25"/>
          <w:szCs w:val="25"/>
        </w:rPr>
      </w:pPr>
      <w:r w:rsidRPr="003458F8">
        <w:rPr>
          <w:i w:val="0"/>
          <w:sz w:val="25"/>
          <w:szCs w:val="25"/>
        </w:rPr>
        <w:t>Stavo per comunicarlo a Charlie ma vidi che aveva iniziat</w:t>
      </w:r>
      <w:r w:rsidR="00D84C7B" w:rsidRPr="003458F8">
        <w:rPr>
          <w:i w:val="0"/>
          <w:sz w:val="25"/>
          <w:szCs w:val="25"/>
        </w:rPr>
        <w:t>o a correre nella mia direzione gesticolando con la mano libera come se avesse fatto la scoperta del secolo.</w:t>
      </w:r>
    </w:p>
    <w:p w:rsidR="00D84C7B" w:rsidRPr="003458F8" w:rsidRDefault="00D84C7B" w:rsidP="00356AA5">
      <w:pPr>
        <w:spacing w:before="0" w:beforeAutospacing="0" w:after="0" w:afterAutospacing="0"/>
        <w:contextualSpacing/>
        <w:jc w:val="both"/>
        <w:rPr>
          <w:i w:val="0"/>
          <w:sz w:val="25"/>
          <w:szCs w:val="25"/>
        </w:rPr>
      </w:pPr>
      <w:r w:rsidRPr="003458F8">
        <w:rPr>
          <w:i w:val="0"/>
          <w:sz w:val="25"/>
          <w:szCs w:val="25"/>
        </w:rPr>
        <w:t xml:space="preserve">“Cavolo </w:t>
      </w:r>
      <w:proofErr w:type="spellStart"/>
      <w:r w:rsidRPr="003458F8">
        <w:rPr>
          <w:i w:val="0"/>
          <w:sz w:val="25"/>
          <w:szCs w:val="25"/>
        </w:rPr>
        <w:t>Birdy</w:t>
      </w:r>
      <w:proofErr w:type="spellEnd"/>
      <w:r w:rsidRPr="003458F8">
        <w:rPr>
          <w:i w:val="0"/>
          <w:sz w:val="25"/>
          <w:szCs w:val="25"/>
        </w:rPr>
        <w:t xml:space="preserve">!!! </w:t>
      </w:r>
      <w:proofErr w:type="spellStart"/>
      <w:r w:rsidRPr="003458F8">
        <w:rPr>
          <w:i w:val="0"/>
          <w:sz w:val="25"/>
          <w:szCs w:val="25"/>
        </w:rPr>
        <w:t>Stracavolo</w:t>
      </w:r>
      <w:proofErr w:type="spellEnd"/>
      <w:r w:rsidRPr="003458F8">
        <w:rPr>
          <w:i w:val="0"/>
          <w:sz w:val="25"/>
          <w:szCs w:val="25"/>
        </w:rPr>
        <w:t xml:space="preserve">! Cazzo </w:t>
      </w:r>
      <w:proofErr w:type="spellStart"/>
      <w:r w:rsidRPr="003458F8">
        <w:rPr>
          <w:i w:val="0"/>
          <w:sz w:val="25"/>
          <w:szCs w:val="25"/>
        </w:rPr>
        <w:t>Birdy</w:t>
      </w:r>
      <w:proofErr w:type="spellEnd"/>
      <w:r w:rsidRPr="003458F8">
        <w:rPr>
          <w:i w:val="0"/>
          <w:sz w:val="25"/>
          <w:szCs w:val="25"/>
        </w:rPr>
        <w:t xml:space="preserve"> siamo di fronte ad una scoperta storica!!! Apriti cielo, abbiamo scoperto una rarità o meglio, un pezzo unico!!! Billy vieni a vedere!”</w:t>
      </w:r>
    </w:p>
    <w:p w:rsidR="00AD2014" w:rsidRPr="003458F8" w:rsidRDefault="00D84C7B" w:rsidP="00356AA5">
      <w:pPr>
        <w:spacing w:before="0" w:beforeAutospacing="0" w:after="0" w:afterAutospacing="0"/>
        <w:contextualSpacing/>
        <w:jc w:val="both"/>
        <w:rPr>
          <w:i w:val="0"/>
          <w:sz w:val="25"/>
          <w:szCs w:val="25"/>
        </w:rPr>
      </w:pPr>
      <w:r w:rsidRPr="003458F8">
        <w:rPr>
          <w:i w:val="0"/>
          <w:sz w:val="25"/>
          <w:szCs w:val="25"/>
        </w:rPr>
        <w:lastRenderedPageBreak/>
        <w:t xml:space="preserve">Ci </w:t>
      </w:r>
      <w:r w:rsidR="00AD2014" w:rsidRPr="003458F8">
        <w:rPr>
          <w:i w:val="0"/>
          <w:sz w:val="25"/>
          <w:szCs w:val="25"/>
        </w:rPr>
        <w:t xml:space="preserve">sedemmo intorno a lui impazienti come ragazzini </w:t>
      </w:r>
      <w:r w:rsidR="00E33F74" w:rsidRPr="003458F8">
        <w:rPr>
          <w:i w:val="0"/>
          <w:sz w:val="25"/>
          <w:szCs w:val="25"/>
        </w:rPr>
        <w:t>con i</w:t>
      </w:r>
      <w:r w:rsidR="00AD2014" w:rsidRPr="003458F8">
        <w:rPr>
          <w:i w:val="0"/>
          <w:sz w:val="25"/>
          <w:szCs w:val="25"/>
        </w:rPr>
        <w:t xml:space="preserve"> quaderni aperti, il primo giorno di scuola. Charlie era più euforico di noi e non si accorse di balbettare </w:t>
      </w:r>
      <w:r w:rsidR="008C06D3" w:rsidRPr="003458F8">
        <w:rPr>
          <w:i w:val="0"/>
          <w:sz w:val="25"/>
          <w:szCs w:val="25"/>
        </w:rPr>
        <w:t>nell’intento di condividere</w:t>
      </w:r>
      <w:r w:rsidR="007D4517" w:rsidRPr="003458F8">
        <w:rPr>
          <w:i w:val="0"/>
          <w:sz w:val="25"/>
          <w:szCs w:val="25"/>
        </w:rPr>
        <w:t xml:space="preserve"> </w:t>
      </w:r>
      <w:r w:rsidR="00AD2014" w:rsidRPr="003458F8">
        <w:rPr>
          <w:i w:val="0"/>
          <w:sz w:val="25"/>
          <w:szCs w:val="25"/>
        </w:rPr>
        <w:t>il suo ritrovamento.</w:t>
      </w:r>
    </w:p>
    <w:p w:rsidR="00AD2014" w:rsidRPr="003458F8" w:rsidRDefault="00AD2014" w:rsidP="00356AA5">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xml:space="preserve"> guarda, guarda amico mio, sotto la lente!! Sotto la lente!”</w:t>
      </w:r>
    </w:p>
    <w:p w:rsidR="008F1E8D" w:rsidRPr="003458F8" w:rsidRDefault="008F1E8D" w:rsidP="00356AA5">
      <w:pPr>
        <w:spacing w:before="0" w:beforeAutospacing="0" w:after="0" w:afterAutospacing="0"/>
        <w:contextualSpacing/>
        <w:jc w:val="both"/>
        <w:rPr>
          <w:i w:val="0"/>
          <w:sz w:val="25"/>
          <w:szCs w:val="25"/>
        </w:rPr>
      </w:pPr>
      <w:r w:rsidRPr="003458F8">
        <w:rPr>
          <w:i w:val="0"/>
          <w:sz w:val="25"/>
          <w:szCs w:val="25"/>
        </w:rPr>
        <w:t>“Filippo II per Agnes Ma</w:t>
      </w:r>
      <w:r w:rsidR="000B05BE">
        <w:rPr>
          <w:i w:val="0"/>
          <w:sz w:val="25"/>
          <w:szCs w:val="25"/>
        </w:rPr>
        <w:t xml:space="preserve"> .</w:t>
      </w:r>
      <w:r w:rsidRPr="003458F8">
        <w:rPr>
          <w:i w:val="0"/>
          <w:sz w:val="25"/>
          <w:szCs w:val="25"/>
        </w:rPr>
        <w:t>.</w:t>
      </w:r>
      <w:r w:rsidR="0062416F">
        <w:rPr>
          <w:i w:val="0"/>
          <w:sz w:val="25"/>
          <w:szCs w:val="25"/>
        </w:rPr>
        <w:t>.”</w:t>
      </w:r>
      <w:r w:rsidR="000B05BE">
        <w:rPr>
          <w:i w:val="0"/>
          <w:sz w:val="25"/>
          <w:szCs w:val="25"/>
        </w:rPr>
        <w:t>.</w:t>
      </w:r>
    </w:p>
    <w:p w:rsidR="00454E40" w:rsidRPr="003458F8" w:rsidRDefault="000B05BE" w:rsidP="00356AA5">
      <w:pPr>
        <w:spacing w:before="0" w:beforeAutospacing="0" w:after="0" w:afterAutospacing="0"/>
        <w:contextualSpacing/>
        <w:jc w:val="both"/>
        <w:rPr>
          <w:i w:val="0"/>
          <w:sz w:val="25"/>
          <w:szCs w:val="25"/>
        </w:rPr>
      </w:pPr>
      <w:r>
        <w:rPr>
          <w:i w:val="0"/>
          <w:sz w:val="25"/>
          <w:szCs w:val="25"/>
        </w:rPr>
        <w:t>“Sarà un pezzo davvero vecchio,</w:t>
      </w:r>
      <w:r w:rsidR="00454E40" w:rsidRPr="003458F8">
        <w:rPr>
          <w:i w:val="0"/>
          <w:sz w:val="25"/>
          <w:szCs w:val="25"/>
        </w:rPr>
        <w:t xml:space="preserve"> </w:t>
      </w:r>
      <w:r>
        <w:rPr>
          <w:i w:val="0"/>
          <w:sz w:val="25"/>
          <w:szCs w:val="25"/>
        </w:rPr>
        <w:t>e</w:t>
      </w:r>
      <w:r w:rsidR="00454E40" w:rsidRPr="003458F8">
        <w:rPr>
          <w:i w:val="0"/>
          <w:sz w:val="25"/>
          <w:szCs w:val="25"/>
        </w:rPr>
        <w:t xml:space="preserve"> allora</w:t>
      </w:r>
      <w:r w:rsidR="00B47DE5">
        <w:rPr>
          <w:i w:val="0"/>
          <w:sz w:val="25"/>
          <w:szCs w:val="25"/>
        </w:rPr>
        <w:t>?”</w:t>
      </w:r>
    </w:p>
    <w:p w:rsidR="00454E40" w:rsidRPr="003458F8" w:rsidRDefault="00454E40" w:rsidP="00356AA5">
      <w:pPr>
        <w:spacing w:before="0" w:beforeAutospacing="0" w:after="0" w:afterAutospacing="0"/>
        <w:contextualSpacing/>
        <w:jc w:val="both"/>
        <w:rPr>
          <w:i w:val="0"/>
          <w:sz w:val="25"/>
          <w:szCs w:val="25"/>
        </w:rPr>
      </w:pPr>
      <w:r w:rsidRPr="003458F8">
        <w:rPr>
          <w:i w:val="0"/>
          <w:sz w:val="25"/>
          <w:szCs w:val="25"/>
        </w:rPr>
        <w:t>“Queste cose non possono esistere, non qui almeno, tutta la flotta dovrebbe essere in fondo all’oceano col suo carico d’oro.</w:t>
      </w:r>
      <w:r w:rsidR="00AA3E82" w:rsidRPr="003458F8">
        <w:rPr>
          <w:i w:val="0"/>
          <w:sz w:val="25"/>
          <w:szCs w:val="25"/>
        </w:rPr>
        <w:t xml:space="preserve"> </w:t>
      </w:r>
      <w:r w:rsidR="003161C4" w:rsidRPr="003458F8">
        <w:rPr>
          <w:i w:val="0"/>
          <w:sz w:val="25"/>
          <w:szCs w:val="25"/>
        </w:rPr>
        <w:t>I pirati avevano recuperato solo due degli carichi dei galeoni di sua maestà ma si parlava di dobloni e non di gioielli. Questo cimelio potrebbe cambiare il corso della storia e mettere in condizioni di capire l’entità del tesoro di Filippo II</w:t>
      </w:r>
      <w:r w:rsidR="0062416F">
        <w:rPr>
          <w:i w:val="0"/>
          <w:sz w:val="25"/>
          <w:szCs w:val="25"/>
        </w:rPr>
        <w:t>.”</w:t>
      </w:r>
    </w:p>
    <w:p w:rsidR="003161C4" w:rsidRPr="003458F8" w:rsidRDefault="003161C4" w:rsidP="00356AA5">
      <w:pPr>
        <w:spacing w:before="0" w:beforeAutospacing="0" w:after="0" w:afterAutospacing="0"/>
        <w:contextualSpacing/>
        <w:jc w:val="both"/>
        <w:rPr>
          <w:i w:val="0"/>
          <w:sz w:val="25"/>
          <w:szCs w:val="25"/>
        </w:rPr>
      </w:pPr>
      <w:r w:rsidRPr="003458F8">
        <w:rPr>
          <w:i w:val="0"/>
          <w:sz w:val="25"/>
          <w:szCs w:val="25"/>
        </w:rPr>
        <w:t xml:space="preserve">“Ma dai, potrebbe essere un ottimo manufatto di un orafo ispirato </w:t>
      </w:r>
      <w:r w:rsidR="00267E90" w:rsidRPr="003458F8">
        <w:rPr>
          <w:i w:val="0"/>
          <w:sz w:val="25"/>
          <w:szCs w:val="25"/>
        </w:rPr>
        <w:t>all’eredità spagnola del primo Rinascimento.”</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“Ascoltami lasciamelo e ti prometto una buona e discreta perizia.”</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 xml:space="preserve">“Senti Charlie, vorrei solo capire cosa ha portato Mary </w:t>
      </w:r>
      <w:proofErr w:type="spellStart"/>
      <w:r w:rsidRPr="003458F8">
        <w:rPr>
          <w:i w:val="0"/>
          <w:sz w:val="25"/>
          <w:szCs w:val="25"/>
        </w:rPr>
        <w:t>Ann</w:t>
      </w:r>
      <w:proofErr w:type="spellEnd"/>
      <w:r w:rsidRPr="003458F8">
        <w:rPr>
          <w:i w:val="0"/>
          <w:sz w:val="25"/>
          <w:szCs w:val="25"/>
        </w:rPr>
        <w:t xml:space="preserve"> ad un cambiamento così drastico.”</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“Forse il tuo uccello. Brutale ma veritiera scoperta. La ragazzina in mancanza di affetto paterno ha trovato il suo sostituto</w:t>
      </w:r>
      <w:r w:rsidR="0062416F">
        <w:rPr>
          <w:i w:val="0"/>
          <w:sz w:val="25"/>
          <w:szCs w:val="25"/>
        </w:rPr>
        <w:t>.”</w:t>
      </w:r>
    </w:p>
    <w:p w:rsidR="00267E90" w:rsidRPr="003458F8" w:rsidRDefault="00267E90" w:rsidP="00E33F74">
      <w:pPr>
        <w:tabs>
          <w:tab w:val="left" w:pos="1418"/>
        </w:tabs>
        <w:spacing w:before="0" w:beforeAutospacing="0" w:after="0" w:afterAutospacing="0"/>
        <w:contextualSpacing/>
        <w:jc w:val="both"/>
        <w:rPr>
          <w:i w:val="0"/>
          <w:sz w:val="25"/>
          <w:szCs w:val="25"/>
        </w:rPr>
      </w:pPr>
      <w:r w:rsidRPr="003458F8">
        <w:rPr>
          <w:i w:val="0"/>
          <w:sz w:val="25"/>
          <w:szCs w:val="25"/>
        </w:rPr>
        <w:t xml:space="preserve">Billy rideva da sotto i baffi lottando con l’orlo della maglia e questo più che il sapere di essere preso in giro mi dava sui nervi, sebbene sviasse sempre lo </w:t>
      </w:r>
      <w:r w:rsidR="00E33F74" w:rsidRPr="003458F8">
        <w:rPr>
          <w:i w:val="0"/>
          <w:sz w:val="25"/>
          <w:szCs w:val="25"/>
        </w:rPr>
        <w:t>sguardo, i</w:t>
      </w:r>
      <w:r w:rsidRPr="003458F8">
        <w:rPr>
          <w:i w:val="0"/>
          <w:sz w:val="25"/>
          <w:szCs w:val="25"/>
        </w:rPr>
        <w:t xml:space="preserve"> miei occhi lo fissavano come se lo volessero fulminare.</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“Allora cosa si fa? Io avrei un altro bagaglio da leggere, saranno circa duecento fogli e tutti in disordine. Andiamo da Brixen o aspettiamo la ricerca di Charlie</w:t>
      </w:r>
      <w:r w:rsidR="00B47DE5">
        <w:rPr>
          <w:i w:val="0"/>
          <w:sz w:val="25"/>
          <w:szCs w:val="25"/>
        </w:rPr>
        <w:t>?”</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Charlie che aveva colto il mio sguardo rideva a sua volta guardando il disagio di Billy che si sistemava per l’ennesima volta la maglietta.</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 xml:space="preserve">“Ragazzo fatti dare un cambio da </w:t>
      </w:r>
      <w:proofErr w:type="spellStart"/>
      <w:r w:rsidRPr="003458F8">
        <w:rPr>
          <w:i w:val="0"/>
          <w:sz w:val="25"/>
          <w:szCs w:val="25"/>
        </w:rPr>
        <w:t>Armet</w:t>
      </w:r>
      <w:proofErr w:type="spellEnd"/>
      <w:r w:rsidRPr="003458F8">
        <w:rPr>
          <w:i w:val="0"/>
          <w:sz w:val="25"/>
          <w:szCs w:val="25"/>
        </w:rPr>
        <w:t xml:space="preserve"> e falla finita!”, scivolava il passo di Charlie nel corridoio verso la mia camera da letto. </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xml:space="preserve"> posso</w:t>
      </w:r>
      <w:r w:rsidR="00B47DE5">
        <w:rPr>
          <w:i w:val="0"/>
          <w:sz w:val="25"/>
          <w:szCs w:val="25"/>
        </w:rPr>
        <w:t>?”</w:t>
      </w:r>
    </w:p>
    <w:p w:rsidR="00267E90" w:rsidRPr="003458F8" w:rsidRDefault="00267E90" w:rsidP="00356AA5">
      <w:pPr>
        <w:spacing w:before="0" w:beforeAutospacing="0" w:after="0" w:afterAutospacing="0"/>
        <w:contextualSpacing/>
        <w:jc w:val="both"/>
        <w:rPr>
          <w:i w:val="0"/>
          <w:sz w:val="25"/>
          <w:szCs w:val="25"/>
        </w:rPr>
      </w:pPr>
      <w:r w:rsidRPr="003458F8">
        <w:rPr>
          <w:i w:val="0"/>
          <w:sz w:val="25"/>
          <w:szCs w:val="25"/>
        </w:rPr>
        <w:t>“Andate</w:t>
      </w:r>
      <w:r w:rsidR="009D0603" w:rsidRPr="003458F8">
        <w:rPr>
          <w:i w:val="0"/>
          <w:sz w:val="25"/>
          <w:szCs w:val="25"/>
        </w:rPr>
        <w:t xml:space="preserve"> avanti</w:t>
      </w:r>
      <w:r w:rsidR="00CF0D5A" w:rsidRPr="003458F8">
        <w:rPr>
          <w:i w:val="0"/>
          <w:sz w:val="25"/>
          <w:szCs w:val="25"/>
        </w:rPr>
        <w:t>,</w:t>
      </w:r>
      <w:r w:rsidRPr="003458F8">
        <w:rPr>
          <w:i w:val="0"/>
          <w:sz w:val="25"/>
          <w:szCs w:val="25"/>
        </w:rPr>
        <w:t xml:space="preserve"> io </w:t>
      </w:r>
      <w:r w:rsidR="009D0603" w:rsidRPr="003458F8">
        <w:rPr>
          <w:i w:val="0"/>
          <w:sz w:val="25"/>
          <w:szCs w:val="25"/>
        </w:rPr>
        <w:t xml:space="preserve">nel frattempo, </w:t>
      </w:r>
      <w:r w:rsidR="002760C2" w:rsidRPr="003458F8">
        <w:rPr>
          <w:i w:val="0"/>
          <w:sz w:val="25"/>
          <w:szCs w:val="25"/>
        </w:rPr>
        <w:t xml:space="preserve">tiro fuori un po’ di </w:t>
      </w:r>
      <w:r w:rsidRPr="003458F8">
        <w:rPr>
          <w:i w:val="0"/>
          <w:sz w:val="25"/>
          <w:szCs w:val="25"/>
        </w:rPr>
        <w:t>documenti</w:t>
      </w:r>
      <w:r w:rsidR="002760C2" w:rsidRPr="003458F8">
        <w:rPr>
          <w:i w:val="0"/>
          <w:sz w:val="25"/>
          <w:szCs w:val="25"/>
        </w:rPr>
        <w:t>, credo</w:t>
      </w:r>
      <w:r w:rsidR="00FA6126" w:rsidRPr="003458F8">
        <w:rPr>
          <w:i w:val="0"/>
          <w:sz w:val="25"/>
          <w:szCs w:val="25"/>
        </w:rPr>
        <w:t xml:space="preserve"> converrebbe che ce li portassimo </w:t>
      </w:r>
      <w:r w:rsidRPr="003458F8">
        <w:rPr>
          <w:i w:val="0"/>
          <w:sz w:val="25"/>
          <w:szCs w:val="25"/>
        </w:rPr>
        <w:t xml:space="preserve"> dietro.”</w:t>
      </w:r>
    </w:p>
    <w:p w:rsidR="002760C2" w:rsidRPr="003458F8" w:rsidRDefault="002760C2" w:rsidP="00356AA5">
      <w:pPr>
        <w:spacing w:before="0" w:beforeAutospacing="0" w:after="0" w:afterAutospacing="0"/>
        <w:contextualSpacing/>
        <w:jc w:val="both"/>
        <w:rPr>
          <w:i w:val="0"/>
          <w:sz w:val="25"/>
          <w:szCs w:val="25"/>
        </w:rPr>
      </w:pPr>
      <w:r w:rsidRPr="003458F8">
        <w:rPr>
          <w:i w:val="0"/>
          <w:sz w:val="25"/>
          <w:szCs w:val="25"/>
        </w:rPr>
        <w:t>Ma nessuno mi stava ascoltando, Billy era intento a sfilare con le mie vecchie maglie del college mentre Charlie disattento alle sue considerazioni sulla moda,</w:t>
      </w:r>
      <w:r w:rsidR="00E33F74" w:rsidRPr="003458F8">
        <w:rPr>
          <w:i w:val="0"/>
          <w:sz w:val="25"/>
          <w:szCs w:val="25"/>
        </w:rPr>
        <w:t xml:space="preserve"> </w:t>
      </w:r>
      <w:r w:rsidRPr="003458F8">
        <w:rPr>
          <w:i w:val="0"/>
          <w:sz w:val="25"/>
          <w:szCs w:val="25"/>
        </w:rPr>
        <w:t>ispezionava il suo miracoloso reperto d’arte.</w:t>
      </w:r>
    </w:p>
    <w:p w:rsidR="007445EF" w:rsidRPr="003458F8" w:rsidRDefault="00690732" w:rsidP="00356AA5">
      <w:pPr>
        <w:spacing w:before="0" w:beforeAutospacing="0" w:after="0" w:afterAutospacing="0"/>
        <w:contextualSpacing/>
        <w:jc w:val="both"/>
        <w:rPr>
          <w:i w:val="0"/>
          <w:sz w:val="25"/>
          <w:szCs w:val="25"/>
        </w:rPr>
      </w:pPr>
      <w:r w:rsidRPr="003458F8">
        <w:rPr>
          <w:i w:val="0"/>
          <w:sz w:val="25"/>
          <w:szCs w:val="25"/>
        </w:rPr>
        <w:t xml:space="preserve">Mi stavo occupando della scelta ragionata dei fogli e degli articoli da giornale, più significativi; Cassius avrebbe dovuto essere in veranda al solito posto invece mi ero accorto di non averlo visto da quando Mary </w:t>
      </w:r>
      <w:proofErr w:type="spellStart"/>
      <w:r w:rsidRPr="003458F8">
        <w:rPr>
          <w:i w:val="0"/>
          <w:sz w:val="25"/>
          <w:szCs w:val="25"/>
        </w:rPr>
        <w:t>Ann</w:t>
      </w:r>
      <w:proofErr w:type="spellEnd"/>
      <w:r w:rsidRPr="003458F8">
        <w:rPr>
          <w:i w:val="0"/>
          <w:sz w:val="25"/>
          <w:szCs w:val="25"/>
        </w:rPr>
        <w:t xml:space="preserve"> era arrivata.</w:t>
      </w:r>
    </w:p>
    <w:p w:rsidR="00B35331" w:rsidRPr="003458F8" w:rsidRDefault="00690732" w:rsidP="00356AA5">
      <w:pPr>
        <w:spacing w:before="0" w:beforeAutospacing="0" w:after="0" w:afterAutospacing="0"/>
        <w:contextualSpacing/>
        <w:jc w:val="both"/>
        <w:rPr>
          <w:i w:val="0"/>
          <w:sz w:val="25"/>
          <w:szCs w:val="25"/>
        </w:rPr>
      </w:pPr>
      <w:r w:rsidRPr="003458F8">
        <w:rPr>
          <w:i w:val="0"/>
          <w:sz w:val="25"/>
          <w:szCs w:val="25"/>
        </w:rPr>
        <w:t>“Cassius!”, il silenzio come risposta non m’</w:t>
      </w:r>
      <w:r w:rsidR="00B35331" w:rsidRPr="003458F8">
        <w:rPr>
          <w:i w:val="0"/>
          <w:sz w:val="25"/>
          <w:szCs w:val="25"/>
        </w:rPr>
        <w:t>era mai piaciuto questo fu quanto bastò a Billy per correre dalla camera ed iniziare a cercarlo come con un fratello più piccolo ma di Cassius nemmeno l’orma. Aprimmo la porta ed ispezionammo la strada, Charlie fece un giro in macchina per tutto l’isolato; il cane era scomparso come se fosse stato inghiottito dall’aria.</w:t>
      </w:r>
      <w:r w:rsidR="004A477F" w:rsidRPr="003458F8">
        <w:rPr>
          <w:i w:val="0"/>
          <w:sz w:val="25"/>
          <w:szCs w:val="25"/>
        </w:rPr>
        <w:t xml:space="preserve"> Il mio umore già affetto dalle </w:t>
      </w:r>
      <w:r w:rsidR="005D2898" w:rsidRPr="003458F8">
        <w:rPr>
          <w:i w:val="0"/>
          <w:sz w:val="25"/>
          <w:szCs w:val="25"/>
        </w:rPr>
        <w:t>differenze</w:t>
      </w:r>
      <w:r w:rsidR="004A477F" w:rsidRPr="003458F8">
        <w:rPr>
          <w:i w:val="0"/>
          <w:sz w:val="25"/>
          <w:szCs w:val="25"/>
        </w:rPr>
        <w:t xml:space="preserve"> di personalità di Mary </w:t>
      </w:r>
      <w:proofErr w:type="spellStart"/>
      <w:r w:rsidR="004A477F" w:rsidRPr="003458F8">
        <w:rPr>
          <w:i w:val="0"/>
          <w:sz w:val="25"/>
          <w:szCs w:val="25"/>
        </w:rPr>
        <w:t>Ann</w:t>
      </w:r>
      <w:proofErr w:type="spellEnd"/>
      <w:r w:rsidR="004A477F" w:rsidRPr="003458F8">
        <w:rPr>
          <w:i w:val="0"/>
          <w:sz w:val="25"/>
          <w:szCs w:val="25"/>
        </w:rPr>
        <w:t>, stava lentamente scivolando verso un abisso nero e senza fondo.</w:t>
      </w:r>
    </w:p>
    <w:p w:rsidR="004A477F" w:rsidRPr="003458F8" w:rsidRDefault="004A477F" w:rsidP="00356AA5">
      <w:pPr>
        <w:spacing w:before="0" w:beforeAutospacing="0" w:after="0" w:afterAutospacing="0"/>
        <w:contextualSpacing/>
        <w:jc w:val="both"/>
        <w:rPr>
          <w:i w:val="0"/>
          <w:sz w:val="25"/>
          <w:szCs w:val="25"/>
        </w:rPr>
      </w:pPr>
      <w:r w:rsidRPr="003458F8">
        <w:rPr>
          <w:i w:val="0"/>
          <w:sz w:val="25"/>
          <w:szCs w:val="25"/>
        </w:rPr>
        <w:t>Charlie provò a rincuorarmi ma Billy, Billy che lo conosceva da quando era cucciolo, mi capiva. Cassius non era un cane, era uno di noi, il nostro bambino, uno di cui dovevamo prenderci cura perché gli volevamo bene ed adesso ci sentivamo nudi nello spirito e smarriti.</w:t>
      </w:r>
    </w:p>
    <w:p w:rsidR="006C57ED" w:rsidRPr="003458F8" w:rsidRDefault="006C57ED" w:rsidP="00356AA5">
      <w:pPr>
        <w:spacing w:before="0" w:beforeAutospacing="0" w:after="0" w:afterAutospacing="0"/>
        <w:contextualSpacing/>
        <w:jc w:val="both"/>
        <w:rPr>
          <w:i w:val="0"/>
          <w:sz w:val="25"/>
          <w:szCs w:val="25"/>
        </w:rPr>
      </w:pPr>
      <w:r w:rsidRPr="003458F8">
        <w:rPr>
          <w:i w:val="0"/>
          <w:sz w:val="25"/>
          <w:szCs w:val="25"/>
        </w:rPr>
        <w:t>Doveva essere la giornata delle risposte invece fu quella che alzò più di tutte, castelli di domande.</w:t>
      </w:r>
    </w:p>
    <w:p w:rsidR="00E137F4" w:rsidRPr="003458F8" w:rsidRDefault="00E137F4" w:rsidP="00356AA5">
      <w:pPr>
        <w:spacing w:before="0" w:beforeAutospacing="0" w:after="0" w:afterAutospacing="0"/>
        <w:contextualSpacing/>
        <w:jc w:val="both"/>
        <w:rPr>
          <w:i w:val="0"/>
          <w:sz w:val="25"/>
          <w:szCs w:val="25"/>
        </w:rPr>
      </w:pPr>
      <w:r w:rsidRPr="003458F8">
        <w:rPr>
          <w:i w:val="0"/>
          <w:sz w:val="25"/>
          <w:szCs w:val="25"/>
        </w:rPr>
        <w:t>Quando il sole era tramontato mi trovai da solo in casa ed abbastanza pensieroso. La lontananza dall’unico affetto che mi era rimasto mi privava di qualsiasi energia. Billy aveva promesso di farsi sentire dopocena ma non si fece più vedere e Charlie era partito in fretta per Miami con la promessa che sarebbe tornato il giorno dopo con la sua perizia.</w:t>
      </w:r>
    </w:p>
    <w:p w:rsidR="001020EC" w:rsidRPr="003458F8" w:rsidRDefault="001020EC" w:rsidP="00356AA5">
      <w:pPr>
        <w:spacing w:before="0" w:beforeAutospacing="0" w:after="0" w:afterAutospacing="0"/>
        <w:contextualSpacing/>
        <w:jc w:val="both"/>
        <w:rPr>
          <w:i w:val="0"/>
          <w:sz w:val="25"/>
          <w:szCs w:val="25"/>
        </w:rPr>
      </w:pPr>
      <w:r w:rsidRPr="003458F8">
        <w:rPr>
          <w:i w:val="0"/>
          <w:sz w:val="25"/>
          <w:szCs w:val="25"/>
        </w:rPr>
        <w:lastRenderedPageBreak/>
        <w:t>Le mie mani sfioravano la tastie</w:t>
      </w:r>
      <w:r w:rsidR="005D2898" w:rsidRPr="003458F8">
        <w:rPr>
          <w:i w:val="0"/>
          <w:sz w:val="25"/>
          <w:szCs w:val="25"/>
        </w:rPr>
        <w:t>ra del cellulare, chiamare o no</w:t>
      </w:r>
      <w:r w:rsidRPr="003458F8">
        <w:rPr>
          <w:i w:val="0"/>
          <w:sz w:val="25"/>
          <w:szCs w:val="25"/>
        </w:rPr>
        <w:t xml:space="preserve"> Mary? Il grande dilemma della giornata dopo la scomparsa di Cassius. Mary aveva lasciato una voragine nella mia ragione. Con chi avevo fatto l’amore se non con lei, lei che sembrava soffrire di uno sdoppiamento della personalità.</w:t>
      </w:r>
    </w:p>
    <w:p w:rsidR="001020EC" w:rsidRPr="003458F8" w:rsidRDefault="001020EC" w:rsidP="00356AA5">
      <w:pPr>
        <w:spacing w:before="0" w:beforeAutospacing="0" w:after="0" w:afterAutospacing="0"/>
        <w:contextualSpacing/>
        <w:jc w:val="both"/>
        <w:rPr>
          <w:i w:val="0"/>
          <w:sz w:val="25"/>
          <w:szCs w:val="25"/>
        </w:rPr>
      </w:pPr>
      <w:r w:rsidRPr="003458F8">
        <w:rPr>
          <w:i w:val="0"/>
          <w:sz w:val="25"/>
          <w:szCs w:val="25"/>
        </w:rPr>
        <w:t xml:space="preserve">Il mare, Conrad, i fantasmi, Mary, il Vecchio Municipio, </w:t>
      </w:r>
      <w:proofErr w:type="spellStart"/>
      <w:r w:rsidRPr="003458F8">
        <w:rPr>
          <w:i w:val="0"/>
          <w:sz w:val="25"/>
          <w:szCs w:val="25"/>
        </w:rPr>
        <w:t>Goth</w:t>
      </w:r>
      <w:proofErr w:type="spellEnd"/>
      <w:r w:rsidRPr="003458F8">
        <w:rPr>
          <w:i w:val="0"/>
          <w:sz w:val="25"/>
          <w:szCs w:val="25"/>
        </w:rPr>
        <w:t xml:space="preserve">, tutti quei soggetti che dissacravano la mia analisi e l’intera struttura della mia esistenza ordinata, contribuivano ad alimentare un folle progetto che doveva avere sicuramente un fine. Chi o cosa traeva vantaggio da quelli strani eventi? </w:t>
      </w:r>
    </w:p>
    <w:p w:rsidR="000F58F9" w:rsidRPr="003458F8" w:rsidRDefault="001020EC" w:rsidP="00356AA5">
      <w:pPr>
        <w:spacing w:before="0" w:beforeAutospacing="0" w:after="0" w:afterAutospacing="0"/>
        <w:contextualSpacing/>
        <w:jc w:val="both"/>
        <w:rPr>
          <w:i w:val="0"/>
          <w:sz w:val="25"/>
          <w:szCs w:val="25"/>
        </w:rPr>
      </w:pPr>
      <w:r w:rsidRPr="003458F8">
        <w:rPr>
          <w:i w:val="0"/>
          <w:sz w:val="25"/>
          <w:szCs w:val="25"/>
        </w:rPr>
        <w:t xml:space="preserve">Charlie era il genere di uomo che preferiva farsi mozzare una mano o entrambi piuttosto che tradire il suo paese od un amico, Billy invece, era un ragazzo talmente coscienzioso e per cui che mi sarei buttato nel fuoco che alcuna ombra avrebbe potuto denigrarne il carattere. </w:t>
      </w:r>
    </w:p>
    <w:p w:rsidR="001020EC" w:rsidRPr="003458F8" w:rsidRDefault="001020EC" w:rsidP="00356AA5">
      <w:pPr>
        <w:spacing w:before="0" w:beforeAutospacing="0" w:after="0" w:afterAutospacing="0"/>
        <w:contextualSpacing/>
        <w:jc w:val="both"/>
        <w:rPr>
          <w:i w:val="0"/>
          <w:sz w:val="25"/>
          <w:szCs w:val="25"/>
        </w:rPr>
      </w:pPr>
      <w:r w:rsidRPr="003458F8">
        <w:rPr>
          <w:i w:val="0"/>
          <w:sz w:val="25"/>
          <w:szCs w:val="25"/>
        </w:rPr>
        <w:t>Credo</w:t>
      </w:r>
      <w:r w:rsidR="005D2898" w:rsidRPr="003458F8">
        <w:rPr>
          <w:i w:val="0"/>
          <w:sz w:val="25"/>
          <w:szCs w:val="25"/>
        </w:rPr>
        <w:t>,</w:t>
      </w:r>
      <w:r w:rsidRPr="003458F8">
        <w:rPr>
          <w:i w:val="0"/>
          <w:sz w:val="25"/>
          <w:szCs w:val="25"/>
        </w:rPr>
        <w:t xml:space="preserve"> ci siano persone cresciute con dei propri principi come l’onore e non perché inculcati dai genitori ma guadagnati con la stima altrui ed era così che funzionava tra me ed i miei amici.</w:t>
      </w:r>
    </w:p>
    <w:p w:rsidR="00BE0CB7" w:rsidRPr="003458F8" w:rsidRDefault="000F58F9" w:rsidP="00356AA5">
      <w:pPr>
        <w:spacing w:before="0" w:beforeAutospacing="0" w:after="0" w:afterAutospacing="0"/>
        <w:contextualSpacing/>
        <w:jc w:val="both"/>
        <w:rPr>
          <w:i w:val="0"/>
          <w:sz w:val="25"/>
          <w:szCs w:val="25"/>
        </w:rPr>
      </w:pPr>
      <w:r w:rsidRPr="003458F8">
        <w:rPr>
          <w:i w:val="0"/>
          <w:sz w:val="25"/>
          <w:szCs w:val="25"/>
        </w:rPr>
        <w:t>L’atmosfera della casa era tetra e l’</w:t>
      </w:r>
      <w:r w:rsidR="00FE1C66" w:rsidRPr="003458F8">
        <w:rPr>
          <w:i w:val="0"/>
          <w:sz w:val="25"/>
          <w:szCs w:val="25"/>
        </w:rPr>
        <w:t xml:space="preserve">aria pesante, i fantasmi da cui stavo scappando mi avrebbero seguito anche nei sogni; questa cosa era solida certezza. </w:t>
      </w:r>
    </w:p>
    <w:p w:rsidR="00BE0CB7" w:rsidRPr="003458F8" w:rsidRDefault="00FE1C66" w:rsidP="00356AA5">
      <w:pPr>
        <w:spacing w:before="0" w:beforeAutospacing="0" w:after="0" w:afterAutospacing="0"/>
        <w:contextualSpacing/>
        <w:jc w:val="both"/>
        <w:rPr>
          <w:i w:val="0"/>
          <w:sz w:val="25"/>
          <w:szCs w:val="25"/>
        </w:rPr>
      </w:pPr>
      <w:r w:rsidRPr="003458F8">
        <w:rPr>
          <w:i w:val="0"/>
          <w:sz w:val="25"/>
          <w:szCs w:val="25"/>
        </w:rPr>
        <w:t>Avevo frugato nella storia della mia città come un figlio che guarda nel cassetto dell’</w:t>
      </w:r>
      <w:r w:rsidR="00BE0CB7" w:rsidRPr="003458F8">
        <w:rPr>
          <w:i w:val="0"/>
          <w:sz w:val="25"/>
          <w:szCs w:val="25"/>
        </w:rPr>
        <w:t>intimo della mamma e mi sentivo sporco e colpevole. Lo so che non avrei dovuto avere dei rimorsi ma tutte quelle indagini mi si stavano rivoltando contro.</w:t>
      </w:r>
    </w:p>
    <w:p w:rsidR="00BE0CB7" w:rsidRPr="003458F8" w:rsidRDefault="00BE0CB7" w:rsidP="00356AA5">
      <w:pPr>
        <w:spacing w:before="0" w:beforeAutospacing="0" w:after="0" w:afterAutospacing="0"/>
        <w:contextualSpacing/>
        <w:jc w:val="both"/>
        <w:rPr>
          <w:i w:val="0"/>
          <w:sz w:val="25"/>
          <w:szCs w:val="25"/>
        </w:rPr>
      </w:pPr>
      <w:r w:rsidRPr="003458F8">
        <w:rPr>
          <w:i w:val="0"/>
          <w:sz w:val="25"/>
          <w:szCs w:val="25"/>
        </w:rPr>
        <w:t xml:space="preserve">Mi sembrò di vedere un’ombra attraversare la sala e mi spaventai a tal punto che corsi </w:t>
      </w:r>
      <w:r w:rsidR="005D2898" w:rsidRPr="003458F8">
        <w:rPr>
          <w:i w:val="0"/>
          <w:sz w:val="25"/>
          <w:szCs w:val="25"/>
        </w:rPr>
        <w:t>fuori di casa</w:t>
      </w:r>
      <w:r w:rsidRPr="003458F8">
        <w:rPr>
          <w:i w:val="0"/>
          <w:sz w:val="25"/>
          <w:szCs w:val="25"/>
        </w:rPr>
        <w:t xml:space="preserve"> con la scusa di cercare Cassius e con la speranza che il male non mi inseguisse. Non avevo nascondigli ed invece di prendere le chiavi della macchina per andarmene dovetti correre verso la città lungo la passeggiata</w:t>
      </w:r>
      <w:r w:rsidR="0078649F" w:rsidRPr="003458F8">
        <w:rPr>
          <w:i w:val="0"/>
          <w:sz w:val="25"/>
          <w:szCs w:val="25"/>
        </w:rPr>
        <w:t xml:space="preserve"> del lungo mare illuminata a giorno sebbene nessun folle fosse a camminare a quell’ora della notte. Una pattuglia mi fermò dopo avermi scambiato </w:t>
      </w:r>
      <w:r w:rsidR="00CF1C18" w:rsidRPr="003458F8">
        <w:rPr>
          <w:i w:val="0"/>
          <w:sz w:val="25"/>
          <w:szCs w:val="25"/>
        </w:rPr>
        <w:t>per un drogato o un alcolizzato;</w:t>
      </w:r>
      <w:r w:rsidR="0078649F" w:rsidRPr="003458F8">
        <w:rPr>
          <w:i w:val="0"/>
          <w:sz w:val="25"/>
          <w:szCs w:val="25"/>
        </w:rPr>
        <w:t xml:space="preserve"> dissi loro di essere uno sc</w:t>
      </w:r>
      <w:r w:rsidR="00CF1C18" w:rsidRPr="003458F8">
        <w:rPr>
          <w:i w:val="0"/>
          <w:sz w:val="25"/>
          <w:szCs w:val="25"/>
        </w:rPr>
        <w:t xml:space="preserve">rittore in cerca </w:t>
      </w:r>
      <w:r w:rsidR="005D2898" w:rsidRPr="003458F8">
        <w:rPr>
          <w:i w:val="0"/>
          <w:sz w:val="25"/>
          <w:szCs w:val="25"/>
        </w:rPr>
        <w:t>d’</w:t>
      </w:r>
      <w:r w:rsidR="00CF1C18" w:rsidRPr="003458F8">
        <w:rPr>
          <w:i w:val="0"/>
          <w:sz w:val="25"/>
          <w:szCs w:val="25"/>
        </w:rPr>
        <w:t xml:space="preserve">ispirazione. Qualunque fosse stata la spiegazione sarebbe comunque </w:t>
      </w:r>
      <w:r w:rsidR="005D2898" w:rsidRPr="003458F8">
        <w:rPr>
          <w:i w:val="0"/>
          <w:sz w:val="25"/>
          <w:szCs w:val="25"/>
        </w:rPr>
        <w:t>stata</w:t>
      </w:r>
      <w:r w:rsidR="00CF1C18" w:rsidRPr="003458F8">
        <w:rPr>
          <w:i w:val="0"/>
          <w:sz w:val="25"/>
          <w:szCs w:val="25"/>
        </w:rPr>
        <w:t xml:space="preserve"> bizzarra, chiunque si sarebbe domandato perché un uomo senza sonno percorresse le strade della città alle due del mattino.</w:t>
      </w:r>
    </w:p>
    <w:p w:rsidR="00E960B1" w:rsidRPr="003458F8" w:rsidRDefault="00E960B1" w:rsidP="00356AA5">
      <w:pPr>
        <w:spacing w:before="0" w:beforeAutospacing="0" w:after="0" w:afterAutospacing="0"/>
        <w:contextualSpacing/>
        <w:jc w:val="both"/>
        <w:rPr>
          <w:i w:val="0"/>
          <w:sz w:val="25"/>
          <w:szCs w:val="25"/>
        </w:rPr>
      </w:pPr>
      <w:r w:rsidRPr="003458F8">
        <w:rPr>
          <w:i w:val="0"/>
          <w:sz w:val="25"/>
          <w:szCs w:val="25"/>
        </w:rPr>
        <w:t>Soffrivo come una bestia, come se mi avessero frustato l’anima per poi buttarmi sotto il sole in pasto ai corvi.</w:t>
      </w:r>
    </w:p>
    <w:p w:rsidR="00E960B1" w:rsidRPr="003458F8" w:rsidRDefault="00E960B1" w:rsidP="00356AA5">
      <w:pPr>
        <w:spacing w:before="0" w:beforeAutospacing="0" w:after="0" w:afterAutospacing="0"/>
        <w:contextualSpacing/>
        <w:jc w:val="both"/>
        <w:rPr>
          <w:i w:val="0"/>
          <w:sz w:val="25"/>
          <w:szCs w:val="25"/>
        </w:rPr>
      </w:pPr>
      <w:r w:rsidRPr="003458F8">
        <w:rPr>
          <w:i w:val="0"/>
          <w:sz w:val="25"/>
          <w:szCs w:val="25"/>
        </w:rPr>
        <w:t xml:space="preserve">Dovevo recuperare la lucidità e risolvere, se c’era qualcosa da risolvere, quel tassello dell’ingranaggio che rovinava sempre tutto, </w:t>
      </w:r>
      <w:r w:rsidR="005D2898" w:rsidRPr="003458F8">
        <w:rPr>
          <w:i w:val="0"/>
          <w:sz w:val="25"/>
          <w:szCs w:val="25"/>
        </w:rPr>
        <w:t>quest’</w:t>
      </w:r>
      <w:r w:rsidRPr="003458F8">
        <w:rPr>
          <w:i w:val="0"/>
          <w:sz w:val="25"/>
          <w:szCs w:val="25"/>
        </w:rPr>
        <w:t xml:space="preserve"> allusiva solitudine mi stava spingendo verso qualcosa </w:t>
      </w:r>
      <w:proofErr w:type="spellStart"/>
      <w:r w:rsidRPr="003458F8">
        <w:rPr>
          <w:i w:val="0"/>
          <w:sz w:val="25"/>
          <w:szCs w:val="25"/>
        </w:rPr>
        <w:t>mo</w:t>
      </w:r>
      <w:proofErr w:type="spellEnd"/>
      <w:r w:rsidRPr="003458F8">
        <w:rPr>
          <w:i w:val="0"/>
          <w:sz w:val="25"/>
          <w:szCs w:val="25"/>
        </w:rPr>
        <w:t xml:space="preserve"> conche io o la mia mente non potevamo controllare.</w:t>
      </w:r>
    </w:p>
    <w:p w:rsidR="00E960B1" w:rsidRPr="003458F8" w:rsidRDefault="00E960B1" w:rsidP="00356AA5">
      <w:pPr>
        <w:spacing w:before="0" w:beforeAutospacing="0" w:after="0" w:afterAutospacing="0"/>
        <w:contextualSpacing/>
        <w:jc w:val="both"/>
        <w:rPr>
          <w:i w:val="0"/>
          <w:sz w:val="25"/>
          <w:szCs w:val="25"/>
        </w:rPr>
      </w:pPr>
      <w:r w:rsidRPr="003458F8">
        <w:rPr>
          <w:i w:val="0"/>
          <w:sz w:val="25"/>
          <w:szCs w:val="25"/>
        </w:rPr>
        <w:t>La nottata non era finita, camminavo lungo il muro della spiaggia con il rumore delle onde nelle orecchie. Non c’era nulla di romantico in quel ritmo spossante e perpetuo. Nemmeno la luce del faro rischiariva i fantasmi liberi di infestare nel mio capo.</w:t>
      </w:r>
    </w:p>
    <w:p w:rsidR="00E960B1" w:rsidRPr="003458F8" w:rsidRDefault="00E960B1" w:rsidP="00356AA5">
      <w:pPr>
        <w:spacing w:before="0" w:beforeAutospacing="0" w:after="0" w:afterAutospacing="0"/>
        <w:contextualSpacing/>
        <w:jc w:val="both"/>
        <w:rPr>
          <w:i w:val="0"/>
          <w:sz w:val="25"/>
          <w:szCs w:val="25"/>
        </w:rPr>
      </w:pPr>
      <w:r w:rsidRPr="003458F8">
        <w:rPr>
          <w:i w:val="0"/>
          <w:sz w:val="25"/>
          <w:szCs w:val="25"/>
        </w:rPr>
        <w:t xml:space="preserve">Da qualche parte della città c’era stato un incidente. Le auto dei pompieri attraversarono </w:t>
      </w:r>
      <w:r w:rsidR="00F02AE4" w:rsidRPr="003458F8">
        <w:rPr>
          <w:i w:val="0"/>
          <w:sz w:val="25"/>
          <w:szCs w:val="25"/>
        </w:rPr>
        <w:t xml:space="preserve">a grande velocità la </w:t>
      </w:r>
      <w:proofErr w:type="spellStart"/>
      <w:r w:rsidR="00F02AE4" w:rsidRPr="003458F8">
        <w:rPr>
          <w:i w:val="0"/>
          <w:sz w:val="25"/>
          <w:szCs w:val="25"/>
        </w:rPr>
        <w:t>Main</w:t>
      </w:r>
      <w:proofErr w:type="spellEnd"/>
      <w:r w:rsidR="00F02AE4" w:rsidRPr="003458F8">
        <w:rPr>
          <w:i w:val="0"/>
          <w:sz w:val="25"/>
          <w:szCs w:val="25"/>
        </w:rPr>
        <w:t xml:space="preserve"> Road e poi il lungomare. Qualcosa era accaduto nella zona del porto, sicuramente vicino a casa mia perché le sirene sembravano tutte concentrarsi nello stesso punto.</w:t>
      </w:r>
    </w:p>
    <w:p w:rsidR="00F02AE4" w:rsidRPr="003458F8" w:rsidRDefault="00F02AE4" w:rsidP="00356AA5">
      <w:pPr>
        <w:spacing w:before="0" w:beforeAutospacing="0" w:after="0" w:afterAutospacing="0"/>
        <w:contextualSpacing/>
        <w:jc w:val="both"/>
        <w:rPr>
          <w:i w:val="0"/>
          <w:sz w:val="25"/>
          <w:szCs w:val="25"/>
        </w:rPr>
      </w:pPr>
      <w:r w:rsidRPr="003458F8">
        <w:rPr>
          <w:i w:val="0"/>
          <w:sz w:val="25"/>
          <w:szCs w:val="25"/>
        </w:rPr>
        <w:t>Mi dispiaceva per quella gente, di disgrazie non ne volevo più sentire parlare, in quel momento ogni piccola ombra mi pesava come un macigno.</w:t>
      </w:r>
    </w:p>
    <w:p w:rsidR="0060360E" w:rsidRPr="003458F8" w:rsidRDefault="00F02AE4" w:rsidP="00356AA5">
      <w:pPr>
        <w:spacing w:before="0" w:beforeAutospacing="0" w:after="0" w:afterAutospacing="0"/>
        <w:contextualSpacing/>
        <w:jc w:val="both"/>
        <w:rPr>
          <w:i w:val="0"/>
          <w:sz w:val="25"/>
          <w:szCs w:val="25"/>
        </w:rPr>
      </w:pPr>
      <w:r w:rsidRPr="003458F8">
        <w:rPr>
          <w:i w:val="0"/>
          <w:sz w:val="25"/>
          <w:szCs w:val="25"/>
        </w:rPr>
        <w:t>Tornai a camminare verso casa intento a riprendermi la sovranità sulla mia abitazione. Avevo le tasche piene di fogli</w:t>
      </w:r>
      <w:r w:rsidR="00BE2770" w:rsidRPr="003458F8">
        <w:rPr>
          <w:i w:val="0"/>
          <w:sz w:val="25"/>
          <w:szCs w:val="25"/>
        </w:rPr>
        <w:t xml:space="preserve"> </w:t>
      </w:r>
      <w:r w:rsidRPr="003458F8">
        <w:rPr>
          <w:i w:val="0"/>
          <w:sz w:val="25"/>
          <w:szCs w:val="25"/>
        </w:rPr>
        <w:t xml:space="preserve">e di carte come un fuggitivo che si porta via il suo materiale prezioso. Davanti ai miei occhi si apriva un orrore ancora più grande dei precedenti. Le fiamme </w:t>
      </w:r>
      <w:r w:rsidR="00BE2770" w:rsidRPr="003458F8">
        <w:rPr>
          <w:i w:val="0"/>
          <w:sz w:val="25"/>
          <w:szCs w:val="25"/>
        </w:rPr>
        <w:t>e</w:t>
      </w:r>
      <w:r w:rsidRPr="003458F8">
        <w:rPr>
          <w:i w:val="0"/>
          <w:sz w:val="25"/>
          <w:szCs w:val="25"/>
        </w:rPr>
        <w:t xml:space="preserve"> il fuoco stav</w:t>
      </w:r>
      <w:r w:rsidR="00A56EE8" w:rsidRPr="003458F8">
        <w:rPr>
          <w:i w:val="0"/>
          <w:sz w:val="25"/>
          <w:szCs w:val="25"/>
        </w:rPr>
        <w:t>ano devastando una povera casa; la via era stata bloccata dai tre camion dei pompieri e dalle auto della polizia.</w:t>
      </w:r>
      <w:r w:rsidR="0060360E" w:rsidRPr="003458F8">
        <w:rPr>
          <w:i w:val="0"/>
          <w:sz w:val="25"/>
          <w:szCs w:val="25"/>
        </w:rPr>
        <w:t xml:space="preserve"> Il frastuono delle sirene sovrastava a malapena quello del fuoco che si stava masticando con calma il legno del tetto e delle pareti. </w:t>
      </w:r>
    </w:p>
    <w:p w:rsidR="00D36C4C" w:rsidRPr="003458F8" w:rsidRDefault="00D36C4C" w:rsidP="00356AA5">
      <w:pPr>
        <w:spacing w:before="0" w:beforeAutospacing="0" w:after="0" w:afterAutospacing="0"/>
        <w:contextualSpacing/>
        <w:jc w:val="both"/>
        <w:rPr>
          <w:i w:val="0"/>
          <w:sz w:val="25"/>
          <w:szCs w:val="25"/>
        </w:rPr>
      </w:pPr>
      <w:r w:rsidRPr="003458F8">
        <w:rPr>
          <w:i w:val="0"/>
          <w:sz w:val="25"/>
          <w:szCs w:val="25"/>
        </w:rPr>
        <w:t xml:space="preserve">In quella direzione sembrava fosse spuntato il giorno e la luce giallastra delle fiamme </w:t>
      </w:r>
      <w:r w:rsidR="005D2898" w:rsidRPr="003458F8">
        <w:rPr>
          <w:i w:val="0"/>
          <w:sz w:val="25"/>
          <w:szCs w:val="25"/>
        </w:rPr>
        <w:t xml:space="preserve">si </w:t>
      </w:r>
      <w:r w:rsidRPr="003458F8">
        <w:rPr>
          <w:i w:val="0"/>
          <w:sz w:val="25"/>
          <w:szCs w:val="25"/>
        </w:rPr>
        <w:t>alzavano minacciose spinte forse dal vento verso le altre abitazioni.</w:t>
      </w:r>
    </w:p>
    <w:p w:rsidR="00D36C4C" w:rsidRPr="003458F8" w:rsidRDefault="00D36C4C" w:rsidP="00356AA5">
      <w:pPr>
        <w:spacing w:before="0" w:beforeAutospacing="0" w:after="0" w:afterAutospacing="0"/>
        <w:contextualSpacing/>
        <w:jc w:val="both"/>
        <w:rPr>
          <w:i w:val="0"/>
          <w:sz w:val="25"/>
          <w:szCs w:val="25"/>
        </w:rPr>
      </w:pPr>
      <w:r w:rsidRPr="003458F8">
        <w:rPr>
          <w:i w:val="0"/>
          <w:sz w:val="25"/>
          <w:szCs w:val="25"/>
        </w:rPr>
        <w:t>Tiravo avanti spinto più da una premonizione che da una solida idea e la camminata dopo un po’ divenne corsa.</w:t>
      </w:r>
    </w:p>
    <w:p w:rsidR="00D36C4C" w:rsidRPr="003458F8" w:rsidRDefault="00D36C4C" w:rsidP="00356AA5">
      <w:pPr>
        <w:spacing w:before="0" w:beforeAutospacing="0" w:after="0" w:afterAutospacing="0"/>
        <w:contextualSpacing/>
        <w:jc w:val="both"/>
        <w:rPr>
          <w:i w:val="0"/>
          <w:sz w:val="25"/>
          <w:szCs w:val="25"/>
        </w:rPr>
      </w:pPr>
      <w:r w:rsidRPr="003458F8">
        <w:rPr>
          <w:i w:val="0"/>
          <w:sz w:val="25"/>
          <w:szCs w:val="25"/>
        </w:rPr>
        <w:lastRenderedPageBreak/>
        <w:t xml:space="preserve">La mia casa era andata a fuoco! Tutti </w:t>
      </w:r>
      <w:r w:rsidR="006A62E7" w:rsidRPr="003458F8">
        <w:rPr>
          <w:i w:val="0"/>
          <w:sz w:val="25"/>
          <w:szCs w:val="25"/>
        </w:rPr>
        <w:t xml:space="preserve">i miei vicini, chi in camicia da notte e chi in pigiama, come spettatori di un film </w:t>
      </w:r>
      <w:r w:rsidR="00E9499D" w:rsidRPr="003458F8">
        <w:rPr>
          <w:i w:val="0"/>
          <w:sz w:val="25"/>
          <w:szCs w:val="25"/>
        </w:rPr>
        <w:t>guardavano in silenzio la m</w:t>
      </w:r>
      <w:r w:rsidR="008B313C" w:rsidRPr="003458F8">
        <w:rPr>
          <w:i w:val="0"/>
          <w:sz w:val="25"/>
          <w:szCs w:val="25"/>
        </w:rPr>
        <w:t xml:space="preserve">orte dei miei ricordi. </w:t>
      </w:r>
    </w:p>
    <w:p w:rsidR="00EC1FDD" w:rsidRPr="003458F8" w:rsidRDefault="008B313C" w:rsidP="00356AA5">
      <w:pPr>
        <w:spacing w:before="0" w:beforeAutospacing="0" w:after="0" w:afterAutospacing="0"/>
        <w:contextualSpacing/>
        <w:jc w:val="both"/>
        <w:rPr>
          <w:i w:val="0"/>
          <w:sz w:val="25"/>
          <w:szCs w:val="25"/>
        </w:rPr>
      </w:pPr>
      <w:r w:rsidRPr="003458F8">
        <w:rPr>
          <w:i w:val="0"/>
          <w:sz w:val="25"/>
          <w:szCs w:val="25"/>
        </w:rPr>
        <w:t xml:space="preserve">Avevo gli occhi lucidi ma le lacrime faticavano a scendere. C’erano cose tremende che mi avevano colpito nella vita, cose di cui stentavo </w:t>
      </w:r>
      <w:r w:rsidR="005D2898" w:rsidRPr="003458F8">
        <w:rPr>
          <w:i w:val="0"/>
          <w:sz w:val="25"/>
          <w:szCs w:val="25"/>
        </w:rPr>
        <w:t>a</w:t>
      </w:r>
      <w:r w:rsidRPr="003458F8">
        <w:rPr>
          <w:i w:val="0"/>
          <w:sz w:val="25"/>
          <w:szCs w:val="25"/>
        </w:rPr>
        <w:t xml:space="preserve"> elencarmi i ricordi e questa sarebbe finita in </w:t>
      </w:r>
      <w:r w:rsidR="00BE2770" w:rsidRPr="003458F8">
        <w:rPr>
          <w:i w:val="0"/>
          <w:sz w:val="25"/>
          <w:szCs w:val="25"/>
        </w:rPr>
        <w:t>quell’</w:t>
      </w:r>
      <w:r w:rsidRPr="003458F8">
        <w:rPr>
          <w:i w:val="0"/>
          <w:sz w:val="25"/>
          <w:szCs w:val="25"/>
        </w:rPr>
        <w:t xml:space="preserve">angolo di memoria dove non sarei più voluto andare a pescare. </w:t>
      </w:r>
    </w:p>
    <w:p w:rsidR="00F02AE4" w:rsidRPr="003458F8" w:rsidRDefault="008B313C" w:rsidP="00356AA5">
      <w:pPr>
        <w:spacing w:before="0" w:beforeAutospacing="0" w:after="0" w:afterAutospacing="0"/>
        <w:contextualSpacing/>
        <w:jc w:val="both"/>
        <w:rPr>
          <w:i w:val="0"/>
          <w:sz w:val="25"/>
          <w:szCs w:val="25"/>
        </w:rPr>
      </w:pPr>
      <w:r w:rsidRPr="003458F8">
        <w:rPr>
          <w:i w:val="0"/>
          <w:sz w:val="25"/>
          <w:szCs w:val="25"/>
        </w:rPr>
        <w:t xml:space="preserve">Ci sono stanze nella nostra mente di cui volentieri apriamo le porte </w:t>
      </w:r>
      <w:r w:rsidR="00BE2770" w:rsidRPr="003458F8">
        <w:rPr>
          <w:i w:val="0"/>
          <w:sz w:val="25"/>
          <w:szCs w:val="25"/>
        </w:rPr>
        <w:t>e</w:t>
      </w:r>
      <w:r w:rsidRPr="003458F8">
        <w:rPr>
          <w:i w:val="0"/>
          <w:sz w:val="25"/>
          <w:szCs w:val="25"/>
        </w:rPr>
        <w:t xml:space="preserve"> altre che contrassegniamo come posti indesiderati o peggio come infestati.</w:t>
      </w:r>
    </w:p>
    <w:p w:rsidR="00EC1FDD" w:rsidRPr="003458F8" w:rsidRDefault="008B313C" w:rsidP="00356AA5">
      <w:pPr>
        <w:spacing w:before="0" w:beforeAutospacing="0" w:after="0" w:afterAutospacing="0"/>
        <w:contextualSpacing/>
        <w:jc w:val="both"/>
        <w:rPr>
          <w:i w:val="0"/>
          <w:sz w:val="25"/>
          <w:szCs w:val="25"/>
        </w:rPr>
      </w:pPr>
      <w:r w:rsidRPr="003458F8">
        <w:rPr>
          <w:i w:val="0"/>
          <w:sz w:val="25"/>
          <w:szCs w:val="25"/>
        </w:rPr>
        <w:t>Quello che bruciava davanti ai miei occhi non era semplicemente una casa,</w:t>
      </w:r>
      <w:r w:rsidR="00BE2770" w:rsidRPr="003458F8">
        <w:rPr>
          <w:i w:val="0"/>
          <w:sz w:val="25"/>
          <w:szCs w:val="25"/>
        </w:rPr>
        <w:t xml:space="preserve"> </w:t>
      </w:r>
      <w:r w:rsidRPr="003458F8">
        <w:rPr>
          <w:i w:val="0"/>
          <w:sz w:val="25"/>
          <w:szCs w:val="25"/>
        </w:rPr>
        <w:t>era un pezzo importante della mia vita e della mia vita con Sandra. La cenere non era forziere perfetto per certi tesori che si mantecavano alle linfe</w:t>
      </w:r>
      <w:r w:rsidR="00BE2770" w:rsidRPr="003458F8">
        <w:rPr>
          <w:i w:val="0"/>
          <w:sz w:val="25"/>
          <w:szCs w:val="25"/>
        </w:rPr>
        <w:t xml:space="preserve"> </w:t>
      </w:r>
      <w:r w:rsidRPr="003458F8">
        <w:rPr>
          <w:i w:val="0"/>
          <w:sz w:val="25"/>
          <w:szCs w:val="25"/>
        </w:rPr>
        <w:t xml:space="preserve">dell’amore e della riconoscenza. Io stesso potevo dire di non avere più </w:t>
      </w:r>
      <w:r w:rsidR="005D2898" w:rsidRPr="003458F8">
        <w:rPr>
          <w:i w:val="0"/>
          <w:sz w:val="25"/>
          <w:szCs w:val="25"/>
        </w:rPr>
        <w:t>un’</w:t>
      </w:r>
      <w:r w:rsidRPr="003458F8">
        <w:rPr>
          <w:i w:val="0"/>
          <w:sz w:val="25"/>
          <w:szCs w:val="25"/>
        </w:rPr>
        <w:t xml:space="preserve">identità. </w:t>
      </w:r>
    </w:p>
    <w:p w:rsidR="00EC1FDD" w:rsidRPr="003458F8" w:rsidRDefault="008B313C" w:rsidP="00356AA5">
      <w:pPr>
        <w:spacing w:before="0" w:beforeAutospacing="0" w:after="0" w:afterAutospacing="0"/>
        <w:contextualSpacing/>
        <w:jc w:val="both"/>
        <w:rPr>
          <w:i w:val="0"/>
          <w:sz w:val="25"/>
          <w:szCs w:val="25"/>
        </w:rPr>
      </w:pPr>
      <w:r w:rsidRPr="003458F8">
        <w:rPr>
          <w:i w:val="0"/>
          <w:sz w:val="25"/>
          <w:szCs w:val="25"/>
        </w:rPr>
        <w:t xml:space="preserve">Le fiamme si erano prese i documenti, i manoscritti, oggetti e suppellettili raccolti in decenni di girovagare per il mondo. La mia perfezione era stata spazzata via da una scintilla, chi poteva essere il colpevole di tanta malvagità. Qualcuno mi stringeva la mano, delle donne premurose </w:t>
      </w:r>
      <w:r w:rsidR="00BE2770" w:rsidRPr="003458F8">
        <w:rPr>
          <w:i w:val="0"/>
          <w:sz w:val="25"/>
          <w:szCs w:val="25"/>
        </w:rPr>
        <w:t>e</w:t>
      </w:r>
      <w:r w:rsidRPr="003458F8">
        <w:rPr>
          <w:i w:val="0"/>
          <w:sz w:val="25"/>
          <w:szCs w:val="25"/>
        </w:rPr>
        <w:t xml:space="preserve"> in vestagliette colorate da casa, vennero con tazze profumate di caffè o tè per con</w:t>
      </w:r>
      <w:r w:rsidR="00E30C56" w:rsidRPr="003458F8">
        <w:rPr>
          <w:i w:val="0"/>
          <w:sz w:val="25"/>
          <w:szCs w:val="25"/>
        </w:rPr>
        <w:t xml:space="preserve">fortarmi. </w:t>
      </w:r>
    </w:p>
    <w:p w:rsidR="00EC1FDD" w:rsidRPr="003458F8" w:rsidRDefault="00E30C56" w:rsidP="00356AA5">
      <w:pPr>
        <w:spacing w:before="0" w:beforeAutospacing="0" w:after="0" w:afterAutospacing="0"/>
        <w:contextualSpacing/>
        <w:jc w:val="both"/>
        <w:rPr>
          <w:i w:val="0"/>
          <w:sz w:val="25"/>
          <w:szCs w:val="25"/>
        </w:rPr>
      </w:pPr>
      <w:r w:rsidRPr="003458F8">
        <w:rPr>
          <w:i w:val="0"/>
          <w:sz w:val="25"/>
          <w:szCs w:val="25"/>
        </w:rPr>
        <w:t>Vicini sinceri e severi col Fato</w:t>
      </w:r>
      <w:r w:rsidR="00EC1FDD" w:rsidRPr="003458F8">
        <w:rPr>
          <w:i w:val="0"/>
          <w:sz w:val="25"/>
          <w:szCs w:val="25"/>
        </w:rPr>
        <w:t>,</w:t>
      </w:r>
      <w:r w:rsidRPr="003458F8">
        <w:rPr>
          <w:i w:val="0"/>
          <w:sz w:val="25"/>
          <w:szCs w:val="25"/>
        </w:rPr>
        <w:t xml:space="preserve"> per quel miscuglio di disgrazia </w:t>
      </w:r>
      <w:r w:rsidR="00BE2770" w:rsidRPr="003458F8">
        <w:rPr>
          <w:i w:val="0"/>
          <w:sz w:val="25"/>
          <w:szCs w:val="25"/>
        </w:rPr>
        <w:t>e</w:t>
      </w:r>
      <w:r w:rsidRPr="003458F8">
        <w:rPr>
          <w:i w:val="0"/>
          <w:sz w:val="25"/>
          <w:szCs w:val="25"/>
        </w:rPr>
        <w:t xml:space="preserve"> atto criminale. </w:t>
      </w:r>
    </w:p>
    <w:p w:rsidR="00E30C56" w:rsidRPr="003458F8" w:rsidRDefault="00E30C56" w:rsidP="00356AA5">
      <w:pPr>
        <w:spacing w:before="0" w:beforeAutospacing="0" w:after="0" w:afterAutospacing="0"/>
        <w:contextualSpacing/>
        <w:jc w:val="both"/>
        <w:rPr>
          <w:i w:val="0"/>
          <w:sz w:val="25"/>
          <w:szCs w:val="25"/>
        </w:rPr>
      </w:pPr>
      <w:r w:rsidRPr="003458F8">
        <w:rPr>
          <w:i w:val="0"/>
          <w:sz w:val="25"/>
          <w:szCs w:val="25"/>
        </w:rPr>
        <w:t>Ricevevo una marea di abbracci da sconosciuti imbarazzati e col volto preoccupato. I pompieri erano in continuo assalto al fuoco, dodici uomini avevano circondato le macerie coi getti d’acqua mentre la polizia sorvegliava e tranquillizzava la gente del quartiere.</w:t>
      </w:r>
    </w:p>
    <w:p w:rsidR="00EC1FDD" w:rsidRPr="003458F8" w:rsidRDefault="00EC1FDD" w:rsidP="00356AA5">
      <w:pPr>
        <w:spacing w:before="0" w:beforeAutospacing="0" w:after="0" w:afterAutospacing="0"/>
        <w:contextualSpacing/>
        <w:jc w:val="both"/>
        <w:rPr>
          <w:i w:val="0"/>
          <w:sz w:val="25"/>
          <w:szCs w:val="25"/>
        </w:rPr>
      </w:pPr>
      <w:r w:rsidRPr="003458F8">
        <w:rPr>
          <w:i w:val="0"/>
          <w:sz w:val="25"/>
          <w:szCs w:val="25"/>
        </w:rPr>
        <w:t xml:space="preserve">      </w:t>
      </w:r>
      <w:r w:rsidR="005D2898" w:rsidRPr="003458F8">
        <w:rPr>
          <w:i w:val="0"/>
          <w:sz w:val="25"/>
          <w:szCs w:val="25"/>
        </w:rPr>
        <w:t>Fui</w:t>
      </w:r>
      <w:r w:rsidR="00E30C56" w:rsidRPr="003458F8">
        <w:rPr>
          <w:i w:val="0"/>
          <w:sz w:val="25"/>
          <w:szCs w:val="25"/>
        </w:rPr>
        <w:t xml:space="preserve"> interrogato un paio di volte sulle mie occupazioni casalinghe e sebbene fossi poco lucido, ricordo di aver risposto di non aver appiccato volutamente il fuoco a casa mia alche mi dissero che forse ero stato preso di mira da qualche banda. </w:t>
      </w:r>
    </w:p>
    <w:p w:rsidR="00EC1FDD" w:rsidRPr="003458F8" w:rsidRDefault="00E30C56" w:rsidP="00356AA5">
      <w:pPr>
        <w:spacing w:before="0" w:beforeAutospacing="0" w:after="0" w:afterAutospacing="0"/>
        <w:contextualSpacing/>
        <w:jc w:val="both"/>
        <w:rPr>
          <w:i w:val="0"/>
          <w:sz w:val="25"/>
          <w:szCs w:val="25"/>
        </w:rPr>
      </w:pPr>
      <w:r w:rsidRPr="003458F8">
        <w:rPr>
          <w:i w:val="0"/>
          <w:sz w:val="25"/>
          <w:szCs w:val="25"/>
        </w:rPr>
        <w:t xml:space="preserve">A me poco interessava che loro sommassero gli eventi di vandalismo di cui ero caduto vittima comunque, non riuscivo a stare da solo, ogni tanto qualcuno si faceva avanti per starmi vicino o per chiedermi se avevo bisogno di qualcosa. </w:t>
      </w:r>
    </w:p>
    <w:p w:rsidR="00E30C56" w:rsidRPr="003458F8" w:rsidRDefault="00E30C56" w:rsidP="00356AA5">
      <w:pPr>
        <w:spacing w:before="0" w:beforeAutospacing="0" w:after="0" w:afterAutospacing="0"/>
        <w:contextualSpacing/>
        <w:jc w:val="both"/>
        <w:rPr>
          <w:i w:val="0"/>
          <w:sz w:val="25"/>
          <w:szCs w:val="25"/>
        </w:rPr>
      </w:pPr>
      <w:r w:rsidRPr="003458F8">
        <w:rPr>
          <w:i w:val="0"/>
          <w:sz w:val="25"/>
          <w:szCs w:val="25"/>
        </w:rPr>
        <w:t xml:space="preserve">Molta di quella gente di cui vedevo per la prima volta in vita mia, la faccia, mi aveva offerto una casa, una stanza per dormire </w:t>
      </w:r>
      <w:r w:rsidR="002D763A" w:rsidRPr="003458F8">
        <w:rPr>
          <w:i w:val="0"/>
          <w:sz w:val="25"/>
          <w:szCs w:val="25"/>
        </w:rPr>
        <w:t>finché</w:t>
      </w:r>
      <w:r w:rsidRPr="003458F8">
        <w:rPr>
          <w:i w:val="0"/>
          <w:sz w:val="25"/>
          <w:szCs w:val="25"/>
        </w:rPr>
        <w:t xml:space="preserve"> non mi sarei sistemato, vestiti, vitto e </w:t>
      </w:r>
      <w:r w:rsidR="002D763A" w:rsidRPr="003458F8">
        <w:rPr>
          <w:i w:val="0"/>
          <w:sz w:val="25"/>
          <w:szCs w:val="25"/>
        </w:rPr>
        <w:t>certezze famigliari. Non</w:t>
      </w:r>
      <w:r w:rsidR="005D2898" w:rsidRPr="003458F8">
        <w:rPr>
          <w:i w:val="0"/>
          <w:sz w:val="25"/>
          <w:szCs w:val="25"/>
        </w:rPr>
        <w:t xml:space="preserve"> </w:t>
      </w:r>
      <w:r w:rsidR="002D763A" w:rsidRPr="003458F8">
        <w:rPr>
          <w:i w:val="0"/>
          <w:sz w:val="25"/>
          <w:szCs w:val="25"/>
        </w:rPr>
        <w:t>avevo nemmeno la forza di provare rancore, stavo con gli occhi fissi sul crepuscolo della mia vita cercando di immaginare come sarebbe stato il dopo.</w:t>
      </w:r>
    </w:p>
    <w:p w:rsidR="002D763A" w:rsidRPr="003458F8" w:rsidRDefault="002D763A" w:rsidP="00356AA5">
      <w:pPr>
        <w:spacing w:before="0" w:beforeAutospacing="0" w:after="0" w:afterAutospacing="0"/>
        <w:contextualSpacing/>
        <w:jc w:val="both"/>
        <w:rPr>
          <w:i w:val="0"/>
          <w:sz w:val="25"/>
          <w:szCs w:val="25"/>
        </w:rPr>
      </w:pPr>
      <w:r w:rsidRPr="003458F8">
        <w:rPr>
          <w:i w:val="0"/>
          <w:sz w:val="25"/>
          <w:szCs w:val="25"/>
        </w:rPr>
        <w:t>Immerso più che mai nel fumo del mio futuro</w:t>
      </w:r>
      <w:r w:rsidR="005D2898" w:rsidRPr="003458F8">
        <w:rPr>
          <w:i w:val="0"/>
          <w:sz w:val="25"/>
          <w:szCs w:val="25"/>
        </w:rPr>
        <w:t>,</w:t>
      </w:r>
      <w:r w:rsidRPr="003458F8">
        <w:rPr>
          <w:i w:val="0"/>
          <w:sz w:val="25"/>
          <w:szCs w:val="25"/>
        </w:rPr>
        <w:t xml:space="preserve"> vidi un ragazzo robusto col casco bruciato attraversare le fiamme per poi lanciarsi dalla finestra con un fagotto fatto di coperte tra le braccia. Qualcuno lo indicava, qualcun altro applaudiva, altri ancora urlavano attenzione</w:t>
      </w:r>
      <w:r w:rsidR="005D2898" w:rsidRPr="003458F8">
        <w:rPr>
          <w:i w:val="0"/>
          <w:sz w:val="25"/>
          <w:szCs w:val="25"/>
        </w:rPr>
        <w:t>!</w:t>
      </w:r>
      <w:r w:rsidRPr="003458F8">
        <w:rPr>
          <w:i w:val="0"/>
          <w:sz w:val="25"/>
          <w:szCs w:val="25"/>
        </w:rPr>
        <w:t xml:space="preserve"> </w:t>
      </w:r>
      <w:r w:rsidR="005D2898" w:rsidRPr="003458F8">
        <w:rPr>
          <w:i w:val="0"/>
          <w:sz w:val="25"/>
          <w:szCs w:val="25"/>
        </w:rPr>
        <w:t>Io</w:t>
      </w:r>
      <w:r w:rsidRPr="003458F8">
        <w:rPr>
          <w:i w:val="0"/>
          <w:sz w:val="25"/>
          <w:szCs w:val="25"/>
        </w:rPr>
        <w:t xml:space="preserve"> solo inebetito non riuscivo a capire cosa o chi quell’uomo portasse fuori dal mostro ardente.</w:t>
      </w:r>
      <w:r w:rsidR="003A4BCB" w:rsidRPr="003458F8">
        <w:rPr>
          <w:i w:val="0"/>
          <w:sz w:val="25"/>
          <w:szCs w:val="25"/>
        </w:rPr>
        <w:t xml:space="preserve"> </w:t>
      </w:r>
      <w:r w:rsidRPr="003458F8">
        <w:rPr>
          <w:i w:val="0"/>
          <w:sz w:val="25"/>
          <w:szCs w:val="25"/>
        </w:rPr>
        <w:t>“Cassius!!!”, la voce di Billy dietro le mie spalle mi sembrò quella di un angelo e la sua corsa verso il pompiere mi fece capire quanto bene volesse quel ragazzo al mio cane.</w:t>
      </w:r>
    </w:p>
    <w:p w:rsidR="002D763A" w:rsidRPr="003458F8" w:rsidRDefault="002D763A" w:rsidP="00356AA5">
      <w:pPr>
        <w:spacing w:before="0" w:beforeAutospacing="0" w:after="0" w:afterAutospacing="0"/>
        <w:contextualSpacing/>
        <w:jc w:val="both"/>
        <w:rPr>
          <w:i w:val="0"/>
          <w:sz w:val="25"/>
          <w:szCs w:val="25"/>
        </w:rPr>
      </w:pPr>
      <w:r w:rsidRPr="003458F8">
        <w:rPr>
          <w:i w:val="0"/>
          <w:sz w:val="25"/>
          <w:szCs w:val="25"/>
        </w:rPr>
        <w:t xml:space="preserve">Cassius era solo spaventato e soccorso dal personale delle ambulanze che non avevano altri feriti, si fece un ripieno di coccola prima di corrermi incontro come un figlio verso </w:t>
      </w:r>
      <w:r w:rsidR="005C726C" w:rsidRPr="003458F8">
        <w:rPr>
          <w:i w:val="0"/>
          <w:sz w:val="25"/>
          <w:szCs w:val="25"/>
        </w:rPr>
        <w:t xml:space="preserve">il </w:t>
      </w:r>
      <w:r w:rsidR="005D2898" w:rsidRPr="003458F8">
        <w:rPr>
          <w:i w:val="0"/>
          <w:sz w:val="25"/>
          <w:szCs w:val="25"/>
        </w:rPr>
        <w:t>padre</w:t>
      </w:r>
      <w:r w:rsidRPr="003458F8">
        <w:rPr>
          <w:i w:val="0"/>
          <w:sz w:val="25"/>
          <w:szCs w:val="25"/>
        </w:rPr>
        <w:t>.</w:t>
      </w:r>
    </w:p>
    <w:p w:rsidR="004354FB" w:rsidRPr="003458F8" w:rsidRDefault="002D763A" w:rsidP="00356AA5">
      <w:pPr>
        <w:spacing w:before="0" w:beforeAutospacing="0" w:after="0" w:afterAutospacing="0"/>
        <w:contextualSpacing/>
        <w:jc w:val="both"/>
        <w:rPr>
          <w:i w:val="0"/>
          <w:sz w:val="25"/>
          <w:szCs w:val="25"/>
        </w:rPr>
      </w:pPr>
      <w:r w:rsidRPr="003458F8">
        <w:rPr>
          <w:i w:val="0"/>
          <w:sz w:val="25"/>
          <w:szCs w:val="25"/>
        </w:rPr>
        <w:t>Penso di aver pianto e di aver così esaurito tutte le lacrime</w:t>
      </w:r>
      <w:r w:rsidR="004354FB" w:rsidRPr="003458F8">
        <w:rPr>
          <w:i w:val="0"/>
          <w:sz w:val="25"/>
          <w:szCs w:val="25"/>
        </w:rPr>
        <w:t xml:space="preserve"> trattenute in troppe occasioni. </w:t>
      </w:r>
    </w:p>
    <w:p w:rsidR="004354FB" w:rsidRPr="003458F8" w:rsidRDefault="004354FB" w:rsidP="00356AA5">
      <w:pPr>
        <w:spacing w:before="0" w:beforeAutospacing="0" w:after="0" w:afterAutospacing="0"/>
        <w:contextualSpacing/>
        <w:jc w:val="both"/>
        <w:rPr>
          <w:i w:val="0"/>
          <w:sz w:val="25"/>
          <w:szCs w:val="25"/>
        </w:rPr>
      </w:pPr>
      <w:r w:rsidRPr="003458F8">
        <w:rPr>
          <w:i w:val="0"/>
          <w:sz w:val="25"/>
          <w:szCs w:val="25"/>
        </w:rPr>
        <w:t>“Dove sei stato monello?”, e Cassius mi guardava ignorando il tono preoccupato della mia voce.</w:t>
      </w:r>
    </w:p>
    <w:p w:rsidR="004354FB" w:rsidRPr="003458F8" w:rsidRDefault="004354FB" w:rsidP="00356AA5">
      <w:pPr>
        <w:spacing w:before="0" w:beforeAutospacing="0" w:after="0" w:afterAutospacing="0"/>
        <w:contextualSpacing/>
        <w:jc w:val="both"/>
        <w:rPr>
          <w:i w:val="0"/>
          <w:sz w:val="25"/>
          <w:szCs w:val="25"/>
        </w:rPr>
      </w:pPr>
      <w:r w:rsidRPr="003458F8">
        <w:rPr>
          <w:i w:val="0"/>
          <w:sz w:val="25"/>
          <w:szCs w:val="25"/>
        </w:rPr>
        <w:t>Il pompiere che lo aveva salvato mi disse di averlo trovato in una scatola di cartone in una stanza piena di fogli che  avevano fatto da micia per tutte le pareti di legno della casa.</w:t>
      </w:r>
    </w:p>
    <w:p w:rsidR="002D763A" w:rsidRPr="003458F8" w:rsidRDefault="004354FB" w:rsidP="00356AA5">
      <w:pPr>
        <w:spacing w:before="0" w:beforeAutospacing="0" w:after="0" w:afterAutospacing="0"/>
        <w:contextualSpacing/>
        <w:jc w:val="both"/>
        <w:rPr>
          <w:i w:val="0"/>
          <w:sz w:val="25"/>
          <w:szCs w:val="25"/>
        </w:rPr>
      </w:pPr>
      <w:r w:rsidRPr="003458F8">
        <w:rPr>
          <w:i w:val="0"/>
          <w:sz w:val="25"/>
          <w:szCs w:val="25"/>
        </w:rPr>
        <w:t>“Forse una scintilla. Un contatto elettrico altrimenti no</w:t>
      </w:r>
      <w:r w:rsidR="003A4BCB">
        <w:rPr>
          <w:i w:val="0"/>
          <w:sz w:val="25"/>
          <w:szCs w:val="25"/>
        </w:rPr>
        <w:t>n mi spiegherei questo disastro</w:t>
      </w:r>
      <w:r w:rsidRPr="003458F8">
        <w:rPr>
          <w:i w:val="0"/>
          <w:sz w:val="25"/>
          <w:szCs w:val="25"/>
        </w:rPr>
        <w:t xml:space="preserve">”, disse lui pulendosi col dosso della mano </w:t>
      </w:r>
      <w:r w:rsidR="00844198" w:rsidRPr="003458F8">
        <w:rPr>
          <w:i w:val="0"/>
          <w:sz w:val="25"/>
          <w:szCs w:val="25"/>
        </w:rPr>
        <w:t>la fronte nera.</w:t>
      </w:r>
    </w:p>
    <w:p w:rsidR="00844198" w:rsidRPr="003458F8" w:rsidRDefault="00844198" w:rsidP="00356AA5">
      <w:pPr>
        <w:spacing w:before="0" w:beforeAutospacing="0" w:after="0" w:afterAutospacing="0"/>
        <w:contextualSpacing/>
        <w:jc w:val="both"/>
        <w:rPr>
          <w:i w:val="0"/>
          <w:sz w:val="25"/>
          <w:szCs w:val="25"/>
        </w:rPr>
      </w:pPr>
      <w:r w:rsidRPr="003458F8">
        <w:rPr>
          <w:i w:val="0"/>
          <w:sz w:val="25"/>
          <w:szCs w:val="25"/>
        </w:rPr>
        <w:t>Billy mi rubò il braccio per farmi un discorso molto serio</w:t>
      </w:r>
      <w:r w:rsidR="005C726C" w:rsidRPr="003458F8">
        <w:rPr>
          <w:i w:val="0"/>
          <w:sz w:val="25"/>
          <w:szCs w:val="25"/>
        </w:rPr>
        <w:t>,</w:t>
      </w:r>
      <w:r w:rsidRPr="003458F8">
        <w:rPr>
          <w:i w:val="0"/>
          <w:sz w:val="25"/>
          <w:szCs w:val="25"/>
        </w:rPr>
        <w:t xml:space="preserve"> e dico molto serio perché fece cenno con gli occhi di sviare la polizia sempre ansiosa di farmi domande senza senso.</w:t>
      </w:r>
    </w:p>
    <w:p w:rsidR="00844198" w:rsidRPr="003458F8" w:rsidRDefault="00844198" w:rsidP="00356AA5">
      <w:pPr>
        <w:spacing w:before="0" w:beforeAutospacing="0" w:after="0" w:afterAutospacing="0"/>
        <w:contextualSpacing/>
        <w:jc w:val="both"/>
        <w:rPr>
          <w:i w:val="0"/>
          <w:sz w:val="25"/>
          <w:szCs w:val="25"/>
        </w:rPr>
      </w:pPr>
      <w:r w:rsidRPr="003458F8">
        <w:rPr>
          <w:i w:val="0"/>
          <w:sz w:val="25"/>
          <w:szCs w:val="25"/>
        </w:rPr>
        <w:t>“Ho idea che dovremmo andare via di qui, so che ti senti male ma ho delle novità. Charlie ha chiamato dicendomi non  solo di non averti trovato ma di portarti via perché qualcuno sarebbe venuto a farti del male.”</w:t>
      </w:r>
    </w:p>
    <w:p w:rsidR="00844198" w:rsidRPr="003458F8" w:rsidRDefault="00844198" w:rsidP="00356AA5">
      <w:pPr>
        <w:spacing w:before="0" w:beforeAutospacing="0" w:after="0" w:afterAutospacing="0"/>
        <w:contextualSpacing/>
        <w:jc w:val="both"/>
        <w:rPr>
          <w:i w:val="0"/>
          <w:sz w:val="25"/>
          <w:szCs w:val="25"/>
        </w:rPr>
      </w:pPr>
      <w:r w:rsidRPr="003458F8">
        <w:rPr>
          <w:i w:val="0"/>
          <w:sz w:val="25"/>
          <w:szCs w:val="25"/>
        </w:rPr>
        <w:lastRenderedPageBreak/>
        <w:t>“Del male?”, tenevo Cassius in braccio come se temessi di perderlo.</w:t>
      </w:r>
    </w:p>
    <w:p w:rsidR="00844198" w:rsidRPr="003458F8" w:rsidRDefault="00844198" w:rsidP="00356AA5">
      <w:pPr>
        <w:spacing w:before="0" w:beforeAutospacing="0" w:after="0" w:afterAutospacing="0"/>
        <w:contextualSpacing/>
        <w:jc w:val="both"/>
        <w:rPr>
          <w:i w:val="0"/>
          <w:sz w:val="25"/>
          <w:szCs w:val="25"/>
        </w:rPr>
      </w:pPr>
      <w:r w:rsidRPr="003458F8">
        <w:rPr>
          <w:i w:val="0"/>
          <w:sz w:val="25"/>
          <w:szCs w:val="25"/>
        </w:rPr>
        <w:t>“Adesso arriva, dovremmo farci trovare al porto. Fai attenzione alla polizia, questi sarebbero capaci di trattenerti giorni interi per l’ennesima spiegazione. Penseranno che il fuoco l’hai voluto appiccare tu, vuoi per depressione, vuoi perché non sono stati in grado di trovare altri colpevoli</w:t>
      </w:r>
      <w:r w:rsidR="0062416F">
        <w:rPr>
          <w:i w:val="0"/>
          <w:sz w:val="25"/>
          <w:szCs w:val="25"/>
        </w:rPr>
        <w:t>.”</w:t>
      </w:r>
    </w:p>
    <w:p w:rsidR="00F02E6C" w:rsidRPr="003458F8" w:rsidRDefault="00844198" w:rsidP="00F02E6C">
      <w:pPr>
        <w:spacing w:before="0" w:beforeAutospacing="0" w:after="0" w:afterAutospacing="0"/>
        <w:contextualSpacing/>
        <w:jc w:val="both"/>
        <w:rPr>
          <w:i w:val="0"/>
          <w:sz w:val="25"/>
          <w:szCs w:val="25"/>
        </w:rPr>
      </w:pPr>
      <w:r w:rsidRPr="003458F8">
        <w:rPr>
          <w:i w:val="0"/>
          <w:sz w:val="25"/>
          <w:szCs w:val="25"/>
        </w:rPr>
        <w:t xml:space="preserve">Le nostre gambe correvano tra il muro di gente che fissava impotente i resti di una casa. eravamo arrivati </w:t>
      </w:r>
      <w:r w:rsidR="00F02E6C" w:rsidRPr="003458F8">
        <w:rPr>
          <w:i w:val="0"/>
          <w:sz w:val="25"/>
          <w:szCs w:val="25"/>
        </w:rPr>
        <w:t>al muretto che correva lungo il mare e l’odore di legna bruciata non aveva risparmiato nemmeno quella zona.</w:t>
      </w:r>
    </w:p>
    <w:p w:rsidR="001450D1" w:rsidRPr="003458F8" w:rsidRDefault="00F02E6C" w:rsidP="00F02E6C">
      <w:pPr>
        <w:spacing w:before="0" w:beforeAutospacing="0" w:after="0" w:afterAutospacing="0"/>
        <w:contextualSpacing/>
        <w:jc w:val="both"/>
        <w:rPr>
          <w:i w:val="0"/>
          <w:sz w:val="25"/>
          <w:szCs w:val="25"/>
        </w:rPr>
      </w:pPr>
      <w:r w:rsidRPr="003458F8">
        <w:rPr>
          <w:i w:val="0"/>
          <w:sz w:val="25"/>
          <w:szCs w:val="25"/>
        </w:rPr>
        <w:t>L’auto di Charlie arrivò</w:t>
      </w:r>
      <w:r w:rsidR="001450D1" w:rsidRPr="003458F8">
        <w:rPr>
          <w:i w:val="0"/>
          <w:sz w:val="25"/>
          <w:szCs w:val="25"/>
        </w:rPr>
        <w:t xml:space="preserve"> sulla corsia opposta, ci stava</w:t>
      </w:r>
      <w:r w:rsidRPr="003458F8">
        <w:rPr>
          <w:i w:val="0"/>
          <w:sz w:val="25"/>
          <w:szCs w:val="25"/>
        </w:rPr>
        <w:t xml:space="preserve"> segnalando </w:t>
      </w:r>
      <w:r w:rsidR="005C726C" w:rsidRPr="003458F8">
        <w:rPr>
          <w:i w:val="0"/>
          <w:sz w:val="25"/>
          <w:szCs w:val="25"/>
        </w:rPr>
        <w:t>con i</w:t>
      </w:r>
      <w:r w:rsidRPr="003458F8">
        <w:rPr>
          <w:i w:val="0"/>
          <w:sz w:val="25"/>
          <w:szCs w:val="25"/>
        </w:rPr>
        <w:t xml:space="preserve"> fari di salire in fretta e trovammo le portiere aperte</w:t>
      </w:r>
      <w:r w:rsidR="001450D1" w:rsidRPr="003458F8">
        <w:rPr>
          <w:i w:val="0"/>
          <w:sz w:val="25"/>
          <w:szCs w:val="25"/>
        </w:rPr>
        <w:t xml:space="preserve"> come se fosse una corsa fatta da rapinatori o mal viventi.</w:t>
      </w:r>
    </w:p>
    <w:p w:rsidR="001450D1" w:rsidRPr="003458F8" w:rsidRDefault="001450D1" w:rsidP="00F02E6C">
      <w:pPr>
        <w:spacing w:before="0" w:beforeAutospacing="0" w:after="0" w:afterAutospacing="0"/>
        <w:contextualSpacing/>
        <w:jc w:val="both"/>
        <w:rPr>
          <w:i w:val="0"/>
          <w:sz w:val="25"/>
          <w:szCs w:val="25"/>
        </w:rPr>
      </w:pPr>
      <w:r w:rsidRPr="003458F8">
        <w:rPr>
          <w:i w:val="0"/>
          <w:sz w:val="25"/>
          <w:szCs w:val="25"/>
        </w:rPr>
        <w:t>“Salite! Bisogna andare</w:t>
      </w:r>
      <w:r w:rsidR="00B47DE5">
        <w:rPr>
          <w:i w:val="0"/>
          <w:sz w:val="25"/>
          <w:szCs w:val="25"/>
        </w:rPr>
        <w:t>!”</w:t>
      </w:r>
    </w:p>
    <w:p w:rsidR="001450D1" w:rsidRPr="003458F8" w:rsidRDefault="001450D1" w:rsidP="00F02E6C">
      <w:pPr>
        <w:spacing w:before="0" w:beforeAutospacing="0" w:after="0" w:afterAutospacing="0"/>
        <w:contextualSpacing/>
        <w:jc w:val="both"/>
        <w:rPr>
          <w:i w:val="0"/>
          <w:sz w:val="25"/>
          <w:szCs w:val="25"/>
        </w:rPr>
      </w:pPr>
      <w:r w:rsidRPr="003458F8">
        <w:rPr>
          <w:i w:val="0"/>
          <w:sz w:val="25"/>
          <w:szCs w:val="25"/>
        </w:rPr>
        <w:t>“Dove?”, domandammo noi presi dal peso del cane che non riuscivamo a distribuire equamente.</w:t>
      </w:r>
    </w:p>
    <w:p w:rsidR="001450D1" w:rsidRPr="003458F8" w:rsidRDefault="001450D1" w:rsidP="00F02E6C">
      <w:pPr>
        <w:spacing w:before="0" w:beforeAutospacing="0" w:after="0" w:afterAutospacing="0"/>
        <w:contextualSpacing/>
        <w:jc w:val="both"/>
        <w:rPr>
          <w:i w:val="0"/>
          <w:sz w:val="25"/>
          <w:szCs w:val="25"/>
        </w:rPr>
      </w:pPr>
      <w:r w:rsidRPr="003458F8">
        <w:rPr>
          <w:i w:val="0"/>
          <w:sz w:val="25"/>
          <w:szCs w:val="25"/>
        </w:rPr>
        <w:t>Charlie continuava a guardare nello specchietto retrovisore aspettando che da un momento all’altro arrivassero gli inseguitori.</w:t>
      </w:r>
    </w:p>
    <w:p w:rsidR="001450D1" w:rsidRPr="003458F8" w:rsidRDefault="001450D1" w:rsidP="00F02E6C">
      <w:pPr>
        <w:spacing w:before="0" w:beforeAutospacing="0" w:after="0" w:afterAutospacing="0"/>
        <w:contextualSpacing/>
        <w:jc w:val="both"/>
        <w:rPr>
          <w:i w:val="0"/>
          <w:sz w:val="25"/>
          <w:szCs w:val="25"/>
        </w:rPr>
      </w:pPr>
      <w:r w:rsidRPr="003458F8">
        <w:rPr>
          <w:i w:val="0"/>
          <w:sz w:val="25"/>
          <w:szCs w:val="25"/>
        </w:rPr>
        <w:t>“Che c’è Charlie?”, gli domandai stringendogli le spalle.</w:t>
      </w:r>
    </w:p>
    <w:p w:rsidR="001450D1" w:rsidRPr="003458F8" w:rsidRDefault="001450D1" w:rsidP="00F02E6C">
      <w:pPr>
        <w:spacing w:before="0" w:beforeAutospacing="0" w:after="0" w:afterAutospacing="0"/>
        <w:contextualSpacing/>
        <w:jc w:val="both"/>
        <w:rPr>
          <w:i w:val="0"/>
          <w:sz w:val="25"/>
          <w:szCs w:val="25"/>
        </w:rPr>
      </w:pPr>
      <w:r w:rsidRPr="003458F8">
        <w:rPr>
          <w:i w:val="0"/>
          <w:sz w:val="25"/>
          <w:szCs w:val="25"/>
        </w:rPr>
        <w:t>“E’ bruciat</w:t>
      </w:r>
      <w:r w:rsidR="00DE0615" w:rsidRPr="003458F8">
        <w:rPr>
          <w:i w:val="0"/>
          <w:sz w:val="25"/>
          <w:szCs w:val="25"/>
        </w:rPr>
        <w:t xml:space="preserve">a la casa di </w:t>
      </w:r>
      <w:proofErr w:type="spellStart"/>
      <w:r w:rsidR="00DE0615" w:rsidRPr="003458F8">
        <w:rPr>
          <w:i w:val="0"/>
          <w:sz w:val="25"/>
          <w:szCs w:val="25"/>
        </w:rPr>
        <w:t>Armet</w:t>
      </w:r>
      <w:proofErr w:type="spellEnd"/>
      <w:r w:rsidR="00DE0615" w:rsidRPr="003458F8">
        <w:rPr>
          <w:i w:val="0"/>
          <w:sz w:val="25"/>
          <w:szCs w:val="25"/>
        </w:rPr>
        <w:t xml:space="preserve"> ma abbiamo trovato Cassius!</w:t>
      </w:r>
      <w:r w:rsidRPr="003458F8">
        <w:rPr>
          <w:i w:val="0"/>
          <w:sz w:val="25"/>
          <w:szCs w:val="25"/>
        </w:rPr>
        <w:t>”, arrivò la voce di Billy a coprire la mia.</w:t>
      </w:r>
    </w:p>
    <w:p w:rsidR="001450D1" w:rsidRPr="003458F8" w:rsidRDefault="001450D1" w:rsidP="00F02E6C">
      <w:pPr>
        <w:spacing w:before="0" w:beforeAutospacing="0" w:after="0" w:afterAutospacing="0"/>
        <w:contextualSpacing/>
        <w:jc w:val="both"/>
        <w:rPr>
          <w:i w:val="0"/>
          <w:sz w:val="25"/>
          <w:szCs w:val="25"/>
        </w:rPr>
      </w:pPr>
      <w:r w:rsidRPr="003458F8">
        <w:rPr>
          <w:i w:val="0"/>
          <w:sz w:val="25"/>
          <w:szCs w:val="25"/>
        </w:rPr>
        <w:t>“Lo so,</w:t>
      </w:r>
      <w:r w:rsidR="00DE0615" w:rsidRPr="003458F8">
        <w:rPr>
          <w:i w:val="0"/>
          <w:sz w:val="25"/>
          <w:szCs w:val="25"/>
        </w:rPr>
        <w:t xml:space="preserve"> l’ho visto il cucciolone, tutto bene spero ma so</w:t>
      </w:r>
      <w:r w:rsidRPr="003458F8">
        <w:rPr>
          <w:i w:val="0"/>
          <w:sz w:val="25"/>
          <w:szCs w:val="25"/>
        </w:rPr>
        <w:t xml:space="preserve"> che dobbiamo allontanarci altrimenti</w:t>
      </w:r>
      <w:r w:rsidR="00DE0615" w:rsidRPr="003458F8">
        <w:rPr>
          <w:i w:val="0"/>
          <w:sz w:val="25"/>
          <w:szCs w:val="25"/>
        </w:rPr>
        <w:t xml:space="preserve"> </w:t>
      </w:r>
      <w:r w:rsidRPr="003458F8">
        <w:rPr>
          <w:i w:val="0"/>
          <w:sz w:val="25"/>
          <w:szCs w:val="25"/>
        </w:rPr>
        <w:t>…”</w:t>
      </w:r>
      <w:r w:rsidR="005C726C" w:rsidRPr="003458F8">
        <w:rPr>
          <w:i w:val="0"/>
          <w:sz w:val="25"/>
          <w:szCs w:val="25"/>
        </w:rPr>
        <w:t>.</w:t>
      </w:r>
    </w:p>
    <w:p w:rsidR="001450D1" w:rsidRPr="003458F8" w:rsidRDefault="001450D1" w:rsidP="001450D1">
      <w:pPr>
        <w:spacing w:before="0" w:beforeAutospacing="0" w:after="0" w:afterAutospacing="0"/>
        <w:contextualSpacing/>
        <w:jc w:val="both"/>
        <w:rPr>
          <w:i w:val="0"/>
          <w:sz w:val="25"/>
          <w:szCs w:val="25"/>
        </w:rPr>
      </w:pPr>
      <w:r w:rsidRPr="003458F8">
        <w:rPr>
          <w:i w:val="0"/>
          <w:sz w:val="25"/>
          <w:szCs w:val="25"/>
        </w:rPr>
        <w:t>Delle luci si appiccicarono al nostro parafango. Charlie provò ad accelerare ma l’auto nemica ci urtava continuamente ed era impossibile capire chi la guidasse.</w:t>
      </w:r>
    </w:p>
    <w:p w:rsidR="001450D1" w:rsidRPr="003458F8" w:rsidRDefault="001450D1" w:rsidP="001450D1">
      <w:pPr>
        <w:spacing w:before="0" w:beforeAutospacing="0" w:after="0" w:afterAutospacing="0"/>
        <w:contextualSpacing/>
        <w:jc w:val="both"/>
        <w:rPr>
          <w:i w:val="0"/>
          <w:sz w:val="25"/>
          <w:szCs w:val="25"/>
        </w:rPr>
      </w:pPr>
      <w:r w:rsidRPr="003458F8">
        <w:rPr>
          <w:i w:val="0"/>
          <w:sz w:val="25"/>
          <w:szCs w:val="25"/>
        </w:rPr>
        <w:t>“Dai gas Charlie</w:t>
      </w:r>
      <w:r w:rsidR="005C726C" w:rsidRPr="003458F8">
        <w:rPr>
          <w:i w:val="0"/>
          <w:sz w:val="25"/>
          <w:szCs w:val="25"/>
        </w:rPr>
        <w:t xml:space="preserve"> e intrufolati sulla settima, la</w:t>
      </w:r>
      <w:r w:rsidRPr="003458F8">
        <w:rPr>
          <w:i w:val="0"/>
          <w:sz w:val="25"/>
          <w:szCs w:val="25"/>
        </w:rPr>
        <w:t xml:space="preserve"> </w:t>
      </w:r>
      <w:r w:rsidR="005C726C" w:rsidRPr="003458F8">
        <w:rPr>
          <w:i w:val="0"/>
          <w:sz w:val="25"/>
          <w:szCs w:val="25"/>
        </w:rPr>
        <w:t>so</w:t>
      </w:r>
      <w:r w:rsidRPr="003458F8">
        <w:rPr>
          <w:i w:val="0"/>
          <w:sz w:val="25"/>
          <w:szCs w:val="25"/>
        </w:rPr>
        <w:t xml:space="preserve"> </w:t>
      </w:r>
      <w:r w:rsidR="005C726C" w:rsidRPr="003458F8">
        <w:rPr>
          <w:i w:val="0"/>
          <w:sz w:val="25"/>
          <w:szCs w:val="25"/>
        </w:rPr>
        <w:t xml:space="preserve">di </w:t>
      </w:r>
      <w:r w:rsidRPr="003458F8">
        <w:rPr>
          <w:i w:val="0"/>
          <w:sz w:val="25"/>
          <w:szCs w:val="25"/>
        </w:rPr>
        <w:t>un paio di viuzze a senso unico in cui è facile far perdere le proprie tracce</w:t>
      </w:r>
      <w:r w:rsidR="0062416F">
        <w:rPr>
          <w:i w:val="0"/>
          <w:sz w:val="25"/>
          <w:szCs w:val="25"/>
        </w:rPr>
        <w:t>.”</w:t>
      </w:r>
    </w:p>
    <w:p w:rsidR="001450D1" w:rsidRPr="003458F8" w:rsidRDefault="001450D1" w:rsidP="001450D1">
      <w:pPr>
        <w:spacing w:before="0" w:beforeAutospacing="0" w:after="0" w:afterAutospacing="0"/>
        <w:contextualSpacing/>
        <w:jc w:val="both"/>
        <w:rPr>
          <w:i w:val="0"/>
          <w:sz w:val="25"/>
          <w:szCs w:val="25"/>
        </w:rPr>
      </w:pPr>
      <w:r w:rsidRPr="003458F8">
        <w:rPr>
          <w:i w:val="0"/>
          <w:sz w:val="25"/>
          <w:szCs w:val="25"/>
        </w:rPr>
        <w:t>“Billy ma tu come fai a conoscerle</w:t>
      </w:r>
      <w:r w:rsidR="00B47DE5">
        <w:rPr>
          <w:i w:val="0"/>
          <w:sz w:val="25"/>
          <w:szCs w:val="25"/>
        </w:rPr>
        <w:t>?”</w:t>
      </w:r>
    </w:p>
    <w:p w:rsidR="001450D1" w:rsidRPr="003458F8" w:rsidRDefault="001450D1" w:rsidP="001450D1">
      <w:pPr>
        <w:spacing w:before="0" w:beforeAutospacing="0" w:after="0" w:afterAutospacing="0"/>
        <w:contextualSpacing/>
        <w:jc w:val="both"/>
        <w:rPr>
          <w:i w:val="0"/>
          <w:sz w:val="25"/>
          <w:szCs w:val="25"/>
        </w:rPr>
      </w:pPr>
      <w:r w:rsidRPr="003458F8">
        <w:rPr>
          <w:i w:val="0"/>
          <w:sz w:val="25"/>
          <w:szCs w:val="25"/>
        </w:rPr>
        <w:t>“I bravi ragazzi devono imparare a difendersi con l’astuzia dalle bande incontrate per caso.”</w:t>
      </w:r>
    </w:p>
    <w:p w:rsidR="002B4322" w:rsidRPr="003458F8" w:rsidRDefault="002B4322" w:rsidP="001450D1">
      <w:pPr>
        <w:spacing w:before="0" w:beforeAutospacing="0" w:after="0" w:afterAutospacing="0"/>
        <w:contextualSpacing/>
        <w:jc w:val="both"/>
        <w:rPr>
          <w:i w:val="0"/>
          <w:sz w:val="25"/>
          <w:szCs w:val="25"/>
        </w:rPr>
      </w:pPr>
      <w:r w:rsidRPr="003458F8">
        <w:rPr>
          <w:i w:val="0"/>
          <w:sz w:val="25"/>
          <w:szCs w:val="25"/>
        </w:rPr>
        <w:t xml:space="preserve">La nostra auto cominciò a volare </w:t>
      </w:r>
      <w:r w:rsidR="005C726C" w:rsidRPr="003458F8">
        <w:rPr>
          <w:i w:val="0"/>
          <w:sz w:val="25"/>
          <w:szCs w:val="25"/>
        </w:rPr>
        <w:t>con i</w:t>
      </w:r>
      <w:r w:rsidRPr="003458F8">
        <w:rPr>
          <w:i w:val="0"/>
          <w:sz w:val="25"/>
          <w:szCs w:val="25"/>
        </w:rPr>
        <w:t xml:space="preserve"> fari spenti tra una decina di strade </w:t>
      </w:r>
      <w:r w:rsidR="005C726C" w:rsidRPr="003458F8">
        <w:rPr>
          <w:i w:val="0"/>
          <w:sz w:val="25"/>
          <w:szCs w:val="25"/>
        </w:rPr>
        <w:t>e</w:t>
      </w:r>
      <w:r w:rsidRPr="003458F8">
        <w:rPr>
          <w:i w:val="0"/>
          <w:sz w:val="25"/>
          <w:szCs w:val="25"/>
        </w:rPr>
        <w:t xml:space="preserve"> in meno di due minuti eravamo fermi dietro un cassonetto mentre gli altri sicuramente ci stavano ancora cercando.</w:t>
      </w:r>
    </w:p>
    <w:p w:rsidR="002B4322" w:rsidRPr="003458F8" w:rsidRDefault="002B4322" w:rsidP="001450D1">
      <w:pPr>
        <w:spacing w:before="0" w:beforeAutospacing="0" w:after="0" w:afterAutospacing="0"/>
        <w:contextualSpacing/>
        <w:jc w:val="both"/>
        <w:rPr>
          <w:i w:val="0"/>
          <w:sz w:val="25"/>
          <w:szCs w:val="25"/>
        </w:rPr>
      </w:pPr>
      <w:r w:rsidRPr="003458F8">
        <w:rPr>
          <w:i w:val="0"/>
          <w:sz w:val="25"/>
          <w:szCs w:val="25"/>
        </w:rPr>
        <w:t>Allora Charlie ci raccontò della sua esperienza a Miami e noi a bocca aperta ascoltavamo tutto quel racconto come se fosse una cosa irreale.</w:t>
      </w:r>
      <w:r w:rsidR="000B1648" w:rsidRPr="003458F8">
        <w:rPr>
          <w:i w:val="0"/>
          <w:sz w:val="25"/>
          <w:szCs w:val="25"/>
        </w:rPr>
        <w:t xml:space="preserve"> Charlie non era mai stato uno smilzo sebbene la sua ossatura fosse indicata per figure più longilinee, lui era un omone e si comportava sempre in modo protettivo, aveva insomma quel fare da gigante buono che fa sentire al sicuro chiunque lo frequenti.</w:t>
      </w:r>
    </w:p>
    <w:p w:rsidR="000B1648" w:rsidRPr="003458F8" w:rsidRDefault="000B1648" w:rsidP="001450D1">
      <w:pPr>
        <w:spacing w:before="0" w:beforeAutospacing="0" w:after="0" w:afterAutospacing="0"/>
        <w:contextualSpacing/>
        <w:jc w:val="both"/>
        <w:rPr>
          <w:i w:val="0"/>
          <w:sz w:val="25"/>
          <w:szCs w:val="25"/>
        </w:rPr>
      </w:pPr>
      <w:r w:rsidRPr="003458F8">
        <w:rPr>
          <w:i w:val="0"/>
          <w:sz w:val="25"/>
          <w:szCs w:val="25"/>
        </w:rPr>
        <w:t>La sua mano aveva lasciato il volante per girarsi verso Cassius che stentava a dormire, gli fece un paio di carezze sotto il grugno per poi guardarci in faccia preoccupato</w:t>
      </w:r>
    </w:p>
    <w:p w:rsidR="00731F15" w:rsidRPr="003458F8" w:rsidRDefault="000B1648" w:rsidP="001450D1">
      <w:pPr>
        <w:spacing w:before="0" w:beforeAutospacing="0" w:after="0" w:afterAutospacing="0"/>
        <w:contextualSpacing/>
        <w:jc w:val="both"/>
        <w:rPr>
          <w:i w:val="0"/>
          <w:sz w:val="25"/>
          <w:szCs w:val="25"/>
        </w:rPr>
      </w:pPr>
      <w:r w:rsidRPr="003458F8">
        <w:rPr>
          <w:i w:val="0"/>
          <w:sz w:val="25"/>
          <w:szCs w:val="25"/>
        </w:rPr>
        <w:t xml:space="preserve">“A Miami sono andato come vi avevo promesso. La cosa poteva non avere seguito se non avessi deciso di passare a salutare un mio vecchio collega del FBI in pensione. Presi solo un caffè giusto per fare due chiacchiere </w:t>
      </w:r>
      <w:r w:rsidR="00BE2770" w:rsidRPr="003458F8">
        <w:rPr>
          <w:i w:val="0"/>
          <w:sz w:val="25"/>
          <w:szCs w:val="25"/>
        </w:rPr>
        <w:t>e</w:t>
      </w:r>
      <w:r w:rsidRPr="003458F8">
        <w:rPr>
          <w:i w:val="0"/>
          <w:sz w:val="25"/>
          <w:szCs w:val="25"/>
        </w:rPr>
        <w:t xml:space="preserve"> aspettare l’esito della perizia sull’orecchino. Dopo due ore di attesa ricevetti una veloce telefonata da uno sconosciuto che non potrebbe avere il mio numero, </w:t>
      </w:r>
      <w:r w:rsidR="00EF110A" w:rsidRPr="003458F8">
        <w:rPr>
          <w:i w:val="0"/>
          <w:sz w:val="25"/>
          <w:szCs w:val="25"/>
        </w:rPr>
        <w:t>salvo che</w:t>
      </w:r>
      <w:r w:rsidRPr="003458F8">
        <w:rPr>
          <w:i w:val="0"/>
          <w:sz w:val="25"/>
          <w:szCs w:val="25"/>
        </w:rPr>
        <w:t xml:space="preserve"> non fosse della CIA o un agente investigativo come me. Il tizio in questione mi lanciò un avvertimento, se tu non avresti smesso di indagare sugli scomparsi di questa città e zone limitrofe ti saresti trovato presto in un mare di guai. Che genere di guai?</w:t>
      </w:r>
      <w:r w:rsidR="00731F15" w:rsidRPr="003458F8">
        <w:rPr>
          <w:i w:val="0"/>
          <w:sz w:val="25"/>
          <w:szCs w:val="25"/>
        </w:rPr>
        <w:t>”</w:t>
      </w:r>
      <w:r w:rsidRPr="003458F8">
        <w:rPr>
          <w:i w:val="0"/>
          <w:sz w:val="25"/>
          <w:szCs w:val="25"/>
        </w:rPr>
        <w:t xml:space="preserve">, gli domandai io per nulla toccato dal suo comando. </w:t>
      </w:r>
    </w:p>
    <w:p w:rsidR="000B1648" w:rsidRPr="003458F8" w:rsidRDefault="000B1648" w:rsidP="001450D1">
      <w:pPr>
        <w:spacing w:before="0" w:beforeAutospacing="0" w:after="0" w:afterAutospacing="0"/>
        <w:contextualSpacing/>
        <w:jc w:val="both"/>
        <w:rPr>
          <w:i w:val="0"/>
          <w:sz w:val="25"/>
          <w:szCs w:val="25"/>
        </w:rPr>
      </w:pPr>
      <w:r w:rsidRPr="003458F8">
        <w:rPr>
          <w:i w:val="0"/>
          <w:sz w:val="25"/>
          <w:szCs w:val="25"/>
        </w:rPr>
        <w:t xml:space="preserve">La voce mi rispose che c’erano cose che dovevano restare sepolte e la vita di un povero scrittore non valeva di certo secoli di </w:t>
      </w:r>
      <w:r w:rsidR="00731F15" w:rsidRPr="003458F8">
        <w:rPr>
          <w:i w:val="0"/>
          <w:sz w:val="25"/>
          <w:szCs w:val="25"/>
        </w:rPr>
        <w:t>riservata custodia.</w:t>
      </w:r>
    </w:p>
    <w:p w:rsidR="00B33057" w:rsidRPr="003458F8" w:rsidRDefault="00B33057" w:rsidP="001450D1">
      <w:pPr>
        <w:spacing w:before="0" w:beforeAutospacing="0" w:after="0" w:afterAutospacing="0"/>
        <w:contextualSpacing/>
        <w:jc w:val="both"/>
        <w:rPr>
          <w:i w:val="0"/>
          <w:sz w:val="25"/>
          <w:szCs w:val="25"/>
        </w:rPr>
      </w:pPr>
      <w:r w:rsidRPr="003458F8">
        <w:rPr>
          <w:i w:val="0"/>
          <w:sz w:val="25"/>
          <w:szCs w:val="25"/>
        </w:rPr>
        <w:t>“Ma dai non siamo mica nel medioevo”, ma vidi che Charlie non sentiva più la mia voce perché troppo immerso nel suo racconto.</w:t>
      </w:r>
    </w:p>
    <w:p w:rsidR="00B33057" w:rsidRPr="003458F8" w:rsidRDefault="00B33057" w:rsidP="001450D1">
      <w:pPr>
        <w:spacing w:before="0" w:beforeAutospacing="0" w:after="0" w:afterAutospacing="0"/>
        <w:contextualSpacing/>
        <w:jc w:val="both"/>
        <w:rPr>
          <w:i w:val="0"/>
          <w:sz w:val="25"/>
          <w:szCs w:val="25"/>
        </w:rPr>
      </w:pPr>
      <w:r w:rsidRPr="003458F8">
        <w:rPr>
          <w:i w:val="0"/>
          <w:sz w:val="25"/>
          <w:szCs w:val="25"/>
        </w:rPr>
        <w:t xml:space="preserve">“Sentite io non sono un uomo dall’immaginario generoso, poco </w:t>
      </w:r>
      <w:r w:rsidR="00BE2770" w:rsidRPr="003458F8">
        <w:rPr>
          <w:i w:val="0"/>
          <w:sz w:val="25"/>
          <w:szCs w:val="25"/>
        </w:rPr>
        <w:t>m’</w:t>
      </w:r>
      <w:r w:rsidRPr="003458F8">
        <w:rPr>
          <w:i w:val="0"/>
          <w:sz w:val="25"/>
          <w:szCs w:val="25"/>
        </w:rPr>
        <w:t xml:space="preserve">interessa quali mostri possono generare gli illustratori di fumetti o gli ingegneri che progettano giocattoli, ma quel </w:t>
      </w:r>
      <w:r w:rsidRPr="003458F8">
        <w:rPr>
          <w:i w:val="0"/>
          <w:sz w:val="25"/>
          <w:szCs w:val="25"/>
        </w:rPr>
        <w:lastRenderedPageBreak/>
        <w:t xml:space="preserve">tipo non teneva conto di nulla degli aspetti reali della nostra vita a lui interessava solo che le carte in possesso di </w:t>
      </w:r>
      <w:proofErr w:type="spellStart"/>
      <w:r w:rsidRPr="003458F8">
        <w:rPr>
          <w:i w:val="0"/>
          <w:sz w:val="25"/>
          <w:szCs w:val="25"/>
        </w:rPr>
        <w:t>Birdy</w:t>
      </w:r>
      <w:proofErr w:type="spellEnd"/>
      <w:r w:rsidRPr="003458F8">
        <w:rPr>
          <w:i w:val="0"/>
          <w:sz w:val="25"/>
          <w:szCs w:val="25"/>
        </w:rPr>
        <w:t xml:space="preserve"> non trovassero altro sbocco che un buon fuoco dentro un camino</w:t>
      </w:r>
      <w:r w:rsidR="0062416F">
        <w:rPr>
          <w:i w:val="0"/>
          <w:sz w:val="25"/>
          <w:szCs w:val="25"/>
        </w:rPr>
        <w:t>.”</w:t>
      </w:r>
    </w:p>
    <w:p w:rsidR="00B33057" w:rsidRPr="003458F8" w:rsidRDefault="00B33057" w:rsidP="001450D1">
      <w:pPr>
        <w:spacing w:before="0" w:beforeAutospacing="0" w:after="0" w:afterAutospacing="0"/>
        <w:contextualSpacing/>
        <w:jc w:val="both"/>
        <w:rPr>
          <w:i w:val="0"/>
          <w:sz w:val="25"/>
          <w:szCs w:val="25"/>
        </w:rPr>
      </w:pPr>
      <w:r w:rsidRPr="003458F8">
        <w:rPr>
          <w:i w:val="0"/>
          <w:sz w:val="25"/>
          <w:szCs w:val="25"/>
        </w:rPr>
        <w:t>“Dai, una voce non può uccidere</w:t>
      </w:r>
      <w:r w:rsidR="00B47DE5">
        <w:rPr>
          <w:i w:val="0"/>
          <w:sz w:val="25"/>
          <w:szCs w:val="25"/>
        </w:rPr>
        <w:t>!”</w:t>
      </w:r>
    </w:p>
    <w:p w:rsidR="00B33057" w:rsidRPr="003458F8" w:rsidRDefault="00B33057" w:rsidP="001450D1">
      <w:pPr>
        <w:spacing w:before="0" w:beforeAutospacing="0" w:after="0" w:afterAutospacing="0"/>
        <w:contextualSpacing/>
        <w:jc w:val="both"/>
        <w:rPr>
          <w:i w:val="0"/>
          <w:sz w:val="25"/>
          <w:szCs w:val="25"/>
        </w:rPr>
      </w:pPr>
      <w:r w:rsidRPr="003458F8">
        <w:rPr>
          <w:i w:val="0"/>
          <w:sz w:val="25"/>
          <w:szCs w:val="25"/>
        </w:rPr>
        <w:t>“Però Billy, dissi io, una voce può farti bruciare la casa</w:t>
      </w:r>
      <w:r w:rsidR="0062416F">
        <w:rPr>
          <w:i w:val="0"/>
          <w:sz w:val="25"/>
          <w:szCs w:val="25"/>
        </w:rPr>
        <w:t>.”</w:t>
      </w:r>
    </w:p>
    <w:p w:rsidR="00B33057" w:rsidRPr="003458F8" w:rsidRDefault="00B33057" w:rsidP="001450D1">
      <w:pPr>
        <w:spacing w:before="0" w:beforeAutospacing="0" w:after="0" w:afterAutospacing="0"/>
        <w:contextualSpacing/>
        <w:jc w:val="both"/>
        <w:rPr>
          <w:i w:val="0"/>
          <w:sz w:val="25"/>
          <w:szCs w:val="25"/>
        </w:rPr>
      </w:pPr>
      <w:r w:rsidRPr="003458F8">
        <w:rPr>
          <w:i w:val="0"/>
          <w:sz w:val="25"/>
          <w:szCs w:val="25"/>
        </w:rPr>
        <w:t xml:space="preserve">Charlie rimise in motto </w:t>
      </w:r>
      <w:r w:rsidR="005C726C" w:rsidRPr="003458F8">
        <w:rPr>
          <w:i w:val="0"/>
          <w:sz w:val="25"/>
          <w:szCs w:val="25"/>
        </w:rPr>
        <w:t>e</w:t>
      </w:r>
      <w:r w:rsidRPr="003458F8">
        <w:rPr>
          <w:i w:val="0"/>
          <w:sz w:val="25"/>
          <w:szCs w:val="25"/>
        </w:rPr>
        <w:t xml:space="preserve"> accese i  fari.</w:t>
      </w:r>
    </w:p>
    <w:p w:rsidR="00731F15" w:rsidRPr="003458F8" w:rsidRDefault="00731F15" w:rsidP="001450D1">
      <w:pPr>
        <w:spacing w:before="0" w:beforeAutospacing="0" w:after="0" w:afterAutospacing="0"/>
        <w:contextualSpacing/>
        <w:jc w:val="both"/>
        <w:rPr>
          <w:i w:val="0"/>
          <w:sz w:val="25"/>
          <w:szCs w:val="25"/>
        </w:rPr>
      </w:pPr>
    </w:p>
    <w:p w:rsidR="00B33057" w:rsidRPr="003458F8" w:rsidRDefault="00B33057" w:rsidP="001450D1">
      <w:pPr>
        <w:spacing w:before="0" w:beforeAutospacing="0" w:after="0" w:afterAutospacing="0"/>
        <w:contextualSpacing/>
        <w:jc w:val="both"/>
        <w:rPr>
          <w:i w:val="0"/>
          <w:sz w:val="25"/>
          <w:szCs w:val="25"/>
        </w:rPr>
      </w:pPr>
      <w:r w:rsidRPr="003458F8">
        <w:rPr>
          <w:i w:val="0"/>
          <w:sz w:val="25"/>
          <w:szCs w:val="25"/>
        </w:rPr>
        <w:t>“Voi non avete sentito cosa vi ho detto o meglio non avete capito la sfumatura. La voce è di un altro agente che sa su cosa stai indagando e non so perché vuole che fermi tutto altrimenti …”</w:t>
      </w:r>
      <w:r w:rsidR="00731F15" w:rsidRPr="003458F8">
        <w:rPr>
          <w:i w:val="0"/>
          <w:sz w:val="25"/>
          <w:szCs w:val="25"/>
        </w:rPr>
        <w:t>.</w:t>
      </w:r>
    </w:p>
    <w:p w:rsidR="0006039C" w:rsidRPr="003458F8" w:rsidRDefault="0006039C" w:rsidP="001450D1">
      <w:pPr>
        <w:spacing w:before="0" w:beforeAutospacing="0" w:after="0" w:afterAutospacing="0"/>
        <w:contextualSpacing/>
        <w:jc w:val="both"/>
        <w:rPr>
          <w:i w:val="0"/>
          <w:sz w:val="25"/>
          <w:szCs w:val="25"/>
        </w:rPr>
      </w:pPr>
      <w:r w:rsidRPr="003458F8">
        <w:rPr>
          <w:i w:val="0"/>
          <w:sz w:val="25"/>
          <w:szCs w:val="25"/>
        </w:rPr>
        <w:t>“C’è davvero qualcuno in questa città che teme i fantasmi di mare</w:t>
      </w:r>
      <w:r w:rsidR="00B47DE5">
        <w:rPr>
          <w:i w:val="0"/>
          <w:sz w:val="25"/>
          <w:szCs w:val="25"/>
        </w:rPr>
        <w:t>?”</w:t>
      </w:r>
    </w:p>
    <w:p w:rsidR="0006039C" w:rsidRPr="003458F8" w:rsidRDefault="0006039C" w:rsidP="001450D1">
      <w:pPr>
        <w:spacing w:before="0" w:beforeAutospacing="0" w:after="0" w:afterAutospacing="0"/>
        <w:contextualSpacing/>
        <w:jc w:val="both"/>
        <w:rPr>
          <w:i w:val="0"/>
          <w:sz w:val="25"/>
          <w:szCs w:val="25"/>
        </w:rPr>
      </w:pPr>
      <w:r w:rsidRPr="003458F8">
        <w:rPr>
          <w:i w:val="0"/>
          <w:sz w:val="25"/>
          <w:szCs w:val="25"/>
        </w:rPr>
        <w:t>Billy annuiva senza sentire il bisogno di rispondermi e Charlie aveva capito che la miglior risposta era il silenzio</w:t>
      </w:r>
      <w:r w:rsidR="003A47B5">
        <w:rPr>
          <w:i w:val="0"/>
          <w:sz w:val="25"/>
          <w:szCs w:val="25"/>
        </w:rPr>
        <w:t>…</w:t>
      </w:r>
    </w:p>
    <w:p w:rsidR="00FE6726" w:rsidRPr="003458F8" w:rsidRDefault="00FE6726" w:rsidP="001450D1">
      <w:pPr>
        <w:spacing w:before="0" w:beforeAutospacing="0" w:after="0" w:afterAutospacing="0"/>
        <w:contextualSpacing/>
        <w:jc w:val="both"/>
        <w:rPr>
          <w:i w:val="0"/>
          <w:sz w:val="25"/>
          <w:szCs w:val="25"/>
        </w:rPr>
      </w:pPr>
      <w:r w:rsidRPr="003458F8">
        <w:rPr>
          <w:i w:val="0"/>
          <w:sz w:val="25"/>
          <w:szCs w:val="25"/>
        </w:rPr>
        <w:t>Il mio vero pensiero era che a qualcuno importava sul serio di quei foglietti che mi portavo nelle tasche come se il loro contenuto fosse portato a rivoluzionare un qualcosa che altri volevano tenere segreto, insomma una vera e propria storia di spionaggio.</w:t>
      </w:r>
    </w:p>
    <w:p w:rsidR="00FE6726" w:rsidRPr="003458F8" w:rsidRDefault="00FE6726" w:rsidP="001450D1">
      <w:pPr>
        <w:spacing w:before="0" w:beforeAutospacing="0" w:after="0" w:afterAutospacing="0"/>
        <w:contextualSpacing/>
        <w:jc w:val="both"/>
        <w:rPr>
          <w:i w:val="0"/>
          <w:sz w:val="25"/>
          <w:szCs w:val="25"/>
        </w:rPr>
      </w:pPr>
      <w:r w:rsidRPr="003458F8">
        <w:rPr>
          <w:i w:val="0"/>
          <w:sz w:val="25"/>
          <w:szCs w:val="25"/>
        </w:rPr>
        <w:t xml:space="preserve"> </w:t>
      </w:r>
    </w:p>
    <w:p w:rsidR="00C40936" w:rsidRPr="003458F8" w:rsidRDefault="00C40936" w:rsidP="001450D1">
      <w:pPr>
        <w:spacing w:before="0" w:beforeAutospacing="0" w:after="0" w:afterAutospacing="0"/>
        <w:contextualSpacing/>
        <w:jc w:val="both"/>
        <w:rPr>
          <w:sz w:val="25"/>
          <w:szCs w:val="25"/>
        </w:rPr>
      </w:pPr>
    </w:p>
    <w:p w:rsidR="00B33057" w:rsidRPr="003458F8" w:rsidRDefault="00B33057" w:rsidP="001450D1">
      <w:pPr>
        <w:spacing w:before="0" w:beforeAutospacing="0" w:after="0" w:afterAutospacing="0"/>
        <w:contextualSpacing/>
        <w:jc w:val="both"/>
        <w:rPr>
          <w:sz w:val="25"/>
          <w:szCs w:val="25"/>
        </w:rPr>
      </w:pPr>
    </w:p>
    <w:p w:rsidR="000B1648" w:rsidRPr="003458F8" w:rsidRDefault="000B1648" w:rsidP="001450D1">
      <w:pPr>
        <w:spacing w:before="0" w:beforeAutospacing="0" w:after="0" w:afterAutospacing="0"/>
        <w:contextualSpacing/>
        <w:jc w:val="both"/>
        <w:rPr>
          <w:sz w:val="25"/>
          <w:szCs w:val="25"/>
        </w:rPr>
      </w:pPr>
    </w:p>
    <w:p w:rsidR="002B4322" w:rsidRPr="003458F8" w:rsidRDefault="002B4322" w:rsidP="001450D1">
      <w:pPr>
        <w:spacing w:before="0" w:beforeAutospacing="0" w:after="0" w:afterAutospacing="0"/>
        <w:contextualSpacing/>
        <w:jc w:val="both"/>
        <w:rPr>
          <w:sz w:val="25"/>
          <w:szCs w:val="25"/>
        </w:rPr>
      </w:pPr>
    </w:p>
    <w:p w:rsidR="001450D1" w:rsidRPr="003458F8" w:rsidRDefault="001450D1" w:rsidP="00F02E6C">
      <w:pPr>
        <w:spacing w:before="0" w:beforeAutospacing="0" w:after="0" w:afterAutospacing="0"/>
        <w:contextualSpacing/>
        <w:jc w:val="both"/>
        <w:rPr>
          <w:sz w:val="25"/>
          <w:szCs w:val="25"/>
        </w:rPr>
      </w:pPr>
    </w:p>
    <w:p w:rsidR="006931B1" w:rsidRDefault="006931B1" w:rsidP="0053352E">
      <w:pPr>
        <w:spacing w:before="0" w:beforeAutospacing="0" w:after="0" w:afterAutospacing="0"/>
        <w:contextualSpacing/>
        <w:jc w:val="both"/>
        <w:rPr>
          <w:sz w:val="25"/>
          <w:szCs w:val="25"/>
        </w:rPr>
      </w:pPr>
    </w:p>
    <w:p w:rsidR="006931B1" w:rsidRDefault="006931B1" w:rsidP="0053352E">
      <w:pPr>
        <w:spacing w:before="0" w:beforeAutospacing="0" w:after="0" w:afterAutospacing="0"/>
        <w:contextualSpacing/>
        <w:jc w:val="both"/>
        <w:rPr>
          <w:sz w:val="25"/>
          <w:szCs w:val="25"/>
        </w:rPr>
      </w:pPr>
    </w:p>
    <w:p w:rsidR="006931B1" w:rsidRPr="003458F8" w:rsidRDefault="006931B1" w:rsidP="0053352E">
      <w:pPr>
        <w:spacing w:before="0" w:beforeAutospacing="0" w:after="0" w:afterAutospacing="0"/>
        <w:contextualSpacing/>
        <w:jc w:val="both"/>
        <w:rPr>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3A47B5" w:rsidRDefault="003A47B5" w:rsidP="007114A0">
      <w:pPr>
        <w:spacing w:before="0" w:beforeAutospacing="0" w:after="0" w:afterAutospacing="0"/>
        <w:contextualSpacing/>
        <w:rPr>
          <w:b/>
          <w:i w:val="0"/>
          <w:sz w:val="25"/>
          <w:szCs w:val="25"/>
        </w:rPr>
      </w:pPr>
    </w:p>
    <w:p w:rsidR="003A47B5" w:rsidRDefault="003A47B5" w:rsidP="007114A0">
      <w:pPr>
        <w:spacing w:before="0" w:beforeAutospacing="0" w:after="0" w:afterAutospacing="0"/>
        <w:contextualSpacing/>
        <w:rPr>
          <w:b/>
          <w:i w:val="0"/>
          <w:sz w:val="25"/>
          <w:szCs w:val="25"/>
        </w:rPr>
      </w:pPr>
    </w:p>
    <w:p w:rsidR="003A47B5" w:rsidRDefault="003A47B5" w:rsidP="007114A0">
      <w:pPr>
        <w:spacing w:before="0" w:beforeAutospacing="0" w:after="0" w:afterAutospacing="0"/>
        <w:contextualSpacing/>
        <w:rPr>
          <w:b/>
          <w:i w:val="0"/>
          <w:sz w:val="25"/>
          <w:szCs w:val="25"/>
        </w:rPr>
      </w:pPr>
    </w:p>
    <w:p w:rsidR="003A47B5" w:rsidRDefault="003A47B5"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383071" w:rsidRDefault="00383071" w:rsidP="007114A0">
      <w:pPr>
        <w:spacing w:before="0" w:beforeAutospacing="0" w:after="0" w:afterAutospacing="0"/>
        <w:contextualSpacing/>
        <w:rPr>
          <w:b/>
          <w:i w:val="0"/>
          <w:sz w:val="25"/>
          <w:szCs w:val="25"/>
        </w:rPr>
      </w:pPr>
    </w:p>
    <w:p w:rsidR="00383071" w:rsidRDefault="00383071" w:rsidP="007114A0">
      <w:pPr>
        <w:spacing w:before="0" w:beforeAutospacing="0" w:after="0" w:afterAutospacing="0"/>
        <w:contextualSpacing/>
        <w:rPr>
          <w:b/>
          <w:i w:val="0"/>
          <w:sz w:val="25"/>
          <w:szCs w:val="25"/>
        </w:rPr>
      </w:pPr>
    </w:p>
    <w:p w:rsidR="00383071" w:rsidRDefault="00383071" w:rsidP="007114A0">
      <w:pPr>
        <w:spacing w:before="0" w:beforeAutospacing="0" w:after="0" w:afterAutospacing="0"/>
        <w:contextualSpacing/>
        <w:rPr>
          <w:b/>
          <w:i w:val="0"/>
          <w:sz w:val="25"/>
          <w:szCs w:val="25"/>
        </w:rPr>
      </w:pPr>
    </w:p>
    <w:p w:rsidR="00BE2770" w:rsidRDefault="00BE2770" w:rsidP="007114A0">
      <w:pPr>
        <w:spacing w:before="0" w:beforeAutospacing="0" w:after="0" w:afterAutospacing="0"/>
        <w:contextualSpacing/>
        <w:rPr>
          <w:b/>
          <w:i w:val="0"/>
          <w:sz w:val="25"/>
          <w:szCs w:val="25"/>
        </w:rPr>
      </w:pPr>
    </w:p>
    <w:p w:rsidR="00705C37" w:rsidRPr="003458F8" w:rsidRDefault="003158B7" w:rsidP="007114A0">
      <w:pPr>
        <w:spacing w:before="0" w:beforeAutospacing="0" w:after="0" w:afterAutospacing="0"/>
        <w:contextualSpacing/>
        <w:rPr>
          <w:b/>
          <w:i w:val="0"/>
          <w:sz w:val="25"/>
          <w:szCs w:val="25"/>
        </w:rPr>
      </w:pPr>
      <w:r w:rsidRPr="003458F8">
        <w:rPr>
          <w:b/>
          <w:i w:val="0"/>
          <w:sz w:val="25"/>
          <w:szCs w:val="25"/>
        </w:rPr>
        <w:t>9</w:t>
      </w:r>
    </w:p>
    <w:p w:rsidR="003158B7" w:rsidRPr="003458F8" w:rsidRDefault="003158B7" w:rsidP="007114A0">
      <w:pPr>
        <w:spacing w:before="0" w:beforeAutospacing="0" w:after="0" w:afterAutospacing="0"/>
        <w:contextualSpacing/>
        <w:rPr>
          <w:i w:val="0"/>
          <w:sz w:val="25"/>
          <w:szCs w:val="25"/>
        </w:rPr>
      </w:pPr>
    </w:p>
    <w:p w:rsidR="00D101E9" w:rsidRPr="003A47B5" w:rsidRDefault="007114A0" w:rsidP="007114A0">
      <w:pPr>
        <w:spacing w:before="0" w:beforeAutospacing="0" w:after="0" w:afterAutospacing="0"/>
        <w:contextualSpacing/>
        <w:rPr>
          <w:sz w:val="28"/>
          <w:szCs w:val="28"/>
        </w:rPr>
      </w:pPr>
      <w:r w:rsidRPr="003A47B5">
        <w:rPr>
          <w:sz w:val="28"/>
          <w:szCs w:val="28"/>
        </w:rPr>
        <w:t xml:space="preserve">I fantasmi di </w:t>
      </w:r>
      <w:proofErr w:type="spellStart"/>
      <w:r w:rsidRPr="003A47B5">
        <w:rPr>
          <w:sz w:val="28"/>
          <w:szCs w:val="28"/>
        </w:rPr>
        <w:t>Icony</w:t>
      </w:r>
      <w:proofErr w:type="spellEnd"/>
      <w:r w:rsidRPr="003A47B5">
        <w:rPr>
          <w:sz w:val="28"/>
          <w:szCs w:val="28"/>
        </w:rPr>
        <w:t xml:space="preserve"> e </w:t>
      </w:r>
      <w:proofErr w:type="spellStart"/>
      <w:r w:rsidR="00F11BAE" w:rsidRPr="003A47B5">
        <w:rPr>
          <w:sz w:val="28"/>
          <w:szCs w:val="28"/>
        </w:rPr>
        <w:t>Idony</w:t>
      </w:r>
      <w:proofErr w:type="spellEnd"/>
    </w:p>
    <w:p w:rsidR="00D101E9" w:rsidRPr="003458F8" w:rsidRDefault="00D101E9" w:rsidP="00356AA5">
      <w:pPr>
        <w:spacing w:before="0" w:beforeAutospacing="0" w:after="0" w:afterAutospacing="0"/>
        <w:contextualSpacing/>
        <w:jc w:val="both"/>
        <w:rPr>
          <w:i w:val="0"/>
          <w:sz w:val="25"/>
          <w:szCs w:val="25"/>
        </w:rPr>
      </w:pPr>
    </w:p>
    <w:p w:rsidR="00DE0615" w:rsidRPr="003458F8" w:rsidRDefault="00DE0615" w:rsidP="00356AA5">
      <w:pPr>
        <w:spacing w:before="0" w:beforeAutospacing="0" w:after="0" w:afterAutospacing="0"/>
        <w:contextualSpacing/>
        <w:jc w:val="both"/>
        <w:rPr>
          <w:i w:val="0"/>
          <w:sz w:val="25"/>
          <w:szCs w:val="25"/>
        </w:rPr>
      </w:pPr>
    </w:p>
    <w:p w:rsidR="00DE0615" w:rsidRPr="003458F8" w:rsidRDefault="00DE0615" w:rsidP="00356AA5">
      <w:pPr>
        <w:spacing w:before="0" w:beforeAutospacing="0" w:after="0" w:afterAutospacing="0"/>
        <w:contextualSpacing/>
        <w:jc w:val="both"/>
        <w:rPr>
          <w:i w:val="0"/>
          <w:sz w:val="25"/>
          <w:szCs w:val="25"/>
        </w:rPr>
      </w:pPr>
    </w:p>
    <w:p w:rsidR="00DE0615" w:rsidRPr="003458F8" w:rsidRDefault="00DE0615" w:rsidP="00356AA5">
      <w:pPr>
        <w:spacing w:before="0" w:beforeAutospacing="0" w:after="0" w:afterAutospacing="0"/>
        <w:contextualSpacing/>
        <w:jc w:val="both"/>
        <w:rPr>
          <w:i w:val="0"/>
          <w:sz w:val="25"/>
          <w:szCs w:val="25"/>
        </w:rPr>
      </w:pPr>
      <w:r w:rsidRPr="003458F8">
        <w:rPr>
          <w:i w:val="0"/>
          <w:sz w:val="25"/>
          <w:szCs w:val="25"/>
        </w:rPr>
        <w:t xml:space="preserve">Non dormivo da quarantotto ore e la mia insonnia seguitava ad analizzare i dati che alla mente erano rimasti privi di risultato. Conrad, Mary </w:t>
      </w:r>
      <w:proofErr w:type="spellStart"/>
      <w:r w:rsidRPr="003458F8">
        <w:rPr>
          <w:i w:val="0"/>
          <w:sz w:val="25"/>
          <w:szCs w:val="25"/>
        </w:rPr>
        <w:t>Ann</w:t>
      </w:r>
      <w:proofErr w:type="spellEnd"/>
      <w:r w:rsidRPr="003458F8">
        <w:rPr>
          <w:i w:val="0"/>
          <w:sz w:val="25"/>
          <w:szCs w:val="25"/>
        </w:rPr>
        <w:t xml:space="preserve">, l’ex sindaco Brixen, </w:t>
      </w:r>
      <w:proofErr w:type="spellStart"/>
      <w:r w:rsidRPr="003458F8">
        <w:rPr>
          <w:i w:val="0"/>
          <w:sz w:val="25"/>
          <w:szCs w:val="25"/>
        </w:rPr>
        <w:t>Goth</w:t>
      </w:r>
      <w:proofErr w:type="spellEnd"/>
      <w:r w:rsidRPr="003458F8">
        <w:rPr>
          <w:i w:val="0"/>
          <w:sz w:val="25"/>
          <w:szCs w:val="25"/>
        </w:rPr>
        <w:t xml:space="preserve"> e </w:t>
      </w:r>
      <w:proofErr w:type="spellStart"/>
      <w:r w:rsidRPr="003458F8">
        <w:rPr>
          <w:i w:val="0"/>
          <w:sz w:val="25"/>
          <w:szCs w:val="25"/>
        </w:rPr>
        <w:t>Icony</w:t>
      </w:r>
      <w:proofErr w:type="spellEnd"/>
      <w:r w:rsidRPr="003458F8">
        <w:rPr>
          <w:i w:val="0"/>
          <w:sz w:val="25"/>
          <w:szCs w:val="25"/>
        </w:rPr>
        <w:t xml:space="preserve"> erano le </w:t>
      </w:r>
      <w:r w:rsidRPr="003458F8">
        <w:rPr>
          <w:i w:val="0"/>
          <w:sz w:val="25"/>
          <w:szCs w:val="25"/>
        </w:rPr>
        <w:lastRenderedPageBreak/>
        <w:t xml:space="preserve">mattonelle di un edificio fragile come un castello di carte. Chiunque volesse intromettersi tra me e le mie pseudo indagini avrebbe trovato davanti a se un osso altrettanto duro. Stavamo </w:t>
      </w:r>
      <w:r w:rsidR="00D101E9" w:rsidRPr="003458F8">
        <w:rPr>
          <w:i w:val="0"/>
          <w:sz w:val="25"/>
          <w:szCs w:val="25"/>
        </w:rPr>
        <w:t xml:space="preserve">viaggiando a vuoto, entrando </w:t>
      </w:r>
      <w:r w:rsidR="006931B1" w:rsidRPr="003458F8">
        <w:rPr>
          <w:i w:val="0"/>
          <w:sz w:val="25"/>
          <w:szCs w:val="25"/>
        </w:rPr>
        <w:t>e</w:t>
      </w:r>
      <w:r w:rsidR="00D101E9" w:rsidRPr="003458F8">
        <w:rPr>
          <w:i w:val="0"/>
          <w:sz w:val="25"/>
          <w:szCs w:val="25"/>
        </w:rPr>
        <w:t xml:space="preserve"> uscendo dalla statale 88</w:t>
      </w:r>
      <w:r w:rsidR="003A47B5">
        <w:rPr>
          <w:i w:val="0"/>
          <w:sz w:val="25"/>
          <w:szCs w:val="25"/>
        </w:rPr>
        <w:t>,</w:t>
      </w:r>
      <w:r w:rsidR="00D101E9" w:rsidRPr="003458F8">
        <w:rPr>
          <w:i w:val="0"/>
          <w:sz w:val="25"/>
          <w:szCs w:val="25"/>
        </w:rPr>
        <w:t xml:space="preserve"> attendendo l’alba e di conseguenza il traffico; sarebbe stato molto più facile far perdere le nostre tracce in una città affollata. </w:t>
      </w:r>
    </w:p>
    <w:p w:rsidR="00D101E9" w:rsidRPr="003458F8" w:rsidRDefault="00D101E9" w:rsidP="00356AA5">
      <w:pPr>
        <w:spacing w:before="0" w:beforeAutospacing="0" w:after="0" w:afterAutospacing="0"/>
        <w:contextualSpacing/>
        <w:jc w:val="both"/>
        <w:rPr>
          <w:i w:val="0"/>
          <w:sz w:val="25"/>
          <w:szCs w:val="25"/>
        </w:rPr>
      </w:pPr>
      <w:r w:rsidRPr="003458F8">
        <w:rPr>
          <w:i w:val="0"/>
          <w:sz w:val="25"/>
          <w:szCs w:val="25"/>
        </w:rPr>
        <w:t>Billy fece il punto della situazione mentre i miei occhi socchiusi cercavano un cuscino immaginario</w:t>
      </w:r>
      <w:r w:rsidR="003A47B5">
        <w:rPr>
          <w:i w:val="0"/>
          <w:sz w:val="25"/>
          <w:szCs w:val="25"/>
        </w:rPr>
        <w:t>,</w:t>
      </w:r>
      <w:r w:rsidRPr="003458F8">
        <w:rPr>
          <w:i w:val="0"/>
          <w:sz w:val="25"/>
          <w:szCs w:val="25"/>
        </w:rPr>
        <w:t xml:space="preserve"> su c</w:t>
      </w:r>
      <w:r w:rsidR="003A47B5">
        <w:rPr>
          <w:i w:val="0"/>
          <w:sz w:val="25"/>
          <w:szCs w:val="25"/>
        </w:rPr>
        <w:t>ui appoggiare il peso del sonno e</w:t>
      </w:r>
      <w:r w:rsidRPr="003458F8">
        <w:rPr>
          <w:i w:val="0"/>
          <w:sz w:val="25"/>
          <w:szCs w:val="25"/>
        </w:rPr>
        <w:t xml:space="preserve"> riuscire a fare una dormitina anche di dieci minuti soltanto era diventato prioritario.</w:t>
      </w:r>
    </w:p>
    <w:p w:rsidR="00F73D9A" w:rsidRPr="003458F8" w:rsidRDefault="00F73D9A" w:rsidP="00356AA5">
      <w:pPr>
        <w:spacing w:before="0" w:beforeAutospacing="0" w:after="0" w:afterAutospacing="0"/>
        <w:contextualSpacing/>
        <w:jc w:val="both"/>
        <w:rPr>
          <w:i w:val="0"/>
          <w:sz w:val="25"/>
          <w:szCs w:val="25"/>
        </w:rPr>
      </w:pPr>
      <w:r w:rsidRPr="003458F8">
        <w:rPr>
          <w:i w:val="0"/>
          <w:sz w:val="25"/>
          <w:szCs w:val="25"/>
        </w:rPr>
        <w:t xml:space="preserve">Sentivo a tratti la voce di Billy che elencava le sue ipotesi e le ricerche divenute oramai fondamentali in </w:t>
      </w:r>
      <w:r w:rsidR="00383071" w:rsidRPr="003458F8">
        <w:rPr>
          <w:i w:val="0"/>
          <w:sz w:val="25"/>
          <w:szCs w:val="25"/>
        </w:rPr>
        <w:t>quest’</w:t>
      </w:r>
      <w:r w:rsidRPr="003458F8">
        <w:rPr>
          <w:i w:val="0"/>
          <w:sz w:val="25"/>
          <w:szCs w:val="25"/>
        </w:rPr>
        <w:t xml:space="preserve"> assurda vicenda. Tutto era partito da due cartoni spediti da chissà chi ed eravamo arrivati alla distruzione della casa e conseguenti minacce di morte.</w:t>
      </w:r>
    </w:p>
    <w:p w:rsidR="00F73D9A" w:rsidRPr="003458F8" w:rsidRDefault="00F73D9A" w:rsidP="00356AA5">
      <w:pPr>
        <w:spacing w:before="0" w:beforeAutospacing="0" w:after="0" w:afterAutospacing="0"/>
        <w:contextualSpacing/>
        <w:jc w:val="both"/>
        <w:rPr>
          <w:i w:val="0"/>
          <w:sz w:val="25"/>
          <w:szCs w:val="25"/>
        </w:rPr>
      </w:pPr>
      <w:r w:rsidRPr="003458F8">
        <w:rPr>
          <w:i w:val="0"/>
          <w:sz w:val="25"/>
          <w:szCs w:val="25"/>
        </w:rPr>
        <w:t xml:space="preserve">Avevo sonnecchiato per mezz’ora quasi che mi ritrovai da solo in macchina, persino Cassius era scomparso </w:t>
      </w:r>
      <w:r w:rsidR="006931B1" w:rsidRPr="003458F8">
        <w:rPr>
          <w:i w:val="0"/>
          <w:sz w:val="25"/>
          <w:szCs w:val="25"/>
        </w:rPr>
        <w:t>e</w:t>
      </w:r>
      <w:r w:rsidRPr="003458F8">
        <w:rPr>
          <w:i w:val="0"/>
          <w:sz w:val="25"/>
          <w:szCs w:val="25"/>
        </w:rPr>
        <w:t xml:space="preserve"> una forte emicrania </w:t>
      </w:r>
      <w:r w:rsidR="006931B1" w:rsidRPr="003458F8">
        <w:rPr>
          <w:i w:val="0"/>
          <w:sz w:val="25"/>
          <w:szCs w:val="25"/>
        </w:rPr>
        <w:t>m’</w:t>
      </w:r>
      <w:r w:rsidRPr="003458F8">
        <w:rPr>
          <w:i w:val="0"/>
          <w:sz w:val="25"/>
          <w:szCs w:val="25"/>
        </w:rPr>
        <w:t xml:space="preserve">impediva di girare la testa. Ero arrivato </w:t>
      </w:r>
      <w:r w:rsidR="006931B1" w:rsidRPr="003458F8">
        <w:rPr>
          <w:i w:val="0"/>
          <w:sz w:val="25"/>
          <w:szCs w:val="25"/>
        </w:rPr>
        <w:t>a</w:t>
      </w:r>
      <w:r w:rsidRPr="003458F8">
        <w:rPr>
          <w:i w:val="0"/>
          <w:sz w:val="25"/>
          <w:szCs w:val="25"/>
        </w:rPr>
        <w:t xml:space="preserve"> un punto</w:t>
      </w:r>
      <w:r w:rsidR="00AA2816">
        <w:rPr>
          <w:i w:val="0"/>
          <w:sz w:val="25"/>
          <w:szCs w:val="25"/>
        </w:rPr>
        <w:t>,</w:t>
      </w:r>
      <w:r w:rsidRPr="003458F8">
        <w:rPr>
          <w:i w:val="0"/>
          <w:sz w:val="25"/>
          <w:szCs w:val="25"/>
        </w:rPr>
        <w:t xml:space="preserve"> dove poteva succedermi di tutto che non avrei opposto la minima resistenza. Spossato e molto stanco cercai di allungare le gambe ma le ginocchia fecero un rumore pericoloso così</w:t>
      </w:r>
      <w:r w:rsidR="006931B1" w:rsidRPr="003458F8">
        <w:rPr>
          <w:i w:val="0"/>
          <w:sz w:val="25"/>
          <w:szCs w:val="25"/>
        </w:rPr>
        <w:t xml:space="preserve"> </w:t>
      </w:r>
      <w:r w:rsidRPr="003458F8">
        <w:rPr>
          <w:i w:val="0"/>
          <w:sz w:val="25"/>
          <w:szCs w:val="25"/>
        </w:rPr>
        <w:t xml:space="preserve">aprì la portiera decidendomi finalmente di prendere una boccata d’aria. La strada era vuota ma </w:t>
      </w:r>
      <w:r w:rsidR="00383071" w:rsidRPr="003458F8">
        <w:rPr>
          <w:i w:val="0"/>
          <w:sz w:val="25"/>
          <w:szCs w:val="25"/>
        </w:rPr>
        <w:t>c’</w:t>
      </w:r>
      <w:r w:rsidRPr="003458F8">
        <w:rPr>
          <w:i w:val="0"/>
          <w:sz w:val="25"/>
          <w:szCs w:val="25"/>
        </w:rPr>
        <w:t>eravamo fermati davanti ad un bar da dove arrivava l’odore inconfondibile di cipolla fritta.</w:t>
      </w:r>
    </w:p>
    <w:p w:rsidR="00F73D9A" w:rsidRPr="003458F8" w:rsidRDefault="00F73D9A" w:rsidP="00356AA5">
      <w:pPr>
        <w:spacing w:before="0" w:beforeAutospacing="0" w:after="0" w:afterAutospacing="0"/>
        <w:contextualSpacing/>
        <w:jc w:val="both"/>
        <w:rPr>
          <w:i w:val="0"/>
          <w:sz w:val="25"/>
          <w:szCs w:val="25"/>
        </w:rPr>
      </w:pPr>
      <w:r w:rsidRPr="003458F8">
        <w:rPr>
          <w:i w:val="0"/>
          <w:sz w:val="25"/>
          <w:szCs w:val="25"/>
        </w:rPr>
        <w:t>La faccia sorridente di Billy fece la sua comparsa da dietro la porta aperta.</w:t>
      </w:r>
    </w:p>
    <w:p w:rsidR="00F73D9A" w:rsidRPr="003458F8" w:rsidRDefault="00F73D9A" w:rsidP="00356AA5">
      <w:pPr>
        <w:spacing w:before="0" w:beforeAutospacing="0" w:after="0" w:afterAutospacing="0"/>
        <w:contextualSpacing/>
        <w:jc w:val="both"/>
        <w:rPr>
          <w:i w:val="0"/>
          <w:sz w:val="25"/>
          <w:szCs w:val="25"/>
        </w:rPr>
      </w:pPr>
      <w:r w:rsidRPr="003458F8">
        <w:rPr>
          <w:i w:val="0"/>
          <w:sz w:val="25"/>
          <w:szCs w:val="25"/>
        </w:rPr>
        <w:t>“E’ l’ora della prima colazione capitano, il suo cane ha già divorato due hamburger e le uova stanno sfrigolando sulla piastra. Caffè dolce o amaro?”</w:t>
      </w:r>
    </w:p>
    <w:p w:rsidR="00F73D9A" w:rsidRPr="003458F8" w:rsidRDefault="00F73D9A" w:rsidP="00356AA5">
      <w:pPr>
        <w:spacing w:before="0" w:beforeAutospacing="0" w:after="0" w:afterAutospacing="0"/>
        <w:contextualSpacing/>
        <w:jc w:val="both"/>
        <w:rPr>
          <w:i w:val="0"/>
          <w:sz w:val="25"/>
          <w:szCs w:val="25"/>
        </w:rPr>
      </w:pPr>
      <w:r w:rsidRPr="003458F8">
        <w:rPr>
          <w:i w:val="0"/>
          <w:sz w:val="25"/>
          <w:szCs w:val="25"/>
        </w:rPr>
        <w:t>“Amaro</w:t>
      </w:r>
      <w:r w:rsidR="00731F15" w:rsidRPr="003458F8">
        <w:rPr>
          <w:i w:val="0"/>
          <w:sz w:val="25"/>
          <w:szCs w:val="25"/>
        </w:rPr>
        <w:t>,</w:t>
      </w:r>
      <w:r w:rsidRPr="003458F8">
        <w:rPr>
          <w:i w:val="0"/>
          <w:sz w:val="25"/>
          <w:szCs w:val="25"/>
        </w:rPr>
        <w:t xml:space="preserve"> grazie, e mi alzai ascoltando lo strano e doloroso rumore delle mie ginocchia, doppio e forte per favore.”</w:t>
      </w:r>
    </w:p>
    <w:p w:rsidR="00705C37" w:rsidRPr="003458F8" w:rsidRDefault="007513EB" w:rsidP="00356AA5">
      <w:pPr>
        <w:spacing w:before="0" w:beforeAutospacing="0" w:after="0" w:afterAutospacing="0"/>
        <w:contextualSpacing/>
        <w:jc w:val="both"/>
        <w:rPr>
          <w:i w:val="0"/>
          <w:sz w:val="25"/>
          <w:szCs w:val="25"/>
        </w:rPr>
      </w:pPr>
      <w:r w:rsidRPr="003458F8">
        <w:rPr>
          <w:i w:val="0"/>
          <w:sz w:val="25"/>
          <w:szCs w:val="25"/>
        </w:rPr>
        <w:t>Charlie col suo capello si paglia sembra un quals</w:t>
      </w:r>
      <w:r w:rsidR="00731F15" w:rsidRPr="003458F8">
        <w:rPr>
          <w:i w:val="0"/>
          <w:sz w:val="25"/>
          <w:szCs w:val="25"/>
        </w:rPr>
        <w:t>iasi turista fermo al primo pit-stop</w:t>
      </w:r>
      <w:r w:rsidRPr="003458F8">
        <w:rPr>
          <w:i w:val="0"/>
          <w:sz w:val="25"/>
          <w:szCs w:val="25"/>
        </w:rPr>
        <w:t xml:space="preserve"> prima di Miami. Il suo piatto era pulito, segno che mi aveva aspettato e dalla tazza davanti a se proveniva il buon odore di caffè. </w:t>
      </w:r>
      <w:r w:rsidR="00B3653A" w:rsidRPr="003458F8">
        <w:rPr>
          <w:i w:val="0"/>
          <w:sz w:val="25"/>
          <w:szCs w:val="25"/>
        </w:rPr>
        <w:t>Cassius pieno come una botticella stava sdraiato a zampe davanti con la lingua fuori dalla bocca.</w:t>
      </w:r>
    </w:p>
    <w:p w:rsidR="006337FA" w:rsidRPr="003458F8" w:rsidRDefault="00B3653A" w:rsidP="00356AA5">
      <w:pPr>
        <w:spacing w:before="0" w:beforeAutospacing="0" w:after="0" w:afterAutospacing="0"/>
        <w:contextualSpacing/>
        <w:jc w:val="both"/>
        <w:rPr>
          <w:i w:val="0"/>
          <w:sz w:val="25"/>
          <w:szCs w:val="25"/>
        </w:rPr>
      </w:pPr>
      <w:r w:rsidRPr="003458F8">
        <w:rPr>
          <w:i w:val="0"/>
          <w:sz w:val="25"/>
          <w:szCs w:val="25"/>
        </w:rPr>
        <w:t>“Hai faticato come nessuno</w:t>
      </w:r>
      <w:r w:rsidR="00731F15" w:rsidRPr="003458F8">
        <w:rPr>
          <w:i w:val="0"/>
          <w:sz w:val="25"/>
          <w:szCs w:val="25"/>
        </w:rPr>
        <w:t>,</w:t>
      </w:r>
      <w:r w:rsidRPr="003458F8">
        <w:rPr>
          <w:i w:val="0"/>
          <w:sz w:val="25"/>
          <w:szCs w:val="25"/>
        </w:rPr>
        <w:t xml:space="preserve"> eh vecchio mio, masticare la carne è un duro lavoro?!”</w:t>
      </w:r>
      <w:r w:rsidR="006D1A0F">
        <w:rPr>
          <w:i w:val="0"/>
          <w:sz w:val="25"/>
          <w:szCs w:val="25"/>
        </w:rPr>
        <w:t>,</w:t>
      </w:r>
      <w:r w:rsidRPr="003458F8">
        <w:rPr>
          <w:i w:val="0"/>
          <w:sz w:val="25"/>
          <w:szCs w:val="25"/>
        </w:rPr>
        <w:t xml:space="preserve"> e si prese altre carezze come se gli fossero dovute.</w:t>
      </w:r>
      <w:r w:rsidR="006337FA" w:rsidRPr="003458F8">
        <w:rPr>
          <w:i w:val="0"/>
          <w:sz w:val="25"/>
          <w:szCs w:val="25"/>
        </w:rPr>
        <w:t xml:space="preserve"> Avevo i nervi a pezzi e perfino il rumore delle posate mi sembravano colpi di martello contro le mie tempie. Charlie faceva finta di nulla e seguitava a guardare fuori dalla finestra; lo feci anch’io ma notai</w:t>
      </w:r>
      <w:r w:rsidR="00475649">
        <w:rPr>
          <w:i w:val="0"/>
          <w:sz w:val="25"/>
          <w:szCs w:val="25"/>
        </w:rPr>
        <w:t>,</w:t>
      </w:r>
      <w:r w:rsidR="006337FA" w:rsidRPr="003458F8">
        <w:rPr>
          <w:i w:val="0"/>
          <w:sz w:val="25"/>
          <w:szCs w:val="25"/>
        </w:rPr>
        <w:t xml:space="preserve"> solo impronte di unto co</w:t>
      </w:r>
      <w:r w:rsidR="00475649">
        <w:rPr>
          <w:i w:val="0"/>
          <w:sz w:val="25"/>
          <w:szCs w:val="25"/>
        </w:rPr>
        <w:t>lato fino sotto il serramento e</w:t>
      </w:r>
      <w:r w:rsidR="006337FA" w:rsidRPr="003458F8">
        <w:rPr>
          <w:i w:val="0"/>
          <w:sz w:val="25"/>
          <w:szCs w:val="25"/>
        </w:rPr>
        <w:t xml:space="preserve"> infiniti escrementi di mosche sparsi come puntini scuri dissacrati dall’olio delle centinaia di fette di pancetta cotte ogni giorno.</w:t>
      </w:r>
    </w:p>
    <w:p w:rsidR="006337FA" w:rsidRPr="003458F8" w:rsidRDefault="006337FA" w:rsidP="00356AA5">
      <w:pPr>
        <w:spacing w:before="0" w:beforeAutospacing="0" w:after="0" w:afterAutospacing="0"/>
        <w:contextualSpacing/>
        <w:jc w:val="both"/>
        <w:rPr>
          <w:i w:val="0"/>
          <w:sz w:val="25"/>
          <w:szCs w:val="25"/>
        </w:rPr>
      </w:pPr>
      <w:r w:rsidRPr="003458F8">
        <w:rPr>
          <w:i w:val="0"/>
          <w:sz w:val="25"/>
          <w:szCs w:val="25"/>
        </w:rPr>
        <w:t>“Dico di andare da Brixen!”, esclamò euforico Billy togliendo al silenzio la sua calma riposante.</w:t>
      </w:r>
    </w:p>
    <w:p w:rsidR="006337FA" w:rsidRPr="003458F8" w:rsidRDefault="006337FA" w:rsidP="00356AA5">
      <w:pPr>
        <w:spacing w:before="0" w:beforeAutospacing="0" w:after="0" w:afterAutospacing="0"/>
        <w:contextualSpacing/>
        <w:jc w:val="both"/>
        <w:rPr>
          <w:i w:val="0"/>
          <w:sz w:val="25"/>
          <w:szCs w:val="25"/>
        </w:rPr>
      </w:pPr>
      <w:r w:rsidRPr="003458F8">
        <w:rPr>
          <w:i w:val="0"/>
          <w:sz w:val="25"/>
          <w:szCs w:val="25"/>
        </w:rPr>
        <w:t xml:space="preserve">“Io dico di andare al vecchio rudere di </w:t>
      </w:r>
      <w:proofErr w:type="spellStart"/>
      <w:r w:rsidRPr="003458F8">
        <w:rPr>
          <w:i w:val="0"/>
          <w:sz w:val="25"/>
          <w:szCs w:val="25"/>
        </w:rPr>
        <w:t>Goth</w:t>
      </w:r>
      <w:proofErr w:type="spellEnd"/>
      <w:r w:rsidRPr="003458F8">
        <w:rPr>
          <w:i w:val="0"/>
          <w:sz w:val="25"/>
          <w:szCs w:val="25"/>
        </w:rPr>
        <w:t>.</w:t>
      </w:r>
      <w:r w:rsidR="00614732" w:rsidRPr="003458F8">
        <w:rPr>
          <w:i w:val="0"/>
          <w:sz w:val="25"/>
          <w:szCs w:val="25"/>
        </w:rPr>
        <w:t xml:space="preserve">”, la voce di Charlie conservava quella cadenza </w:t>
      </w:r>
      <w:r w:rsidR="00584CB0" w:rsidRPr="003458F8">
        <w:rPr>
          <w:i w:val="0"/>
          <w:sz w:val="25"/>
          <w:szCs w:val="25"/>
        </w:rPr>
        <w:t>tranquilla</w:t>
      </w:r>
      <w:r w:rsidR="00614732" w:rsidRPr="003458F8">
        <w:rPr>
          <w:i w:val="0"/>
          <w:sz w:val="25"/>
          <w:szCs w:val="25"/>
        </w:rPr>
        <w:t xml:space="preserve"> che in qualche modo mi consentiva di rilassarmi.</w:t>
      </w:r>
    </w:p>
    <w:p w:rsidR="00614732" w:rsidRPr="003458F8" w:rsidRDefault="00614732" w:rsidP="00356AA5">
      <w:pPr>
        <w:spacing w:before="0" w:beforeAutospacing="0" w:after="0" w:afterAutospacing="0"/>
        <w:contextualSpacing/>
        <w:jc w:val="both"/>
        <w:rPr>
          <w:i w:val="0"/>
          <w:sz w:val="25"/>
          <w:szCs w:val="25"/>
        </w:rPr>
      </w:pPr>
      <w:r w:rsidRPr="003458F8">
        <w:rPr>
          <w:i w:val="0"/>
          <w:sz w:val="25"/>
          <w:szCs w:val="25"/>
        </w:rPr>
        <w:t xml:space="preserve">“Tu che dici </w:t>
      </w:r>
      <w:proofErr w:type="spellStart"/>
      <w:r w:rsidRPr="003458F8">
        <w:rPr>
          <w:i w:val="0"/>
          <w:sz w:val="25"/>
          <w:szCs w:val="25"/>
        </w:rPr>
        <w:t>Birdy</w:t>
      </w:r>
      <w:proofErr w:type="spellEnd"/>
      <w:r w:rsidRPr="003458F8">
        <w:rPr>
          <w:i w:val="0"/>
          <w:sz w:val="25"/>
          <w:szCs w:val="25"/>
        </w:rPr>
        <w:t>?”, ma io non lo ascoltavo, sentivo la mie gambe muoversi e scendere per la scalinata a chiocciola che portava all</w:t>
      </w:r>
      <w:r w:rsidR="00295B71" w:rsidRPr="003458F8">
        <w:rPr>
          <w:i w:val="0"/>
          <w:sz w:val="25"/>
          <w:szCs w:val="25"/>
        </w:rPr>
        <w:t>e cantine del Vecchio Municipio, e scendevo, e scendevo sfiorando con i palmi delle mani le pareti umide, leggendo coi polpastrelli dei strani segni che sembravano i caratteri di un’antica lingua; ogni tanto mi arrivava un ronzio nelle orecchie, delle lontane voci che volevano trascinarmi con se verso un’altra dimensione, una dimensione che non mi apparteneva perché qualcosa o qualcuno sapevo mi aspettava alla fine di quella discesa.</w:t>
      </w:r>
    </w:p>
    <w:p w:rsidR="00295B71" w:rsidRPr="003458F8" w:rsidRDefault="006D1A0F" w:rsidP="00356AA5">
      <w:pPr>
        <w:spacing w:before="0" w:beforeAutospacing="0" w:after="0" w:afterAutospacing="0"/>
        <w:contextualSpacing/>
        <w:jc w:val="both"/>
        <w:rPr>
          <w:i w:val="0"/>
          <w:sz w:val="25"/>
          <w:szCs w:val="25"/>
        </w:rPr>
      </w:pPr>
      <w:r>
        <w:rPr>
          <w:i w:val="0"/>
          <w:sz w:val="25"/>
          <w:szCs w:val="25"/>
        </w:rPr>
        <w:t>“</w:t>
      </w:r>
      <w:proofErr w:type="spellStart"/>
      <w:r>
        <w:rPr>
          <w:i w:val="0"/>
          <w:sz w:val="25"/>
          <w:szCs w:val="25"/>
        </w:rPr>
        <w:t>Birdy</w:t>
      </w:r>
      <w:proofErr w:type="spellEnd"/>
      <w:r>
        <w:rPr>
          <w:i w:val="0"/>
          <w:sz w:val="25"/>
          <w:szCs w:val="25"/>
        </w:rPr>
        <w:t>?!</w:t>
      </w:r>
      <w:r w:rsidR="00295B71" w:rsidRPr="003458F8">
        <w:rPr>
          <w:i w:val="0"/>
          <w:sz w:val="25"/>
          <w:szCs w:val="25"/>
        </w:rPr>
        <w:t>”</w:t>
      </w:r>
    </w:p>
    <w:p w:rsidR="00295B71" w:rsidRPr="003458F8" w:rsidRDefault="00295B71" w:rsidP="00356AA5">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Stai bene?”</w:t>
      </w:r>
    </w:p>
    <w:p w:rsidR="00295B71" w:rsidRPr="003458F8" w:rsidRDefault="00295B71" w:rsidP="00356AA5">
      <w:pPr>
        <w:spacing w:before="0" w:beforeAutospacing="0" w:after="0" w:afterAutospacing="0"/>
        <w:contextualSpacing/>
        <w:jc w:val="both"/>
        <w:rPr>
          <w:i w:val="0"/>
          <w:sz w:val="25"/>
          <w:szCs w:val="25"/>
        </w:rPr>
      </w:pPr>
      <w:r w:rsidRPr="003458F8">
        <w:rPr>
          <w:i w:val="0"/>
          <w:sz w:val="25"/>
          <w:szCs w:val="25"/>
        </w:rPr>
        <w:t xml:space="preserve">Appena aprì gli </w:t>
      </w:r>
      <w:r w:rsidR="00475649" w:rsidRPr="003458F8">
        <w:rPr>
          <w:i w:val="0"/>
          <w:sz w:val="25"/>
          <w:szCs w:val="25"/>
        </w:rPr>
        <w:t>occhi,</w:t>
      </w:r>
      <w:r w:rsidRPr="003458F8">
        <w:rPr>
          <w:i w:val="0"/>
          <w:sz w:val="25"/>
          <w:szCs w:val="25"/>
        </w:rPr>
        <w:t xml:space="preserve"> senti la luce come una </w:t>
      </w:r>
      <w:r w:rsidR="005E49D9" w:rsidRPr="003458F8">
        <w:rPr>
          <w:i w:val="0"/>
          <w:sz w:val="25"/>
          <w:szCs w:val="25"/>
        </w:rPr>
        <w:t>fiamma</w:t>
      </w:r>
      <w:r w:rsidRPr="003458F8">
        <w:rPr>
          <w:i w:val="0"/>
          <w:sz w:val="25"/>
          <w:szCs w:val="25"/>
        </w:rPr>
        <w:t xml:space="preserve"> ustionante.</w:t>
      </w:r>
    </w:p>
    <w:p w:rsidR="00295B71" w:rsidRPr="003458F8" w:rsidRDefault="00295B71" w:rsidP="00356AA5">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mi parlava preoccupato Charlie, sembravi svenuto, completamente catatonico.”</w:t>
      </w:r>
    </w:p>
    <w:p w:rsidR="00AC7274" w:rsidRPr="003458F8" w:rsidRDefault="00AC7274" w:rsidP="00356AA5">
      <w:pPr>
        <w:spacing w:before="0" w:beforeAutospacing="0" w:after="0" w:afterAutospacing="0"/>
        <w:contextualSpacing/>
        <w:jc w:val="both"/>
        <w:rPr>
          <w:i w:val="0"/>
          <w:sz w:val="25"/>
          <w:szCs w:val="25"/>
        </w:rPr>
      </w:pPr>
      <w:r w:rsidRPr="003458F8">
        <w:rPr>
          <w:i w:val="0"/>
          <w:sz w:val="25"/>
          <w:szCs w:val="25"/>
        </w:rPr>
        <w:t>“Ho visto la legge.”</w:t>
      </w:r>
    </w:p>
    <w:p w:rsidR="00AC7274" w:rsidRPr="003458F8" w:rsidRDefault="00AC7274" w:rsidP="00356AA5">
      <w:pPr>
        <w:spacing w:before="0" w:beforeAutospacing="0" w:after="0" w:afterAutospacing="0"/>
        <w:contextualSpacing/>
        <w:jc w:val="both"/>
        <w:rPr>
          <w:i w:val="0"/>
          <w:sz w:val="25"/>
          <w:szCs w:val="25"/>
        </w:rPr>
      </w:pPr>
      <w:r w:rsidRPr="003458F8">
        <w:rPr>
          <w:i w:val="0"/>
          <w:sz w:val="25"/>
          <w:szCs w:val="25"/>
        </w:rPr>
        <w:t>“Che significa? Che cosa hai visto? Ti sei addormentato.”</w:t>
      </w:r>
    </w:p>
    <w:p w:rsidR="00AC7274" w:rsidRPr="003458F8" w:rsidRDefault="00AC7274" w:rsidP="00356AA5">
      <w:pPr>
        <w:spacing w:before="0" w:beforeAutospacing="0" w:after="0" w:afterAutospacing="0"/>
        <w:contextualSpacing/>
        <w:jc w:val="both"/>
        <w:rPr>
          <w:i w:val="0"/>
          <w:sz w:val="25"/>
          <w:szCs w:val="25"/>
        </w:rPr>
      </w:pPr>
      <w:r w:rsidRPr="003458F8">
        <w:rPr>
          <w:i w:val="0"/>
          <w:sz w:val="25"/>
          <w:szCs w:val="25"/>
        </w:rPr>
        <w:lastRenderedPageBreak/>
        <w:t>“Vi dico che ho visto la legge o almeno la mia mente ha interpretato</w:t>
      </w:r>
      <w:r w:rsidR="00584CB0" w:rsidRPr="003458F8">
        <w:rPr>
          <w:i w:val="0"/>
          <w:sz w:val="25"/>
          <w:szCs w:val="25"/>
        </w:rPr>
        <w:t xml:space="preserve"> </w:t>
      </w:r>
      <w:r w:rsidRPr="003458F8">
        <w:rPr>
          <w:i w:val="0"/>
          <w:sz w:val="25"/>
          <w:szCs w:val="25"/>
        </w:rPr>
        <w:t xml:space="preserve">così quel </w:t>
      </w:r>
      <w:r w:rsidR="00475649" w:rsidRPr="003458F8">
        <w:rPr>
          <w:i w:val="0"/>
          <w:sz w:val="25"/>
          <w:szCs w:val="25"/>
        </w:rPr>
        <w:t>sogno, dove</w:t>
      </w:r>
      <w:r w:rsidRPr="003458F8">
        <w:rPr>
          <w:i w:val="0"/>
          <w:sz w:val="25"/>
          <w:szCs w:val="25"/>
        </w:rPr>
        <w:t xml:space="preserve"> voi eravate delle voci irreali </w:t>
      </w:r>
      <w:r w:rsidR="00C55CE8" w:rsidRPr="003458F8">
        <w:rPr>
          <w:i w:val="0"/>
          <w:sz w:val="25"/>
          <w:szCs w:val="25"/>
        </w:rPr>
        <w:t>e</w:t>
      </w:r>
      <w:r w:rsidRPr="003458F8">
        <w:rPr>
          <w:i w:val="0"/>
          <w:sz w:val="25"/>
          <w:szCs w:val="25"/>
        </w:rPr>
        <w:t xml:space="preserve"> il vivevo in una dimensione del passato, una dimensione che a cui sentivo di appartenere.”</w:t>
      </w:r>
    </w:p>
    <w:p w:rsidR="00AC7274" w:rsidRPr="003458F8" w:rsidRDefault="00AC7274" w:rsidP="00356AA5">
      <w:pPr>
        <w:spacing w:before="0" w:beforeAutospacing="0" w:after="0" w:afterAutospacing="0"/>
        <w:contextualSpacing/>
        <w:jc w:val="both"/>
        <w:rPr>
          <w:i w:val="0"/>
          <w:sz w:val="25"/>
          <w:szCs w:val="25"/>
        </w:rPr>
      </w:pPr>
      <w:r w:rsidRPr="003458F8">
        <w:rPr>
          <w:i w:val="0"/>
          <w:sz w:val="25"/>
          <w:szCs w:val="25"/>
        </w:rPr>
        <w:t>“</w:t>
      </w:r>
      <w:r w:rsidR="00584CB0" w:rsidRPr="003458F8">
        <w:rPr>
          <w:i w:val="0"/>
          <w:sz w:val="25"/>
          <w:szCs w:val="25"/>
        </w:rPr>
        <w:t>Sì</w:t>
      </w:r>
      <w:r w:rsidRPr="003458F8">
        <w:rPr>
          <w:i w:val="0"/>
          <w:sz w:val="25"/>
          <w:szCs w:val="25"/>
        </w:rPr>
        <w:t xml:space="preserve"> ma che c’entra il libro della legge</w:t>
      </w:r>
      <w:r w:rsidR="00B47DE5">
        <w:rPr>
          <w:i w:val="0"/>
          <w:sz w:val="25"/>
          <w:szCs w:val="25"/>
        </w:rPr>
        <w:t>?”</w:t>
      </w:r>
    </w:p>
    <w:p w:rsidR="00AC7274" w:rsidRPr="003458F8" w:rsidRDefault="00AC7274" w:rsidP="00356AA5">
      <w:pPr>
        <w:spacing w:before="0" w:beforeAutospacing="0" w:after="0" w:afterAutospacing="0"/>
        <w:contextualSpacing/>
        <w:jc w:val="both"/>
        <w:rPr>
          <w:i w:val="0"/>
          <w:sz w:val="25"/>
          <w:szCs w:val="25"/>
        </w:rPr>
      </w:pPr>
      <w:r w:rsidRPr="003458F8">
        <w:rPr>
          <w:i w:val="0"/>
          <w:sz w:val="25"/>
          <w:szCs w:val="25"/>
        </w:rPr>
        <w:t>Billy</w:t>
      </w:r>
      <w:r w:rsidR="005E49D9" w:rsidRPr="003458F8">
        <w:rPr>
          <w:i w:val="0"/>
          <w:sz w:val="25"/>
          <w:szCs w:val="25"/>
        </w:rPr>
        <w:t xml:space="preserve"> era impaziente come al solito d</w:t>
      </w:r>
      <w:r w:rsidRPr="003458F8">
        <w:rPr>
          <w:i w:val="0"/>
          <w:sz w:val="25"/>
          <w:szCs w:val="25"/>
        </w:rPr>
        <w:t>i sapere il finale di quello che pensavo o di quello che scrivevo.</w:t>
      </w:r>
    </w:p>
    <w:p w:rsidR="005E49D9" w:rsidRPr="003458F8" w:rsidRDefault="005E49D9" w:rsidP="00356AA5">
      <w:pPr>
        <w:spacing w:before="0" w:beforeAutospacing="0" w:after="0" w:afterAutospacing="0"/>
        <w:contextualSpacing/>
        <w:jc w:val="both"/>
        <w:rPr>
          <w:i w:val="0"/>
          <w:sz w:val="25"/>
          <w:szCs w:val="25"/>
        </w:rPr>
      </w:pPr>
      <w:r w:rsidRPr="003458F8">
        <w:rPr>
          <w:i w:val="0"/>
          <w:sz w:val="25"/>
          <w:szCs w:val="25"/>
        </w:rPr>
        <w:t>“Il libro dei codici del mare. Un codice dove chi non vuole morire per volere del mare</w:t>
      </w:r>
      <w:r w:rsidR="00C17F8A" w:rsidRPr="003458F8">
        <w:rPr>
          <w:i w:val="0"/>
          <w:sz w:val="25"/>
          <w:szCs w:val="25"/>
        </w:rPr>
        <w:t>,</w:t>
      </w:r>
      <w:r w:rsidRPr="003458F8">
        <w:rPr>
          <w:i w:val="0"/>
          <w:sz w:val="25"/>
          <w:szCs w:val="25"/>
        </w:rPr>
        <w:t xml:space="preserve"> resta un’anima maledetta </w:t>
      </w:r>
      <w:r w:rsidR="00C17F8A" w:rsidRPr="003458F8">
        <w:rPr>
          <w:i w:val="0"/>
          <w:sz w:val="25"/>
          <w:szCs w:val="25"/>
        </w:rPr>
        <w:t xml:space="preserve">a servizio di </w:t>
      </w:r>
      <w:proofErr w:type="spellStart"/>
      <w:r w:rsidR="00C17F8A" w:rsidRPr="003458F8">
        <w:rPr>
          <w:i w:val="0"/>
          <w:sz w:val="25"/>
          <w:szCs w:val="25"/>
        </w:rPr>
        <w:t>Goth</w:t>
      </w:r>
      <w:proofErr w:type="spellEnd"/>
      <w:r w:rsidR="0062416F">
        <w:rPr>
          <w:i w:val="0"/>
          <w:sz w:val="25"/>
          <w:szCs w:val="25"/>
        </w:rPr>
        <w:t>.”</w:t>
      </w:r>
    </w:p>
    <w:p w:rsidR="00C17F8A" w:rsidRPr="003458F8" w:rsidRDefault="00C17F8A" w:rsidP="00356AA5">
      <w:pPr>
        <w:spacing w:before="0" w:beforeAutospacing="0" w:after="0" w:afterAutospacing="0"/>
        <w:contextualSpacing/>
        <w:jc w:val="both"/>
        <w:rPr>
          <w:i w:val="0"/>
          <w:sz w:val="25"/>
          <w:szCs w:val="25"/>
        </w:rPr>
      </w:pPr>
      <w:r w:rsidRPr="003458F8">
        <w:rPr>
          <w:i w:val="0"/>
          <w:sz w:val="25"/>
          <w:szCs w:val="25"/>
        </w:rPr>
        <w:t>“Una Bibbia per i marinai?”, Charlie tornò ad osservare il suo orecchino.</w:t>
      </w:r>
    </w:p>
    <w:p w:rsidR="00C17F8A" w:rsidRPr="003458F8" w:rsidRDefault="00C17F8A" w:rsidP="00356AA5">
      <w:pPr>
        <w:spacing w:before="0" w:beforeAutospacing="0" w:after="0" w:afterAutospacing="0"/>
        <w:contextualSpacing/>
        <w:jc w:val="both"/>
        <w:rPr>
          <w:i w:val="0"/>
          <w:sz w:val="25"/>
          <w:szCs w:val="25"/>
        </w:rPr>
      </w:pPr>
      <w:r w:rsidRPr="003458F8">
        <w:rPr>
          <w:i w:val="0"/>
          <w:sz w:val="25"/>
          <w:szCs w:val="25"/>
        </w:rPr>
        <w:t>“L’impulso mi dice, una Bibbia per tutti i viventi che sfidano le forze del mare. Ma andiamo se no rischio di addormentarmi ed entrare in chissà quale incubo.”</w:t>
      </w:r>
    </w:p>
    <w:p w:rsidR="00C17F8A" w:rsidRPr="003458F8" w:rsidRDefault="00C17F8A" w:rsidP="00356AA5">
      <w:pPr>
        <w:spacing w:before="0" w:beforeAutospacing="0" w:after="0" w:afterAutospacing="0"/>
        <w:contextualSpacing/>
        <w:jc w:val="both"/>
        <w:rPr>
          <w:i w:val="0"/>
          <w:sz w:val="25"/>
          <w:szCs w:val="25"/>
        </w:rPr>
      </w:pPr>
      <w:r w:rsidRPr="003458F8">
        <w:rPr>
          <w:i w:val="0"/>
          <w:sz w:val="25"/>
          <w:szCs w:val="25"/>
        </w:rPr>
        <w:t>“Ma dove andiamo?”, fu il coro dei due nelle mie povere orecchie.</w:t>
      </w:r>
    </w:p>
    <w:p w:rsidR="00C17F8A" w:rsidRPr="003458F8" w:rsidRDefault="00C17F8A" w:rsidP="00356AA5">
      <w:pPr>
        <w:spacing w:before="0" w:beforeAutospacing="0" w:after="0" w:afterAutospacing="0"/>
        <w:contextualSpacing/>
        <w:jc w:val="both"/>
        <w:rPr>
          <w:i w:val="0"/>
          <w:sz w:val="25"/>
          <w:szCs w:val="25"/>
        </w:rPr>
      </w:pPr>
      <w:r w:rsidRPr="003458F8">
        <w:rPr>
          <w:i w:val="0"/>
          <w:sz w:val="25"/>
          <w:szCs w:val="25"/>
        </w:rPr>
        <w:t>“Prima alle rovine, dobbiamo cercare il codice e poi da Brixen. Avrei un’idea che appena sviluppata ve la mostrerò</w:t>
      </w:r>
      <w:r w:rsidR="0062416F">
        <w:rPr>
          <w:i w:val="0"/>
          <w:sz w:val="25"/>
          <w:szCs w:val="25"/>
        </w:rPr>
        <w:t>.”</w:t>
      </w:r>
    </w:p>
    <w:p w:rsidR="00C17F8A" w:rsidRPr="003458F8" w:rsidRDefault="00C17F8A" w:rsidP="00356AA5">
      <w:pPr>
        <w:spacing w:before="0" w:beforeAutospacing="0" w:after="0" w:afterAutospacing="0"/>
        <w:contextualSpacing/>
        <w:jc w:val="both"/>
        <w:rPr>
          <w:i w:val="0"/>
          <w:sz w:val="25"/>
          <w:szCs w:val="25"/>
        </w:rPr>
      </w:pPr>
      <w:r w:rsidRPr="003458F8">
        <w:rPr>
          <w:i w:val="0"/>
          <w:sz w:val="25"/>
          <w:szCs w:val="25"/>
        </w:rPr>
        <w:t xml:space="preserve">Charlie teneva le chiavi della macchina come un </w:t>
      </w:r>
      <w:r w:rsidR="00475649" w:rsidRPr="003458F8">
        <w:rPr>
          <w:i w:val="0"/>
          <w:sz w:val="25"/>
          <w:szCs w:val="25"/>
        </w:rPr>
        <w:t>apostolo, il</w:t>
      </w:r>
      <w:r w:rsidRPr="003458F8">
        <w:rPr>
          <w:i w:val="0"/>
          <w:sz w:val="25"/>
          <w:szCs w:val="25"/>
        </w:rPr>
        <w:t xml:space="preserve"> sacro calice, “</w:t>
      </w:r>
      <w:r w:rsidR="00475649" w:rsidRPr="003458F8">
        <w:rPr>
          <w:i w:val="0"/>
          <w:sz w:val="25"/>
          <w:szCs w:val="25"/>
        </w:rPr>
        <w:t>Sì</w:t>
      </w:r>
      <w:r w:rsidR="00475649">
        <w:rPr>
          <w:i w:val="0"/>
          <w:sz w:val="25"/>
          <w:szCs w:val="25"/>
        </w:rPr>
        <w:t>,</w:t>
      </w:r>
      <w:r w:rsidRPr="003458F8">
        <w:rPr>
          <w:i w:val="0"/>
          <w:sz w:val="25"/>
          <w:szCs w:val="25"/>
        </w:rPr>
        <w:t xml:space="preserve"> ma vedi di raccontarcelo prima che questa storia prenda una piega peggiore, qui ci sono di mezzo le spie del governo, la marina, i fantasmi e persino una leggenda. Se non fosse vero</w:t>
      </w:r>
      <w:r w:rsidR="00584CB0" w:rsidRPr="003458F8">
        <w:rPr>
          <w:i w:val="0"/>
          <w:sz w:val="25"/>
          <w:szCs w:val="25"/>
        </w:rPr>
        <w:t>,</w:t>
      </w:r>
      <w:r w:rsidRPr="003458F8">
        <w:rPr>
          <w:i w:val="0"/>
          <w:sz w:val="25"/>
          <w:szCs w:val="25"/>
        </w:rPr>
        <w:t xml:space="preserve"> direi che è una storia di spettri per</w:t>
      </w:r>
      <w:r w:rsidR="00383071" w:rsidRPr="003458F8">
        <w:rPr>
          <w:i w:val="0"/>
          <w:sz w:val="25"/>
          <w:szCs w:val="25"/>
        </w:rPr>
        <w:t xml:space="preserve"> </w:t>
      </w:r>
      <w:r w:rsidRPr="003458F8">
        <w:rPr>
          <w:i w:val="0"/>
          <w:sz w:val="25"/>
          <w:szCs w:val="25"/>
        </w:rPr>
        <w:t>bambini”, e le chiavi finirono nel quadro dell’accensione.</w:t>
      </w:r>
    </w:p>
    <w:p w:rsidR="00C17F8A" w:rsidRPr="003458F8" w:rsidRDefault="00C17F8A" w:rsidP="00356AA5">
      <w:pPr>
        <w:spacing w:before="0" w:beforeAutospacing="0" w:after="0" w:afterAutospacing="0"/>
        <w:contextualSpacing/>
        <w:jc w:val="both"/>
        <w:rPr>
          <w:i w:val="0"/>
          <w:sz w:val="25"/>
          <w:szCs w:val="25"/>
        </w:rPr>
      </w:pPr>
      <w:r w:rsidRPr="003458F8">
        <w:rPr>
          <w:i w:val="0"/>
          <w:sz w:val="25"/>
          <w:szCs w:val="25"/>
        </w:rPr>
        <w:t>“Tu sei un agente segreto mi dici come fai a temere i tuoi colleghi?”</w:t>
      </w:r>
    </w:p>
    <w:p w:rsidR="005C4763" w:rsidRPr="003458F8" w:rsidRDefault="00C17F8A" w:rsidP="00356AA5">
      <w:pPr>
        <w:spacing w:before="0" w:beforeAutospacing="0" w:after="0" w:afterAutospacing="0"/>
        <w:contextualSpacing/>
        <w:jc w:val="both"/>
        <w:rPr>
          <w:i w:val="0"/>
          <w:sz w:val="25"/>
          <w:szCs w:val="25"/>
        </w:rPr>
      </w:pPr>
      <w:r w:rsidRPr="003458F8">
        <w:rPr>
          <w:i w:val="0"/>
          <w:sz w:val="25"/>
          <w:szCs w:val="25"/>
        </w:rPr>
        <w:t xml:space="preserve">“Io non li temo, io temo chi li comanda perché è gente che non si ferma </w:t>
      </w:r>
      <w:r w:rsidR="005C4763" w:rsidRPr="003458F8">
        <w:rPr>
          <w:i w:val="0"/>
          <w:sz w:val="25"/>
          <w:szCs w:val="25"/>
        </w:rPr>
        <w:t>a</w:t>
      </w:r>
      <w:r w:rsidRPr="003458F8">
        <w:rPr>
          <w:i w:val="0"/>
          <w:sz w:val="25"/>
          <w:szCs w:val="25"/>
        </w:rPr>
        <w:t xml:space="preserve"> intimidire, qui c’è di mezzo la tua vita e non capisco qual è l’anello mancante di tutto questo?</w:t>
      </w:r>
      <w:r w:rsidR="005C4763" w:rsidRPr="003458F8">
        <w:rPr>
          <w:i w:val="0"/>
          <w:sz w:val="25"/>
          <w:szCs w:val="25"/>
        </w:rPr>
        <w:t>”</w:t>
      </w:r>
    </w:p>
    <w:p w:rsidR="005C4763" w:rsidRPr="003458F8" w:rsidRDefault="005C4763" w:rsidP="00356AA5">
      <w:pPr>
        <w:spacing w:before="0" w:beforeAutospacing="0" w:after="0" w:afterAutospacing="0"/>
        <w:contextualSpacing/>
        <w:jc w:val="both"/>
        <w:rPr>
          <w:i w:val="0"/>
          <w:sz w:val="25"/>
          <w:szCs w:val="25"/>
        </w:rPr>
      </w:pPr>
      <w:r w:rsidRPr="003458F8">
        <w:rPr>
          <w:i w:val="0"/>
          <w:sz w:val="25"/>
          <w:szCs w:val="25"/>
        </w:rPr>
        <w:t xml:space="preserve"> S</w:t>
      </w:r>
      <w:r w:rsidR="00C17F8A" w:rsidRPr="003458F8">
        <w:rPr>
          <w:i w:val="0"/>
          <w:sz w:val="25"/>
          <w:szCs w:val="25"/>
        </w:rPr>
        <w:t>ospirò prima di met</w:t>
      </w:r>
      <w:r w:rsidRPr="003458F8">
        <w:rPr>
          <w:i w:val="0"/>
          <w:sz w:val="25"/>
          <w:szCs w:val="25"/>
        </w:rPr>
        <w:t>tere il piede sull’acceleratore.</w:t>
      </w:r>
      <w:r w:rsidR="00C17F8A" w:rsidRPr="003458F8">
        <w:rPr>
          <w:i w:val="0"/>
          <w:sz w:val="25"/>
          <w:szCs w:val="25"/>
        </w:rPr>
        <w:t xml:space="preserve"> “Quei dannati documenti sono le fondamenta di una storia vera, un qualcosa che vogliono tenere nascosto</w:t>
      </w:r>
      <w:r w:rsidR="000F76BE" w:rsidRPr="003458F8">
        <w:rPr>
          <w:i w:val="0"/>
          <w:sz w:val="25"/>
          <w:szCs w:val="25"/>
        </w:rPr>
        <w:t xml:space="preserve"> o vogliono scoprire; a noi interessa </w:t>
      </w:r>
      <w:r w:rsidR="008875DA" w:rsidRPr="003458F8">
        <w:rPr>
          <w:i w:val="0"/>
          <w:sz w:val="25"/>
          <w:szCs w:val="25"/>
        </w:rPr>
        <w:t>uscirne vivi e sinceramente non so come possa accadere</w:t>
      </w:r>
      <w:r w:rsidR="0062416F">
        <w:rPr>
          <w:i w:val="0"/>
          <w:sz w:val="25"/>
          <w:szCs w:val="25"/>
        </w:rPr>
        <w:t>.”</w:t>
      </w:r>
    </w:p>
    <w:p w:rsidR="008875DA" w:rsidRPr="003458F8" w:rsidRDefault="008875DA" w:rsidP="00356AA5">
      <w:pPr>
        <w:spacing w:before="0" w:beforeAutospacing="0" w:after="0" w:afterAutospacing="0"/>
        <w:contextualSpacing/>
        <w:jc w:val="both"/>
        <w:rPr>
          <w:i w:val="0"/>
          <w:sz w:val="25"/>
          <w:szCs w:val="25"/>
        </w:rPr>
      </w:pPr>
      <w:r w:rsidRPr="003458F8">
        <w:rPr>
          <w:i w:val="0"/>
          <w:sz w:val="25"/>
          <w:szCs w:val="25"/>
        </w:rPr>
        <w:t xml:space="preserve"> Ci sono forze di mezzo che ci spingono verso una verità ignota e ci sono altre forze che sembrano dir</w:t>
      </w:r>
      <w:r w:rsidR="00584CB0" w:rsidRPr="003458F8">
        <w:rPr>
          <w:i w:val="0"/>
          <w:sz w:val="25"/>
          <w:szCs w:val="25"/>
        </w:rPr>
        <w:t>ci di non avanzare altrimenti,</w:t>
      </w:r>
      <w:r w:rsidRPr="003458F8">
        <w:rPr>
          <w:i w:val="0"/>
          <w:sz w:val="25"/>
          <w:szCs w:val="25"/>
        </w:rPr>
        <w:t xml:space="preserve"> l’auto era già arrivata sulla panoramica quando tutti</w:t>
      </w:r>
      <w:r w:rsidR="00584CB0" w:rsidRPr="003458F8">
        <w:rPr>
          <w:i w:val="0"/>
          <w:sz w:val="25"/>
          <w:szCs w:val="25"/>
        </w:rPr>
        <w:t xml:space="preserve"> </w:t>
      </w:r>
      <w:r w:rsidRPr="003458F8">
        <w:rPr>
          <w:i w:val="0"/>
          <w:sz w:val="25"/>
          <w:szCs w:val="25"/>
        </w:rPr>
        <w:t>leggemmo uno striscione a sei metri sopra le nostre teste</w:t>
      </w:r>
      <w:r w:rsidR="006D1A0F">
        <w:rPr>
          <w:i w:val="0"/>
          <w:sz w:val="25"/>
          <w:szCs w:val="25"/>
        </w:rPr>
        <w:t>,</w:t>
      </w:r>
      <w:r w:rsidRPr="003458F8">
        <w:rPr>
          <w:i w:val="0"/>
          <w:sz w:val="25"/>
          <w:szCs w:val="25"/>
        </w:rPr>
        <w:t xml:space="preserve"> </w:t>
      </w:r>
      <w:r w:rsidR="006D1A0F">
        <w:rPr>
          <w:i w:val="0"/>
          <w:sz w:val="25"/>
          <w:szCs w:val="25"/>
        </w:rPr>
        <w:t>«</w:t>
      </w:r>
      <w:r w:rsidRPr="003458F8">
        <w:rPr>
          <w:sz w:val="25"/>
          <w:szCs w:val="25"/>
        </w:rPr>
        <w:t xml:space="preserve">Fai che il </w:t>
      </w:r>
      <w:r w:rsidR="004B1815" w:rsidRPr="003458F8">
        <w:rPr>
          <w:sz w:val="25"/>
          <w:szCs w:val="25"/>
        </w:rPr>
        <w:t>tuo 8 Luglio sia u</w:t>
      </w:r>
      <w:r w:rsidR="00B13147" w:rsidRPr="003458F8">
        <w:rPr>
          <w:sz w:val="25"/>
          <w:szCs w:val="25"/>
        </w:rPr>
        <w:t xml:space="preserve">na vera festa! Unisciti al mare, </w:t>
      </w:r>
      <w:r w:rsidR="004B1815" w:rsidRPr="003458F8">
        <w:rPr>
          <w:sz w:val="25"/>
          <w:szCs w:val="25"/>
        </w:rPr>
        <w:t xml:space="preserve">potrai </w:t>
      </w:r>
      <w:r w:rsidR="00B13147" w:rsidRPr="003458F8">
        <w:rPr>
          <w:sz w:val="25"/>
          <w:szCs w:val="25"/>
        </w:rPr>
        <w:t xml:space="preserve">così </w:t>
      </w:r>
      <w:r w:rsidR="004B1815" w:rsidRPr="003458F8">
        <w:rPr>
          <w:sz w:val="25"/>
          <w:szCs w:val="25"/>
        </w:rPr>
        <w:t>trovare la pace</w:t>
      </w:r>
      <w:r w:rsidR="00CB51FD" w:rsidRPr="003458F8">
        <w:rPr>
          <w:sz w:val="25"/>
          <w:szCs w:val="25"/>
        </w:rPr>
        <w:t xml:space="preserve"> nella morte</w:t>
      </w:r>
      <w:r w:rsidR="00B13147" w:rsidRPr="003458F8">
        <w:rPr>
          <w:sz w:val="25"/>
          <w:szCs w:val="25"/>
        </w:rPr>
        <w:t>. Il Divoratore ti ama e ti aspetta.</w:t>
      </w:r>
      <w:r w:rsidR="006D1A0F">
        <w:rPr>
          <w:sz w:val="25"/>
          <w:szCs w:val="25"/>
        </w:rPr>
        <w:t>»</w:t>
      </w:r>
      <w:r w:rsidR="006D1A0F" w:rsidRPr="003458F8">
        <w:rPr>
          <w:i w:val="0"/>
          <w:sz w:val="25"/>
          <w:szCs w:val="25"/>
        </w:rPr>
        <w:t xml:space="preserve"> </w:t>
      </w:r>
      <w:r w:rsidRPr="003458F8">
        <w:rPr>
          <w:i w:val="0"/>
          <w:sz w:val="25"/>
          <w:szCs w:val="25"/>
        </w:rPr>
        <w:t>“Ehi ragazzi ne ho lette di cazzate ma questa le batte tutte!”</w:t>
      </w:r>
    </w:p>
    <w:p w:rsidR="008875DA" w:rsidRPr="003458F8" w:rsidRDefault="008875DA" w:rsidP="00356AA5">
      <w:pPr>
        <w:spacing w:before="0" w:beforeAutospacing="0" w:after="0" w:afterAutospacing="0"/>
        <w:contextualSpacing/>
        <w:jc w:val="both"/>
        <w:rPr>
          <w:i w:val="0"/>
          <w:sz w:val="25"/>
          <w:szCs w:val="25"/>
        </w:rPr>
      </w:pPr>
      <w:r w:rsidRPr="003458F8">
        <w:rPr>
          <w:i w:val="0"/>
          <w:sz w:val="25"/>
          <w:szCs w:val="25"/>
        </w:rPr>
        <w:t>Billy aveva il capo fuori dal finestrino per rileggere a rilento quella frase.</w:t>
      </w:r>
    </w:p>
    <w:p w:rsidR="008875DA" w:rsidRPr="003458F8" w:rsidRDefault="008875DA" w:rsidP="00356AA5">
      <w:pPr>
        <w:spacing w:before="0" w:beforeAutospacing="0" w:after="0" w:afterAutospacing="0"/>
        <w:contextualSpacing/>
        <w:jc w:val="both"/>
        <w:rPr>
          <w:i w:val="0"/>
          <w:sz w:val="25"/>
          <w:szCs w:val="25"/>
        </w:rPr>
      </w:pPr>
      <w:r w:rsidRPr="003458F8">
        <w:rPr>
          <w:i w:val="0"/>
          <w:sz w:val="25"/>
          <w:szCs w:val="25"/>
        </w:rPr>
        <w:t xml:space="preserve">“Che oscenità! Direi </w:t>
      </w:r>
      <w:r w:rsidR="00CB51FD" w:rsidRPr="003458F8">
        <w:rPr>
          <w:i w:val="0"/>
          <w:sz w:val="25"/>
          <w:szCs w:val="25"/>
        </w:rPr>
        <w:t xml:space="preserve">di </w:t>
      </w:r>
      <w:r w:rsidRPr="003458F8">
        <w:rPr>
          <w:i w:val="0"/>
          <w:sz w:val="25"/>
          <w:szCs w:val="25"/>
        </w:rPr>
        <w:t xml:space="preserve">più </w:t>
      </w:r>
      <w:r w:rsidR="00CB51FD" w:rsidRPr="003458F8">
        <w:rPr>
          <w:i w:val="0"/>
          <w:sz w:val="25"/>
          <w:szCs w:val="25"/>
        </w:rPr>
        <w:t xml:space="preserve">di </w:t>
      </w:r>
      <w:r w:rsidR="006D1A0F">
        <w:rPr>
          <w:i w:val="0"/>
          <w:sz w:val="25"/>
          <w:szCs w:val="25"/>
        </w:rPr>
        <w:t>un cattivo scherzo</w:t>
      </w:r>
      <w:r w:rsidRPr="003458F8">
        <w:rPr>
          <w:i w:val="0"/>
          <w:sz w:val="25"/>
          <w:szCs w:val="25"/>
        </w:rPr>
        <w:t xml:space="preserve">”, parlava </w:t>
      </w:r>
      <w:r w:rsidR="00611170" w:rsidRPr="003458F8">
        <w:rPr>
          <w:i w:val="0"/>
          <w:sz w:val="25"/>
          <w:szCs w:val="25"/>
        </w:rPr>
        <w:t xml:space="preserve">Charlie senza nemmeno scomporsi, col suo flemma anglosassone e parecchio ironico. Quel tipo di sarcasmo che si apprende solo vivendo in certe regioni della </w:t>
      </w:r>
      <w:r w:rsidR="00222157" w:rsidRPr="003458F8">
        <w:rPr>
          <w:i w:val="0"/>
          <w:sz w:val="25"/>
          <w:szCs w:val="25"/>
        </w:rPr>
        <w:t>terra di sua maestà, grazie ai massicci quantitativi di pioggia ed alle lunghe giornate nebbiose.</w:t>
      </w:r>
    </w:p>
    <w:p w:rsidR="008875DA" w:rsidRPr="003458F8" w:rsidRDefault="008875DA" w:rsidP="00356AA5">
      <w:pPr>
        <w:spacing w:before="0" w:beforeAutospacing="0" w:after="0" w:afterAutospacing="0"/>
        <w:contextualSpacing/>
        <w:jc w:val="both"/>
        <w:rPr>
          <w:i w:val="0"/>
          <w:sz w:val="25"/>
          <w:szCs w:val="25"/>
        </w:rPr>
      </w:pPr>
      <w:r w:rsidRPr="003458F8">
        <w:rPr>
          <w:i w:val="0"/>
          <w:sz w:val="25"/>
          <w:szCs w:val="25"/>
        </w:rPr>
        <w:t>“Fammi rivedere. Ehi ma non c’è più!”, e la mia voce fu come una pietra sulle loro teste.</w:t>
      </w:r>
    </w:p>
    <w:p w:rsidR="006D1A0F" w:rsidRDefault="008875DA" w:rsidP="00356AA5">
      <w:pPr>
        <w:spacing w:before="0" w:beforeAutospacing="0" w:after="0" w:afterAutospacing="0"/>
        <w:contextualSpacing/>
        <w:jc w:val="both"/>
        <w:rPr>
          <w:i w:val="0"/>
          <w:sz w:val="25"/>
          <w:szCs w:val="25"/>
        </w:rPr>
      </w:pPr>
      <w:r w:rsidRPr="003458F8">
        <w:rPr>
          <w:i w:val="0"/>
          <w:sz w:val="25"/>
          <w:szCs w:val="25"/>
        </w:rPr>
        <w:t xml:space="preserve">Stavamo andando alle vecchie rovine. </w:t>
      </w:r>
    </w:p>
    <w:p w:rsidR="00AC7274" w:rsidRPr="003458F8" w:rsidRDefault="008875DA" w:rsidP="00356AA5">
      <w:pPr>
        <w:spacing w:before="0" w:beforeAutospacing="0" w:after="0" w:afterAutospacing="0"/>
        <w:contextualSpacing/>
        <w:jc w:val="both"/>
        <w:rPr>
          <w:i w:val="0"/>
          <w:sz w:val="25"/>
          <w:szCs w:val="25"/>
        </w:rPr>
      </w:pPr>
      <w:r w:rsidRPr="003458F8">
        <w:rPr>
          <w:i w:val="0"/>
          <w:sz w:val="25"/>
          <w:szCs w:val="25"/>
        </w:rPr>
        <w:t xml:space="preserve">Io avevo conservato tutte le carte del secondo scatolone </w:t>
      </w:r>
      <w:r w:rsidR="005C4763" w:rsidRPr="003458F8">
        <w:rPr>
          <w:i w:val="0"/>
          <w:sz w:val="25"/>
          <w:szCs w:val="25"/>
        </w:rPr>
        <w:t>e</w:t>
      </w:r>
      <w:r w:rsidRPr="003458F8">
        <w:rPr>
          <w:i w:val="0"/>
          <w:sz w:val="25"/>
          <w:szCs w:val="25"/>
        </w:rPr>
        <w:t xml:space="preserve"> un foglio con un promemoria del primo. Non potevo e non volevo pensare alle cose andate perse nell’incendio se no, sarei crollato definitivamente come quel ragazzo posseduto dalla bambola del demonio.</w:t>
      </w:r>
    </w:p>
    <w:p w:rsidR="008875DA" w:rsidRPr="003458F8" w:rsidRDefault="008875DA" w:rsidP="00356AA5">
      <w:pPr>
        <w:spacing w:before="0" w:beforeAutospacing="0" w:after="0" w:afterAutospacing="0"/>
        <w:contextualSpacing/>
        <w:jc w:val="both"/>
        <w:rPr>
          <w:i w:val="0"/>
          <w:sz w:val="25"/>
          <w:szCs w:val="25"/>
        </w:rPr>
      </w:pPr>
      <w:r w:rsidRPr="003458F8">
        <w:rPr>
          <w:i w:val="0"/>
          <w:sz w:val="25"/>
          <w:szCs w:val="25"/>
        </w:rPr>
        <w:t>Charlie guidava fingendo una tranquillità superiore alla nostra.</w:t>
      </w:r>
    </w:p>
    <w:p w:rsidR="008875DA" w:rsidRPr="003458F8" w:rsidRDefault="008875DA" w:rsidP="00356AA5">
      <w:pPr>
        <w:spacing w:before="0" w:beforeAutospacing="0" w:after="0" w:afterAutospacing="0"/>
        <w:contextualSpacing/>
        <w:jc w:val="both"/>
        <w:rPr>
          <w:i w:val="0"/>
          <w:sz w:val="25"/>
          <w:szCs w:val="25"/>
        </w:rPr>
      </w:pPr>
      <w:r w:rsidRPr="003458F8">
        <w:rPr>
          <w:i w:val="0"/>
          <w:sz w:val="25"/>
          <w:szCs w:val="25"/>
        </w:rPr>
        <w:t xml:space="preserve">“Come </w:t>
      </w:r>
      <w:r w:rsidR="00C55CE8" w:rsidRPr="003458F8">
        <w:rPr>
          <w:i w:val="0"/>
          <w:sz w:val="25"/>
          <w:szCs w:val="25"/>
        </w:rPr>
        <w:t>nell’</w:t>
      </w:r>
      <w:r w:rsidRPr="003458F8">
        <w:rPr>
          <w:i w:val="0"/>
          <w:sz w:val="25"/>
          <w:szCs w:val="25"/>
        </w:rPr>
        <w:t>esperimento Philadelphia!”, disse eccitato Billy.</w:t>
      </w:r>
    </w:p>
    <w:p w:rsidR="008875DA" w:rsidRPr="003458F8" w:rsidRDefault="008875DA" w:rsidP="00356AA5">
      <w:pPr>
        <w:spacing w:before="0" w:beforeAutospacing="0" w:after="0" w:afterAutospacing="0"/>
        <w:contextualSpacing/>
        <w:jc w:val="both"/>
        <w:rPr>
          <w:i w:val="0"/>
          <w:sz w:val="25"/>
          <w:szCs w:val="25"/>
        </w:rPr>
      </w:pPr>
      <w:r w:rsidRPr="003458F8">
        <w:rPr>
          <w:i w:val="0"/>
          <w:sz w:val="25"/>
          <w:szCs w:val="25"/>
        </w:rPr>
        <w:t>“Qui c’è qualcosa che il governo ha fiutato e forse quella cosa che ha fatto scattare la scintilla sono i due scatoloni andati bruciati nell’incendio.</w:t>
      </w:r>
      <w:r w:rsidR="00CD19C6" w:rsidRPr="003458F8">
        <w:rPr>
          <w:i w:val="0"/>
          <w:sz w:val="25"/>
          <w:szCs w:val="25"/>
        </w:rPr>
        <w:t xml:space="preserve"> Pensate a questa cosa: il governo per anni ha classificato in dei file segreti delle sparizioni nel mare e non sparizioni qualsiasi ma </w:t>
      </w:r>
      <w:r w:rsidR="005C4763" w:rsidRPr="003458F8">
        <w:rPr>
          <w:i w:val="0"/>
          <w:sz w:val="25"/>
          <w:szCs w:val="25"/>
        </w:rPr>
        <w:t>quelle, dove</w:t>
      </w:r>
      <w:r w:rsidR="00CD19C6" w:rsidRPr="003458F8">
        <w:rPr>
          <w:i w:val="0"/>
          <w:sz w:val="25"/>
          <w:szCs w:val="25"/>
        </w:rPr>
        <w:t xml:space="preserve"> gli uomini sono tornati in qua</w:t>
      </w:r>
      <w:r w:rsidR="003618CC" w:rsidRPr="003458F8">
        <w:rPr>
          <w:i w:val="0"/>
          <w:sz w:val="25"/>
          <w:szCs w:val="25"/>
        </w:rPr>
        <w:t>lche modo mutilati o</w:t>
      </w:r>
      <w:r w:rsidR="00C81FF9">
        <w:rPr>
          <w:i w:val="0"/>
          <w:sz w:val="25"/>
          <w:szCs w:val="25"/>
        </w:rPr>
        <w:t xml:space="preserve"> impazziti. Questi dossier sono </w:t>
      </w:r>
      <w:r w:rsidR="003618CC" w:rsidRPr="003458F8">
        <w:rPr>
          <w:i w:val="0"/>
          <w:sz w:val="25"/>
          <w:szCs w:val="25"/>
        </w:rPr>
        <w:t>stati ogge</w:t>
      </w:r>
      <w:r w:rsidR="00C81FF9">
        <w:rPr>
          <w:i w:val="0"/>
          <w:sz w:val="25"/>
          <w:szCs w:val="25"/>
        </w:rPr>
        <w:t xml:space="preserve">tti di verifica per gente priva </w:t>
      </w:r>
      <w:r w:rsidR="005C4763" w:rsidRPr="003458F8">
        <w:rPr>
          <w:i w:val="0"/>
          <w:sz w:val="25"/>
          <w:szCs w:val="25"/>
        </w:rPr>
        <w:t>d’</w:t>
      </w:r>
      <w:r w:rsidR="003618CC" w:rsidRPr="003458F8">
        <w:rPr>
          <w:i w:val="0"/>
          <w:sz w:val="25"/>
          <w:szCs w:val="25"/>
        </w:rPr>
        <w:t>immaginazione o forse a sua volta scomparsa, non restava che provarci con un comune cittadino, magari uno preparato in materia che avrebbero prima usato come cavia per poi abbrustolirlo o peggio farlo fuori.”</w:t>
      </w:r>
    </w:p>
    <w:p w:rsidR="00705C37" w:rsidRPr="003458F8" w:rsidRDefault="003618CC" w:rsidP="00356AA5">
      <w:pPr>
        <w:spacing w:before="0" w:beforeAutospacing="0" w:after="0" w:afterAutospacing="0"/>
        <w:contextualSpacing/>
        <w:jc w:val="both"/>
        <w:rPr>
          <w:i w:val="0"/>
          <w:sz w:val="25"/>
          <w:szCs w:val="25"/>
        </w:rPr>
      </w:pPr>
      <w:r w:rsidRPr="003458F8">
        <w:rPr>
          <w:i w:val="0"/>
          <w:sz w:val="25"/>
          <w:szCs w:val="25"/>
        </w:rPr>
        <w:lastRenderedPageBreak/>
        <w:t>“Billy</w:t>
      </w:r>
      <w:r w:rsidR="005C4763" w:rsidRPr="003458F8">
        <w:rPr>
          <w:i w:val="0"/>
          <w:sz w:val="25"/>
          <w:szCs w:val="25"/>
        </w:rPr>
        <w:t>,</w:t>
      </w:r>
      <w:r w:rsidRPr="003458F8">
        <w:rPr>
          <w:i w:val="0"/>
          <w:sz w:val="25"/>
          <w:szCs w:val="25"/>
        </w:rPr>
        <w:t xml:space="preserve"> dovresti fare l’agente segreto!”, dissi io a quel giovane</w:t>
      </w:r>
      <w:r w:rsidR="00231955" w:rsidRPr="003458F8">
        <w:rPr>
          <w:i w:val="0"/>
          <w:sz w:val="25"/>
          <w:szCs w:val="25"/>
        </w:rPr>
        <w:t xml:space="preserve"> </w:t>
      </w:r>
      <w:r w:rsidRPr="003458F8">
        <w:rPr>
          <w:i w:val="0"/>
          <w:sz w:val="25"/>
          <w:szCs w:val="25"/>
        </w:rPr>
        <w:t>fenomeno che divenne per me un soggetto d’ammirazione.</w:t>
      </w:r>
    </w:p>
    <w:p w:rsidR="00CB3485" w:rsidRPr="003458F8" w:rsidRDefault="00CB3485" w:rsidP="00356AA5">
      <w:pPr>
        <w:spacing w:before="0" w:beforeAutospacing="0" w:after="0" w:afterAutospacing="0"/>
        <w:contextualSpacing/>
        <w:jc w:val="both"/>
        <w:rPr>
          <w:i w:val="0"/>
          <w:sz w:val="25"/>
          <w:szCs w:val="25"/>
        </w:rPr>
      </w:pPr>
      <w:r w:rsidRPr="003458F8">
        <w:rPr>
          <w:i w:val="0"/>
          <w:sz w:val="25"/>
          <w:szCs w:val="25"/>
        </w:rPr>
        <w:t>“Aspettate! C’è di più. Credo che a loro manchino dei dati, forse qualcuno ti ha mandato delle prove  uniche come se loro non avessero nemmeno una copia e la peggior cosa è che a loro queste prove servono solo nel caso tu arrivi a scoprire qualcosa</w:t>
      </w:r>
      <w:r w:rsidR="0062416F">
        <w:rPr>
          <w:i w:val="0"/>
          <w:sz w:val="25"/>
          <w:szCs w:val="25"/>
        </w:rPr>
        <w:t>.”</w:t>
      </w:r>
    </w:p>
    <w:p w:rsidR="00CB3485" w:rsidRPr="003458F8" w:rsidRDefault="00CB3485" w:rsidP="00356AA5">
      <w:pPr>
        <w:spacing w:before="0" w:beforeAutospacing="0" w:after="0" w:afterAutospacing="0"/>
        <w:contextualSpacing/>
        <w:jc w:val="both"/>
        <w:rPr>
          <w:i w:val="0"/>
          <w:sz w:val="25"/>
          <w:szCs w:val="25"/>
        </w:rPr>
      </w:pPr>
      <w:r w:rsidRPr="003458F8">
        <w:rPr>
          <w:i w:val="0"/>
          <w:sz w:val="25"/>
          <w:szCs w:val="25"/>
        </w:rPr>
        <w:t>“Ma come fanno a seguirmi</w:t>
      </w:r>
      <w:r w:rsidR="00B47DE5">
        <w:rPr>
          <w:i w:val="0"/>
          <w:sz w:val="25"/>
          <w:szCs w:val="25"/>
        </w:rPr>
        <w:t>?”</w:t>
      </w:r>
    </w:p>
    <w:p w:rsidR="00CB3485" w:rsidRPr="003458F8" w:rsidRDefault="00CB3485" w:rsidP="00356AA5">
      <w:pPr>
        <w:spacing w:before="0" w:beforeAutospacing="0" w:after="0" w:afterAutospacing="0"/>
        <w:contextualSpacing/>
        <w:jc w:val="both"/>
        <w:rPr>
          <w:i w:val="0"/>
          <w:sz w:val="25"/>
          <w:szCs w:val="25"/>
        </w:rPr>
      </w:pPr>
      <w:r w:rsidRPr="003458F8">
        <w:rPr>
          <w:i w:val="0"/>
          <w:sz w:val="25"/>
          <w:szCs w:val="25"/>
        </w:rPr>
        <w:t>Charlie fermò la macchina sul ciglio della strada.</w:t>
      </w:r>
    </w:p>
    <w:p w:rsidR="00CB3485" w:rsidRPr="003458F8" w:rsidRDefault="00CB3485" w:rsidP="00356AA5">
      <w:pPr>
        <w:spacing w:before="0" w:beforeAutospacing="0" w:after="0" w:afterAutospacing="0"/>
        <w:contextualSpacing/>
        <w:jc w:val="both"/>
        <w:rPr>
          <w:i w:val="0"/>
          <w:sz w:val="25"/>
          <w:szCs w:val="25"/>
        </w:rPr>
      </w:pPr>
      <w:r w:rsidRPr="003458F8">
        <w:rPr>
          <w:i w:val="0"/>
          <w:sz w:val="25"/>
          <w:szCs w:val="25"/>
        </w:rPr>
        <w:t xml:space="preserve">“Ti mandano una ragazza di nome Mary </w:t>
      </w:r>
      <w:proofErr w:type="spellStart"/>
      <w:r w:rsidRPr="003458F8">
        <w:rPr>
          <w:i w:val="0"/>
          <w:sz w:val="25"/>
          <w:szCs w:val="25"/>
        </w:rPr>
        <w:t>Ann</w:t>
      </w:r>
      <w:proofErr w:type="spellEnd"/>
      <w:r w:rsidRPr="003458F8">
        <w:rPr>
          <w:i w:val="0"/>
          <w:sz w:val="25"/>
          <w:szCs w:val="25"/>
        </w:rPr>
        <w:t>, te la mettono nel letto e poi a fanno sparire così tu continui a fare il loro gioco cercando di scoprire tra le rovine ed i misteri di quelle carte la verità su questa città o su chissà quale mostro e</w:t>
      </w:r>
      <w:r w:rsidR="00F15413" w:rsidRPr="003458F8">
        <w:rPr>
          <w:i w:val="0"/>
          <w:sz w:val="25"/>
          <w:szCs w:val="25"/>
        </w:rPr>
        <w:t>sistito qui o altrove. Tu hai delle</w:t>
      </w:r>
      <w:r w:rsidRPr="003458F8">
        <w:rPr>
          <w:i w:val="0"/>
          <w:sz w:val="25"/>
          <w:szCs w:val="25"/>
        </w:rPr>
        <w:t xml:space="preserve"> capacità e lo</w:t>
      </w:r>
      <w:r w:rsidR="00F15413" w:rsidRPr="003458F8">
        <w:rPr>
          <w:i w:val="0"/>
          <w:sz w:val="25"/>
          <w:szCs w:val="25"/>
        </w:rPr>
        <w:t>ro</w:t>
      </w:r>
      <w:r w:rsidRPr="003458F8">
        <w:rPr>
          <w:i w:val="0"/>
          <w:sz w:val="25"/>
          <w:szCs w:val="25"/>
        </w:rPr>
        <w:t xml:space="preserve"> l’hanno intuito</w:t>
      </w:r>
      <w:r w:rsidR="0062416F">
        <w:rPr>
          <w:i w:val="0"/>
          <w:sz w:val="25"/>
          <w:szCs w:val="25"/>
        </w:rPr>
        <w:t>.”</w:t>
      </w:r>
    </w:p>
    <w:p w:rsidR="00D3146A" w:rsidRPr="003458F8" w:rsidRDefault="004B1815" w:rsidP="00356AA5">
      <w:pPr>
        <w:spacing w:before="0" w:beforeAutospacing="0" w:after="0" w:afterAutospacing="0"/>
        <w:contextualSpacing/>
        <w:jc w:val="both"/>
        <w:rPr>
          <w:i w:val="0"/>
          <w:sz w:val="25"/>
          <w:szCs w:val="25"/>
        </w:rPr>
      </w:pPr>
      <w:r w:rsidRPr="003458F8">
        <w:rPr>
          <w:i w:val="0"/>
          <w:sz w:val="25"/>
          <w:szCs w:val="25"/>
        </w:rPr>
        <w:t>Passammo più di tre ore in silenzio mentre l’auto sfrecciava sulla panoramica. Ogni tanto i nostri occhi ammiravano la limpidezza del cielo che sposava un mare calmo, vicino all’orizzonte.</w:t>
      </w:r>
      <w:r w:rsidR="00883FB7" w:rsidRPr="003458F8">
        <w:rPr>
          <w:i w:val="0"/>
          <w:sz w:val="25"/>
          <w:szCs w:val="25"/>
        </w:rPr>
        <w:t xml:space="preserve"> </w:t>
      </w:r>
    </w:p>
    <w:p w:rsidR="004B1815" w:rsidRPr="003458F8" w:rsidRDefault="00883FB7" w:rsidP="00C81FF9">
      <w:pPr>
        <w:spacing w:before="0" w:beforeAutospacing="0" w:after="0" w:afterAutospacing="0"/>
        <w:ind w:firstLine="708"/>
        <w:contextualSpacing/>
        <w:jc w:val="both"/>
        <w:rPr>
          <w:i w:val="0"/>
          <w:sz w:val="25"/>
          <w:szCs w:val="25"/>
        </w:rPr>
      </w:pPr>
      <w:r w:rsidRPr="003458F8">
        <w:rPr>
          <w:i w:val="0"/>
          <w:sz w:val="25"/>
          <w:szCs w:val="25"/>
        </w:rPr>
        <w:t>Guardandola così, la natura sembrava un’innocente vergine capace solo a sfiorarti i pensieri con notti profumate e desideri inconsci ma reclamando alla ragione certi avvenimenti convenivo che la natura aveva la capacità di trasformarsi in un mostro dalla forza sovrannaturale e incontrollabile.</w:t>
      </w:r>
    </w:p>
    <w:p w:rsidR="004E0812" w:rsidRPr="003458F8" w:rsidRDefault="004E0812" w:rsidP="00356AA5">
      <w:pPr>
        <w:spacing w:before="0" w:beforeAutospacing="0" w:after="0" w:afterAutospacing="0"/>
        <w:contextualSpacing/>
        <w:jc w:val="both"/>
        <w:rPr>
          <w:i w:val="0"/>
          <w:sz w:val="25"/>
          <w:szCs w:val="25"/>
        </w:rPr>
      </w:pPr>
      <w:r w:rsidRPr="003458F8">
        <w:rPr>
          <w:i w:val="0"/>
          <w:sz w:val="25"/>
          <w:szCs w:val="25"/>
        </w:rPr>
        <w:t xml:space="preserve">Il tempo passava ma non abbastanza velocemente come avrei voluto, come avrei desiderato. Volevo risolvere questa dannata </w:t>
      </w:r>
      <w:r w:rsidR="005C4763" w:rsidRPr="003458F8">
        <w:rPr>
          <w:i w:val="0"/>
          <w:sz w:val="25"/>
          <w:szCs w:val="25"/>
        </w:rPr>
        <w:t>questione, anche se</w:t>
      </w:r>
      <w:r w:rsidRPr="003458F8">
        <w:rPr>
          <w:i w:val="0"/>
          <w:sz w:val="25"/>
          <w:szCs w:val="25"/>
        </w:rPr>
        <w:t xml:space="preserve"> il risolverla</w:t>
      </w:r>
      <w:r w:rsidR="00231955">
        <w:rPr>
          <w:i w:val="0"/>
          <w:sz w:val="25"/>
          <w:szCs w:val="25"/>
        </w:rPr>
        <w:t>,</w:t>
      </w:r>
      <w:r w:rsidRPr="003458F8">
        <w:rPr>
          <w:i w:val="0"/>
          <w:sz w:val="25"/>
          <w:szCs w:val="25"/>
        </w:rPr>
        <w:t xml:space="preserve"> non mi avrebbe riportato indietro la casa </w:t>
      </w:r>
      <w:r w:rsidR="00C55CE8" w:rsidRPr="003458F8">
        <w:rPr>
          <w:i w:val="0"/>
          <w:sz w:val="25"/>
          <w:szCs w:val="25"/>
        </w:rPr>
        <w:t>e</w:t>
      </w:r>
      <w:r w:rsidRPr="003458F8">
        <w:rPr>
          <w:i w:val="0"/>
          <w:sz w:val="25"/>
          <w:szCs w:val="25"/>
        </w:rPr>
        <w:t xml:space="preserve"> i miei ricordi, </w:t>
      </w:r>
      <w:r w:rsidR="00C55CE8" w:rsidRPr="003458F8">
        <w:rPr>
          <w:i w:val="0"/>
          <w:sz w:val="25"/>
          <w:szCs w:val="25"/>
        </w:rPr>
        <w:t>né</w:t>
      </w:r>
      <w:r w:rsidRPr="003458F8">
        <w:rPr>
          <w:i w:val="0"/>
          <w:sz w:val="25"/>
          <w:szCs w:val="25"/>
        </w:rPr>
        <w:t xml:space="preserve"> mi avrebbe premiato per la fatica fatta.</w:t>
      </w:r>
    </w:p>
    <w:p w:rsidR="00CB3485" w:rsidRPr="003458F8" w:rsidRDefault="009B2F4E" w:rsidP="00356AA5">
      <w:pPr>
        <w:spacing w:before="0" w:beforeAutospacing="0" w:after="0" w:afterAutospacing="0"/>
        <w:contextualSpacing/>
        <w:jc w:val="both"/>
        <w:rPr>
          <w:i w:val="0"/>
          <w:sz w:val="25"/>
          <w:szCs w:val="25"/>
        </w:rPr>
      </w:pPr>
      <w:r w:rsidRPr="003458F8">
        <w:rPr>
          <w:i w:val="0"/>
          <w:sz w:val="25"/>
          <w:szCs w:val="25"/>
        </w:rPr>
        <w:t xml:space="preserve">Avevamo superato i confini virtuali di </w:t>
      </w:r>
      <w:proofErr w:type="spellStart"/>
      <w:r w:rsidRPr="003458F8">
        <w:rPr>
          <w:i w:val="0"/>
          <w:sz w:val="25"/>
          <w:szCs w:val="25"/>
        </w:rPr>
        <w:t>Icony</w:t>
      </w:r>
      <w:proofErr w:type="spellEnd"/>
      <w:r w:rsidRPr="003458F8">
        <w:rPr>
          <w:i w:val="0"/>
          <w:sz w:val="25"/>
          <w:szCs w:val="25"/>
        </w:rPr>
        <w:t xml:space="preserve"> ed eravamo entrati in </w:t>
      </w:r>
      <w:proofErr w:type="spellStart"/>
      <w:r w:rsidR="005F2393" w:rsidRPr="003458F8">
        <w:rPr>
          <w:i w:val="0"/>
          <w:sz w:val="25"/>
          <w:szCs w:val="25"/>
        </w:rPr>
        <w:t>Idony</w:t>
      </w:r>
      <w:proofErr w:type="spellEnd"/>
      <w:r w:rsidRPr="003458F8">
        <w:rPr>
          <w:i w:val="0"/>
          <w:sz w:val="25"/>
          <w:szCs w:val="25"/>
        </w:rPr>
        <w:t xml:space="preserve">; la strada non aveva cambiato panorama solo le abitazioni erano diventate </w:t>
      </w:r>
      <w:r w:rsidR="005C4763" w:rsidRPr="003458F8">
        <w:rPr>
          <w:i w:val="0"/>
          <w:sz w:val="25"/>
          <w:szCs w:val="25"/>
        </w:rPr>
        <w:t>a mano a mano</w:t>
      </w:r>
      <w:r w:rsidRPr="003458F8">
        <w:rPr>
          <w:i w:val="0"/>
          <w:sz w:val="25"/>
          <w:szCs w:val="25"/>
        </w:rPr>
        <w:t xml:space="preserve"> più rade fino a scemare una decina di miglia prima del confine. La terra era bruciata e la poca erba che cresceva sulla collina era bassa e tappezzata di piccoli fiori dal colore sgargiante. Sotto di noi il mare che </w:t>
      </w:r>
      <w:r w:rsidR="005C4763" w:rsidRPr="003458F8">
        <w:rPr>
          <w:i w:val="0"/>
          <w:sz w:val="25"/>
          <w:szCs w:val="25"/>
        </w:rPr>
        <w:t>s’</w:t>
      </w:r>
      <w:r w:rsidRPr="003458F8">
        <w:rPr>
          <w:i w:val="0"/>
          <w:sz w:val="25"/>
          <w:szCs w:val="25"/>
        </w:rPr>
        <w:t>insinuava tra la scogliera spaccando onde gigantesche per impressionare l’osservatore.</w:t>
      </w:r>
    </w:p>
    <w:p w:rsidR="009B2F4E" w:rsidRPr="003458F8" w:rsidRDefault="009B2F4E" w:rsidP="00356AA5">
      <w:pPr>
        <w:spacing w:before="0" w:beforeAutospacing="0" w:after="0" w:afterAutospacing="0"/>
        <w:contextualSpacing/>
        <w:jc w:val="both"/>
        <w:rPr>
          <w:i w:val="0"/>
          <w:sz w:val="25"/>
          <w:szCs w:val="25"/>
        </w:rPr>
      </w:pPr>
      <w:r w:rsidRPr="003458F8">
        <w:rPr>
          <w:i w:val="0"/>
          <w:sz w:val="25"/>
          <w:szCs w:val="25"/>
        </w:rPr>
        <w:t>Billy aveva portato con se delle vecchie cartine della presunta città scomparsa, cartine che potevano servirci per un primo orientamento.</w:t>
      </w:r>
    </w:p>
    <w:p w:rsidR="00557FE0" w:rsidRPr="003458F8" w:rsidRDefault="00557FE0" w:rsidP="00356AA5">
      <w:pPr>
        <w:spacing w:before="0" w:beforeAutospacing="0" w:after="0" w:afterAutospacing="0"/>
        <w:contextualSpacing/>
        <w:jc w:val="both"/>
        <w:rPr>
          <w:i w:val="0"/>
          <w:sz w:val="25"/>
          <w:szCs w:val="25"/>
        </w:rPr>
      </w:pPr>
      <w:r w:rsidRPr="003458F8">
        <w:rPr>
          <w:i w:val="0"/>
          <w:sz w:val="25"/>
          <w:szCs w:val="25"/>
        </w:rPr>
        <w:t>Charlie se ne stava per i fatti suoi e noi per quanto possibile cercavamo di rispettare quel suo bisogno, era così assorto dai suoi pensieri che fissava la strada</w:t>
      </w:r>
      <w:r w:rsidR="00C55CE8">
        <w:rPr>
          <w:i w:val="0"/>
          <w:sz w:val="25"/>
          <w:szCs w:val="25"/>
        </w:rPr>
        <w:t>,</w:t>
      </w:r>
      <w:r w:rsidRPr="003458F8">
        <w:rPr>
          <w:i w:val="0"/>
          <w:sz w:val="25"/>
          <w:szCs w:val="25"/>
        </w:rPr>
        <w:t xml:space="preserve"> stralunato, lasciando che le mani lo guidassero lungo la striscia dello spartito traffico, una volta di colore bianco.</w:t>
      </w:r>
    </w:p>
    <w:p w:rsidR="00557FE0" w:rsidRPr="003458F8" w:rsidRDefault="00557FE0" w:rsidP="00356AA5">
      <w:pPr>
        <w:spacing w:before="0" w:beforeAutospacing="0" w:after="0" w:afterAutospacing="0"/>
        <w:contextualSpacing/>
        <w:jc w:val="both"/>
        <w:rPr>
          <w:i w:val="0"/>
          <w:sz w:val="25"/>
          <w:szCs w:val="25"/>
        </w:rPr>
      </w:pPr>
      <w:r w:rsidRPr="003458F8">
        <w:rPr>
          <w:i w:val="0"/>
          <w:sz w:val="25"/>
          <w:szCs w:val="25"/>
        </w:rPr>
        <w:t xml:space="preserve">Quella desolazione non aveva nulla di umano o di affascinante. Mi domandavo come mai non avessero iniziato a costruire anche da quelle parti in fondo </w:t>
      </w:r>
      <w:r w:rsidR="00A20398" w:rsidRPr="003458F8">
        <w:rPr>
          <w:i w:val="0"/>
          <w:sz w:val="25"/>
          <w:szCs w:val="25"/>
        </w:rPr>
        <w:t>la lunga costa</w:t>
      </w:r>
      <w:r w:rsidRPr="003458F8">
        <w:rPr>
          <w:i w:val="0"/>
          <w:sz w:val="25"/>
          <w:szCs w:val="25"/>
        </w:rPr>
        <w:t xml:space="preserve"> offriva panorami mozzafiato e tramonti</w:t>
      </w:r>
      <w:r w:rsidR="00A20398" w:rsidRPr="003458F8">
        <w:rPr>
          <w:i w:val="0"/>
          <w:sz w:val="25"/>
          <w:szCs w:val="25"/>
        </w:rPr>
        <w:t xml:space="preserve"> </w:t>
      </w:r>
      <w:r w:rsidRPr="003458F8">
        <w:rPr>
          <w:i w:val="0"/>
          <w:sz w:val="25"/>
          <w:szCs w:val="25"/>
        </w:rPr>
        <w:t xml:space="preserve">sul mare sicuramente incantevoli. Non mi andava di pensare alla terra come </w:t>
      </w:r>
      <w:r w:rsidR="00B23610" w:rsidRPr="003458F8">
        <w:rPr>
          <w:i w:val="0"/>
          <w:sz w:val="25"/>
          <w:szCs w:val="25"/>
        </w:rPr>
        <w:t>a</w:t>
      </w:r>
      <w:r w:rsidRPr="003458F8">
        <w:rPr>
          <w:i w:val="0"/>
          <w:sz w:val="25"/>
          <w:szCs w:val="25"/>
        </w:rPr>
        <w:t xml:space="preserve"> una cosa maledetta ma dato il deserto di anime intorno a noi capivo che avrei dovuto iniziare a vagliare anche </w:t>
      </w:r>
      <w:r w:rsidR="00231955" w:rsidRPr="003458F8">
        <w:rPr>
          <w:i w:val="0"/>
          <w:sz w:val="25"/>
          <w:szCs w:val="25"/>
        </w:rPr>
        <w:t>quell’</w:t>
      </w:r>
      <w:r w:rsidRPr="003458F8">
        <w:rPr>
          <w:i w:val="0"/>
          <w:sz w:val="25"/>
          <w:szCs w:val="25"/>
        </w:rPr>
        <w:t>opportunità.</w:t>
      </w:r>
    </w:p>
    <w:p w:rsidR="00EC1FDD" w:rsidRPr="003458F8" w:rsidRDefault="00BD14E3" w:rsidP="004F2B9E">
      <w:pPr>
        <w:spacing w:before="0" w:beforeAutospacing="0" w:after="0" w:afterAutospacing="0"/>
        <w:contextualSpacing/>
        <w:jc w:val="both"/>
        <w:rPr>
          <w:i w:val="0"/>
          <w:sz w:val="25"/>
          <w:szCs w:val="25"/>
        </w:rPr>
      </w:pPr>
      <w:r w:rsidRPr="003458F8">
        <w:rPr>
          <w:i w:val="0"/>
          <w:sz w:val="25"/>
          <w:szCs w:val="25"/>
        </w:rPr>
        <w:t xml:space="preserve">Credere in una cosa è opinabile </w:t>
      </w:r>
      <w:r w:rsidR="004F2B9E" w:rsidRPr="003458F8">
        <w:rPr>
          <w:i w:val="0"/>
          <w:sz w:val="25"/>
          <w:szCs w:val="25"/>
        </w:rPr>
        <w:t>ed io ero arrivato a credere che intorno a noi</w:t>
      </w:r>
      <w:r w:rsidR="00B23610" w:rsidRPr="003458F8">
        <w:rPr>
          <w:i w:val="0"/>
          <w:sz w:val="25"/>
          <w:szCs w:val="25"/>
        </w:rPr>
        <w:t>,</w:t>
      </w:r>
      <w:r w:rsidR="004F2B9E" w:rsidRPr="003458F8">
        <w:rPr>
          <w:i w:val="0"/>
          <w:sz w:val="25"/>
          <w:szCs w:val="25"/>
        </w:rPr>
        <w:t xml:space="preserve"> </w:t>
      </w:r>
      <w:r w:rsidR="00B23610" w:rsidRPr="003458F8">
        <w:rPr>
          <w:i w:val="0"/>
          <w:sz w:val="25"/>
          <w:szCs w:val="25"/>
        </w:rPr>
        <w:t>ci fossero</w:t>
      </w:r>
      <w:r w:rsidR="004F2B9E" w:rsidRPr="003458F8">
        <w:rPr>
          <w:i w:val="0"/>
          <w:sz w:val="25"/>
          <w:szCs w:val="25"/>
        </w:rPr>
        <w:t xml:space="preserve"> cose per cui volevamo restare ciechi, non perché non </w:t>
      </w:r>
      <w:r w:rsidR="00B23610" w:rsidRPr="003458F8">
        <w:rPr>
          <w:i w:val="0"/>
          <w:sz w:val="25"/>
          <w:szCs w:val="25"/>
        </w:rPr>
        <w:t>meritassero,</w:t>
      </w:r>
      <w:r w:rsidR="004F2B9E" w:rsidRPr="003458F8">
        <w:rPr>
          <w:i w:val="0"/>
          <w:sz w:val="25"/>
          <w:szCs w:val="25"/>
        </w:rPr>
        <w:t xml:space="preserve"> essere viste ma perché </w:t>
      </w:r>
      <w:r w:rsidR="00B23610" w:rsidRPr="003458F8">
        <w:rPr>
          <w:i w:val="0"/>
          <w:sz w:val="25"/>
          <w:szCs w:val="25"/>
        </w:rPr>
        <w:t>vederle,</w:t>
      </w:r>
      <w:r w:rsidR="004F2B9E" w:rsidRPr="003458F8">
        <w:rPr>
          <w:i w:val="0"/>
          <w:sz w:val="25"/>
          <w:szCs w:val="25"/>
        </w:rPr>
        <w:t xml:space="preserve"> ci avrebbe spronato a capire e certe verità hanno il dono di fare impazzire la gente. </w:t>
      </w:r>
    </w:p>
    <w:p w:rsidR="00AF4B49" w:rsidRPr="003458F8" w:rsidRDefault="004F2B9E" w:rsidP="004F2B9E">
      <w:pPr>
        <w:spacing w:before="0" w:beforeAutospacing="0" w:after="0" w:afterAutospacing="0"/>
        <w:contextualSpacing/>
        <w:jc w:val="both"/>
        <w:rPr>
          <w:i w:val="0"/>
          <w:sz w:val="25"/>
          <w:szCs w:val="25"/>
        </w:rPr>
      </w:pPr>
      <w:r w:rsidRPr="003458F8">
        <w:rPr>
          <w:i w:val="0"/>
          <w:sz w:val="25"/>
          <w:szCs w:val="25"/>
        </w:rPr>
        <w:t>Sandra mi diceva sempre che avere una coscienza consolida il fatto di poter valutare appropriatamente l’ignoto, eh quante cose m</w:t>
      </w:r>
      <w:r w:rsidR="00402291" w:rsidRPr="003458F8">
        <w:rPr>
          <w:i w:val="0"/>
          <w:sz w:val="25"/>
          <w:szCs w:val="25"/>
        </w:rPr>
        <w:t xml:space="preserve">i mancavano di quella donna, quelle piccole cose che riempiono la giornata e ti rendono soddisfatto della vita che fai. </w:t>
      </w:r>
    </w:p>
    <w:p w:rsidR="004F2B9E" w:rsidRPr="003458F8" w:rsidRDefault="00402291" w:rsidP="004F2B9E">
      <w:pPr>
        <w:spacing w:before="0" w:beforeAutospacing="0" w:after="0" w:afterAutospacing="0"/>
        <w:contextualSpacing/>
        <w:jc w:val="both"/>
        <w:rPr>
          <w:i w:val="0"/>
          <w:sz w:val="25"/>
          <w:szCs w:val="25"/>
        </w:rPr>
      </w:pPr>
      <w:r w:rsidRPr="003458F8">
        <w:rPr>
          <w:i w:val="0"/>
          <w:sz w:val="25"/>
          <w:szCs w:val="25"/>
        </w:rPr>
        <w:t>Mi era stato difficile abituarmi all’assenza ed il vuoto che oramai supplico coi ricordi come con un vacuo placebo, il vuoto aveva preso il posto della mia sposa.</w:t>
      </w:r>
    </w:p>
    <w:p w:rsidR="00402291" w:rsidRPr="003458F8" w:rsidRDefault="00F11BAE" w:rsidP="004F2B9E">
      <w:pPr>
        <w:spacing w:before="0" w:beforeAutospacing="0" w:after="0" w:afterAutospacing="0"/>
        <w:contextualSpacing/>
        <w:jc w:val="both"/>
        <w:rPr>
          <w:i w:val="0"/>
          <w:sz w:val="25"/>
          <w:szCs w:val="25"/>
        </w:rPr>
      </w:pPr>
      <w:r w:rsidRPr="003458F8">
        <w:rPr>
          <w:i w:val="0"/>
          <w:sz w:val="25"/>
          <w:szCs w:val="25"/>
        </w:rPr>
        <w:t xml:space="preserve">            </w:t>
      </w:r>
      <w:r w:rsidR="00B63716" w:rsidRPr="003458F8">
        <w:rPr>
          <w:i w:val="0"/>
          <w:sz w:val="25"/>
          <w:szCs w:val="25"/>
        </w:rPr>
        <w:t xml:space="preserve">Eravamo arrivati come esploratori nella terra dei nostri antenati con l’intento di scoprire cosa fosse leggenda e </w:t>
      </w:r>
      <w:r w:rsidR="00B23610" w:rsidRPr="003458F8">
        <w:rPr>
          <w:i w:val="0"/>
          <w:sz w:val="25"/>
          <w:szCs w:val="25"/>
        </w:rPr>
        <w:t>no</w:t>
      </w:r>
      <w:r w:rsidR="00B63716" w:rsidRPr="003458F8">
        <w:rPr>
          <w:i w:val="0"/>
          <w:sz w:val="25"/>
          <w:szCs w:val="25"/>
        </w:rPr>
        <w:t xml:space="preserve">. </w:t>
      </w:r>
    </w:p>
    <w:p w:rsidR="00B63716" w:rsidRPr="003458F8" w:rsidRDefault="00B63716" w:rsidP="004F2B9E">
      <w:pPr>
        <w:spacing w:before="0" w:beforeAutospacing="0" w:after="0" w:afterAutospacing="0"/>
        <w:contextualSpacing/>
        <w:jc w:val="both"/>
        <w:rPr>
          <w:i w:val="0"/>
          <w:sz w:val="25"/>
          <w:szCs w:val="25"/>
        </w:rPr>
      </w:pPr>
      <w:r w:rsidRPr="003458F8">
        <w:rPr>
          <w:i w:val="0"/>
          <w:sz w:val="25"/>
          <w:szCs w:val="25"/>
        </w:rPr>
        <w:t>Il fascino dell’ignoto aveva smesso di esercitare in me quella sottile e trascinante forza di attrazione ma guardavo Billy e mi sembrava di vedere in lui un me</w:t>
      </w:r>
      <w:r w:rsidR="00E037A9">
        <w:rPr>
          <w:i w:val="0"/>
          <w:sz w:val="25"/>
          <w:szCs w:val="25"/>
        </w:rPr>
        <w:t>,</w:t>
      </w:r>
      <w:r w:rsidRPr="003458F8">
        <w:rPr>
          <w:i w:val="0"/>
          <w:sz w:val="25"/>
          <w:szCs w:val="25"/>
        </w:rPr>
        <w:t xml:space="preserve"> più giovane e libero dalle </w:t>
      </w:r>
      <w:r w:rsidRPr="003458F8">
        <w:rPr>
          <w:i w:val="0"/>
          <w:sz w:val="25"/>
          <w:szCs w:val="25"/>
        </w:rPr>
        <w:lastRenderedPageBreak/>
        <w:t>catene del tributo scientifico; lui usava l’immaginazione e la coerenza</w:t>
      </w:r>
      <w:r w:rsidR="00E037A9">
        <w:rPr>
          <w:i w:val="0"/>
          <w:sz w:val="25"/>
          <w:szCs w:val="25"/>
        </w:rPr>
        <w:t>,</w:t>
      </w:r>
      <w:r w:rsidRPr="003458F8">
        <w:rPr>
          <w:i w:val="0"/>
          <w:sz w:val="25"/>
          <w:szCs w:val="25"/>
        </w:rPr>
        <w:t xml:space="preserve"> come</w:t>
      </w:r>
      <w:r w:rsidR="00E037A9">
        <w:rPr>
          <w:i w:val="0"/>
          <w:sz w:val="25"/>
          <w:szCs w:val="25"/>
        </w:rPr>
        <w:t>,</w:t>
      </w:r>
      <w:r w:rsidRPr="003458F8">
        <w:rPr>
          <w:i w:val="0"/>
          <w:sz w:val="25"/>
          <w:szCs w:val="25"/>
        </w:rPr>
        <w:t xml:space="preserve"> io le mani su una tastiera, era veloce quel ragazzo </w:t>
      </w:r>
      <w:r w:rsidR="00E037A9" w:rsidRPr="003458F8">
        <w:rPr>
          <w:i w:val="0"/>
          <w:sz w:val="25"/>
          <w:szCs w:val="25"/>
        </w:rPr>
        <w:t>e</w:t>
      </w:r>
      <w:r w:rsidRPr="003458F8">
        <w:rPr>
          <w:i w:val="0"/>
          <w:sz w:val="25"/>
          <w:szCs w:val="25"/>
        </w:rPr>
        <w:t xml:space="preserve"> abile a captare le stranezze che si presentavano intorno a noi.</w:t>
      </w:r>
    </w:p>
    <w:p w:rsidR="008C29C3" w:rsidRPr="003458F8" w:rsidRDefault="00B63716" w:rsidP="004157D5">
      <w:pPr>
        <w:spacing w:before="0" w:beforeAutospacing="0" w:after="0" w:afterAutospacing="0"/>
        <w:contextualSpacing/>
        <w:jc w:val="both"/>
        <w:rPr>
          <w:i w:val="0"/>
          <w:sz w:val="25"/>
          <w:szCs w:val="25"/>
        </w:rPr>
      </w:pPr>
      <w:r w:rsidRPr="003458F8">
        <w:rPr>
          <w:i w:val="0"/>
          <w:sz w:val="25"/>
          <w:szCs w:val="25"/>
        </w:rPr>
        <w:t xml:space="preserve">“Da qui dovremmo procedere a piedi, parlava Charlie mentre si scollava mezza bottiglia di acqua tutta d’un fiato, i sentieri sono molto stretti e la natura poco generosa </w:t>
      </w:r>
      <w:r w:rsidR="00E037A9" w:rsidRPr="003458F8">
        <w:rPr>
          <w:i w:val="0"/>
          <w:sz w:val="25"/>
          <w:szCs w:val="25"/>
        </w:rPr>
        <w:t>con i</w:t>
      </w:r>
      <w:r w:rsidRPr="003458F8">
        <w:rPr>
          <w:i w:val="0"/>
          <w:sz w:val="25"/>
          <w:szCs w:val="25"/>
        </w:rPr>
        <w:t xml:space="preserve"> suoi ospiti. Se sentite o vedete qualcosa </w:t>
      </w:r>
      <w:r w:rsidR="00E037A9" w:rsidRPr="003458F8">
        <w:rPr>
          <w:i w:val="0"/>
          <w:sz w:val="25"/>
          <w:szCs w:val="25"/>
        </w:rPr>
        <w:t>d’</w:t>
      </w:r>
      <w:r w:rsidRPr="003458F8">
        <w:rPr>
          <w:i w:val="0"/>
          <w:sz w:val="25"/>
          <w:szCs w:val="25"/>
        </w:rPr>
        <w:t>inusuale gridate, non affrontate nulla da soli, io detesto questo posto con tutto me stesso e credetemi non so perché e non voglio doverlo scoprire impreparato.”</w:t>
      </w:r>
      <w:r w:rsidR="00C81FF9" w:rsidRPr="003458F8">
        <w:rPr>
          <w:i w:val="0"/>
          <w:sz w:val="25"/>
          <w:szCs w:val="25"/>
        </w:rPr>
        <w:t xml:space="preserve"> </w:t>
      </w:r>
      <w:r w:rsidR="00C543E2" w:rsidRPr="003458F8">
        <w:rPr>
          <w:i w:val="0"/>
          <w:sz w:val="25"/>
          <w:szCs w:val="25"/>
        </w:rPr>
        <w:t>Tirai fuori uno dei documenti ancora non letti del secondo scatolone e lessi loro dei passi.</w:t>
      </w:r>
    </w:p>
    <w:p w:rsidR="003F48CC" w:rsidRPr="003458F8" w:rsidRDefault="00C543E2" w:rsidP="004157D5">
      <w:pPr>
        <w:spacing w:before="0" w:beforeAutospacing="0" w:after="0" w:afterAutospacing="0"/>
        <w:contextualSpacing/>
        <w:jc w:val="both"/>
        <w:rPr>
          <w:sz w:val="25"/>
          <w:szCs w:val="25"/>
        </w:rPr>
      </w:pPr>
      <w:r w:rsidRPr="003458F8">
        <w:rPr>
          <w:i w:val="0"/>
          <w:sz w:val="25"/>
          <w:szCs w:val="25"/>
        </w:rPr>
        <w:t>“</w:t>
      </w:r>
      <w:r w:rsidR="00E838EA" w:rsidRPr="003458F8">
        <w:rPr>
          <w:i w:val="0"/>
          <w:sz w:val="25"/>
          <w:szCs w:val="25"/>
        </w:rPr>
        <w:t>C’è u</w:t>
      </w:r>
      <w:r w:rsidRPr="003458F8">
        <w:rPr>
          <w:i w:val="0"/>
          <w:sz w:val="25"/>
          <w:szCs w:val="25"/>
        </w:rPr>
        <w:t>na voragine su</w:t>
      </w:r>
      <w:r w:rsidR="00E838EA" w:rsidRPr="003458F8">
        <w:rPr>
          <w:i w:val="0"/>
          <w:sz w:val="25"/>
          <w:szCs w:val="25"/>
        </w:rPr>
        <w:t>l fondale marino che i marinai battezzarono più di duecento anni fa</w:t>
      </w:r>
      <w:r w:rsidR="003F48CC" w:rsidRPr="003458F8">
        <w:rPr>
          <w:i w:val="0"/>
          <w:sz w:val="25"/>
          <w:szCs w:val="25"/>
        </w:rPr>
        <w:t xml:space="preserve"> la Bocca del Diavolo</w:t>
      </w:r>
      <w:r w:rsidRPr="003458F8">
        <w:rPr>
          <w:i w:val="0"/>
          <w:sz w:val="25"/>
          <w:szCs w:val="25"/>
        </w:rPr>
        <w:t xml:space="preserve">. A quanto pare </w:t>
      </w:r>
      <w:proofErr w:type="spellStart"/>
      <w:r w:rsidR="00AE25D0" w:rsidRPr="003458F8">
        <w:rPr>
          <w:i w:val="0"/>
          <w:sz w:val="25"/>
          <w:szCs w:val="25"/>
        </w:rPr>
        <w:t>Idony</w:t>
      </w:r>
      <w:proofErr w:type="spellEnd"/>
      <w:r w:rsidRPr="003458F8">
        <w:rPr>
          <w:i w:val="0"/>
          <w:sz w:val="25"/>
          <w:szCs w:val="25"/>
        </w:rPr>
        <w:t xml:space="preserve"> ne aveva una più piccola e </w:t>
      </w:r>
      <w:proofErr w:type="spellStart"/>
      <w:r w:rsidRPr="003458F8">
        <w:rPr>
          <w:i w:val="0"/>
          <w:sz w:val="25"/>
          <w:szCs w:val="25"/>
        </w:rPr>
        <w:t>Icony</w:t>
      </w:r>
      <w:proofErr w:type="spellEnd"/>
      <w:r w:rsidRPr="003458F8">
        <w:rPr>
          <w:i w:val="0"/>
          <w:sz w:val="25"/>
          <w:szCs w:val="25"/>
        </w:rPr>
        <w:t xml:space="preserve"> una maggiore la Grande Bocca del Diavolo, credo che sotto il vecchio faro ci sia una pietra dove scrissero</w:t>
      </w:r>
      <w:r w:rsidR="00044138" w:rsidRPr="003458F8">
        <w:rPr>
          <w:i w:val="0"/>
          <w:sz w:val="25"/>
          <w:szCs w:val="25"/>
        </w:rPr>
        <w:t>:</w:t>
      </w:r>
      <w:r w:rsidRPr="003458F8">
        <w:rPr>
          <w:sz w:val="25"/>
          <w:szCs w:val="25"/>
        </w:rPr>
        <w:t xml:space="preserve"> </w:t>
      </w:r>
      <w:r w:rsidR="00C81FF9">
        <w:rPr>
          <w:sz w:val="22"/>
          <w:szCs w:val="22"/>
        </w:rPr>
        <w:t>«</w:t>
      </w:r>
      <w:r w:rsidRPr="000039C8">
        <w:rPr>
          <w:sz w:val="22"/>
          <w:szCs w:val="22"/>
        </w:rPr>
        <w:t>MORIRONO TUTTI NELLA GRANDE BOCCA DE DIAVOLO E NON RIMASERO CHE POCHE MISERE TAVOLE DELLA LORO IMBARCAZIONE. NESSUNO SA CHI ERANO, NESSUNO CONOSCE IL NOME DELLA LORO NAVE MA LE CENTINAIA DÌ VOCI URLANTI ED IMPLORANTI CHE SI UDIRONO QUELLA NOTTE ECCHEGGIANO ANCORA NELLA BAIA. STATE LONTANI DA QUESTO POSTO MALEDETTO.</w:t>
      </w:r>
      <w:r w:rsidR="00C81FF9">
        <w:rPr>
          <w:sz w:val="22"/>
          <w:szCs w:val="22"/>
        </w:rPr>
        <w:t>»</w:t>
      </w:r>
    </w:p>
    <w:p w:rsidR="00044138" w:rsidRPr="003458F8" w:rsidRDefault="00044138" w:rsidP="004157D5">
      <w:pPr>
        <w:spacing w:before="0" w:beforeAutospacing="0" w:after="0" w:afterAutospacing="0"/>
        <w:contextualSpacing/>
        <w:jc w:val="both"/>
        <w:rPr>
          <w:i w:val="0"/>
          <w:sz w:val="25"/>
          <w:szCs w:val="25"/>
        </w:rPr>
      </w:pPr>
      <w:r w:rsidRPr="003458F8">
        <w:rPr>
          <w:i w:val="0"/>
          <w:sz w:val="25"/>
          <w:szCs w:val="25"/>
        </w:rPr>
        <w:t>“Mi piace tanto quel posto, d’estate mi facevo portare da mio padre ogni fine settimana proprio perché sa di insano e perché i denti degli scogli sembrano aguzzi come quelli di un mostro</w:t>
      </w:r>
      <w:r w:rsidR="0062416F">
        <w:rPr>
          <w:i w:val="0"/>
          <w:sz w:val="25"/>
          <w:szCs w:val="25"/>
        </w:rPr>
        <w:t>.”</w:t>
      </w:r>
    </w:p>
    <w:p w:rsidR="00044138" w:rsidRPr="003458F8" w:rsidRDefault="00044138" w:rsidP="004157D5">
      <w:pPr>
        <w:spacing w:before="0" w:beforeAutospacing="0" w:after="0" w:afterAutospacing="0"/>
        <w:contextualSpacing/>
        <w:jc w:val="both"/>
        <w:rPr>
          <w:i w:val="0"/>
          <w:sz w:val="25"/>
          <w:szCs w:val="25"/>
        </w:rPr>
      </w:pPr>
      <w:r w:rsidRPr="003458F8">
        <w:rPr>
          <w:i w:val="0"/>
          <w:sz w:val="25"/>
          <w:szCs w:val="25"/>
        </w:rPr>
        <w:t xml:space="preserve">Charlie ascoltava Billy </w:t>
      </w:r>
      <w:r w:rsidR="00B23610" w:rsidRPr="003458F8">
        <w:rPr>
          <w:i w:val="0"/>
          <w:sz w:val="25"/>
          <w:szCs w:val="25"/>
        </w:rPr>
        <w:t>e</w:t>
      </w:r>
      <w:r w:rsidRPr="003458F8">
        <w:rPr>
          <w:i w:val="0"/>
          <w:sz w:val="25"/>
          <w:szCs w:val="25"/>
        </w:rPr>
        <w:t xml:space="preserve"> annuiva seriamente. </w:t>
      </w:r>
    </w:p>
    <w:p w:rsidR="00044138" w:rsidRPr="003458F8" w:rsidRDefault="00044138" w:rsidP="004157D5">
      <w:pPr>
        <w:spacing w:before="0" w:beforeAutospacing="0" w:after="0" w:afterAutospacing="0"/>
        <w:contextualSpacing/>
        <w:jc w:val="both"/>
        <w:rPr>
          <w:i w:val="0"/>
          <w:sz w:val="25"/>
          <w:szCs w:val="25"/>
        </w:rPr>
      </w:pPr>
      <w:r w:rsidRPr="003458F8">
        <w:rPr>
          <w:i w:val="0"/>
          <w:sz w:val="25"/>
          <w:szCs w:val="25"/>
        </w:rPr>
        <w:t xml:space="preserve">“Sai che hai ragione ragazzo. Avevo la tua stessa passione tant’è vero che passavo sempre prima di andare a scuola in bicicletta, tagliando per la statale fino al Vecchio Faro e restavo una ventina di minuti a contemplare  </w:t>
      </w:r>
      <w:r w:rsidR="008C0543" w:rsidRPr="003458F8">
        <w:rPr>
          <w:i w:val="0"/>
          <w:sz w:val="25"/>
          <w:szCs w:val="25"/>
        </w:rPr>
        <w:t>quella pietra come se fosse un talismano o qualcosa di simile</w:t>
      </w:r>
      <w:r w:rsidR="0062416F">
        <w:rPr>
          <w:i w:val="0"/>
          <w:sz w:val="25"/>
          <w:szCs w:val="25"/>
        </w:rPr>
        <w:t>.”</w:t>
      </w:r>
    </w:p>
    <w:p w:rsidR="008C0543" w:rsidRPr="003458F8" w:rsidRDefault="008C0543" w:rsidP="004157D5">
      <w:pPr>
        <w:spacing w:before="0" w:beforeAutospacing="0" w:after="0" w:afterAutospacing="0"/>
        <w:contextualSpacing/>
        <w:jc w:val="both"/>
        <w:rPr>
          <w:i w:val="0"/>
          <w:sz w:val="25"/>
          <w:szCs w:val="25"/>
        </w:rPr>
      </w:pPr>
      <w:r w:rsidRPr="003458F8">
        <w:rPr>
          <w:i w:val="0"/>
          <w:sz w:val="25"/>
          <w:szCs w:val="25"/>
        </w:rPr>
        <w:t>Mi guardarono entrambi.</w:t>
      </w:r>
    </w:p>
    <w:p w:rsidR="008C0543" w:rsidRPr="003458F8" w:rsidRDefault="008C0543" w:rsidP="004157D5">
      <w:pPr>
        <w:spacing w:before="0" w:beforeAutospacing="0" w:after="0" w:afterAutospacing="0"/>
        <w:contextualSpacing/>
        <w:jc w:val="both"/>
        <w:rPr>
          <w:i w:val="0"/>
          <w:sz w:val="25"/>
          <w:szCs w:val="25"/>
        </w:rPr>
      </w:pPr>
      <w:r w:rsidRPr="003458F8">
        <w:rPr>
          <w:i w:val="0"/>
          <w:sz w:val="25"/>
          <w:szCs w:val="25"/>
        </w:rPr>
        <w:t>“Si anch’io facevo la stessa dannata cosa, quella pietra chiamava tutti noi come se volesse farsi ammirare o che ne so, farci sentire la sua prepotente verità</w:t>
      </w:r>
      <w:r w:rsidR="0062416F">
        <w:rPr>
          <w:i w:val="0"/>
          <w:sz w:val="25"/>
          <w:szCs w:val="25"/>
        </w:rPr>
        <w:t>.”</w:t>
      </w:r>
    </w:p>
    <w:p w:rsidR="008C0543" w:rsidRPr="003458F8" w:rsidRDefault="008C0543" w:rsidP="004157D5">
      <w:pPr>
        <w:spacing w:before="0" w:beforeAutospacing="0" w:after="0" w:afterAutospacing="0"/>
        <w:contextualSpacing/>
        <w:jc w:val="both"/>
        <w:rPr>
          <w:i w:val="0"/>
          <w:sz w:val="25"/>
          <w:szCs w:val="25"/>
        </w:rPr>
      </w:pPr>
      <w:r w:rsidRPr="003458F8">
        <w:rPr>
          <w:i w:val="0"/>
          <w:sz w:val="25"/>
          <w:szCs w:val="25"/>
        </w:rPr>
        <w:t>“Quel pezzo di pietra potrebbe essere stato messo li per fare paura, per fare paura a tutti noi, a tutti quelli che osavano entrare nelle faccende segrete della città</w:t>
      </w:r>
      <w:r w:rsidR="0062416F">
        <w:rPr>
          <w:i w:val="0"/>
          <w:sz w:val="25"/>
          <w:szCs w:val="25"/>
        </w:rPr>
        <w:t>.”</w:t>
      </w:r>
      <w:r w:rsidR="00C81FF9" w:rsidRPr="003458F8">
        <w:rPr>
          <w:i w:val="0"/>
          <w:sz w:val="25"/>
          <w:szCs w:val="25"/>
        </w:rPr>
        <w:t xml:space="preserve"> </w:t>
      </w:r>
      <w:r w:rsidRPr="003458F8">
        <w:rPr>
          <w:i w:val="0"/>
          <w:sz w:val="25"/>
          <w:szCs w:val="25"/>
        </w:rPr>
        <w:t xml:space="preserve">“Tutto è possibile Billy e temo che questi oggetti sparsi per </w:t>
      </w:r>
      <w:proofErr w:type="spellStart"/>
      <w:r w:rsidRPr="003458F8">
        <w:rPr>
          <w:i w:val="0"/>
          <w:sz w:val="25"/>
          <w:szCs w:val="25"/>
        </w:rPr>
        <w:t>Icony</w:t>
      </w:r>
      <w:proofErr w:type="spellEnd"/>
      <w:r w:rsidRPr="003458F8">
        <w:rPr>
          <w:i w:val="0"/>
          <w:sz w:val="25"/>
          <w:szCs w:val="25"/>
        </w:rPr>
        <w:t xml:space="preserve"> non siano delle lapidi ma degli ammonimenti da parte di qualcuno che aveva capito cosa succedeva da queste parti.”</w:t>
      </w:r>
    </w:p>
    <w:p w:rsidR="00716BBE" w:rsidRPr="003458F8" w:rsidRDefault="008C0543" w:rsidP="008C0543">
      <w:pPr>
        <w:spacing w:before="0" w:beforeAutospacing="0" w:after="0" w:afterAutospacing="0"/>
        <w:contextualSpacing/>
        <w:jc w:val="both"/>
        <w:rPr>
          <w:b/>
          <w:i w:val="0"/>
          <w:sz w:val="25"/>
          <w:szCs w:val="25"/>
        </w:rPr>
      </w:pPr>
      <w:r w:rsidRPr="003458F8">
        <w:rPr>
          <w:i w:val="0"/>
          <w:sz w:val="25"/>
          <w:szCs w:val="25"/>
        </w:rPr>
        <w:t>Avevo nuovamente iniziato a leggere</w:t>
      </w:r>
      <w:r w:rsidR="00AE25D0" w:rsidRPr="003458F8">
        <w:rPr>
          <w:i w:val="0"/>
          <w:sz w:val="25"/>
          <w:szCs w:val="25"/>
        </w:rPr>
        <w:t xml:space="preserve"> dai fogli sconosciuti cercando di rendere partecipi anche gli altri due che erano più lontani da me, cosa che mi costringeva ad alzare la voce. </w:t>
      </w:r>
    </w:p>
    <w:p w:rsidR="001733D0" w:rsidRPr="003458F8" w:rsidRDefault="00AE25D0" w:rsidP="00AF4FDE">
      <w:pPr>
        <w:spacing w:before="0" w:beforeAutospacing="0" w:after="0" w:afterAutospacing="0"/>
        <w:contextualSpacing/>
        <w:jc w:val="both"/>
        <w:rPr>
          <w:i w:val="0"/>
          <w:sz w:val="25"/>
          <w:szCs w:val="25"/>
        </w:rPr>
      </w:pPr>
      <w:r w:rsidRPr="003458F8">
        <w:rPr>
          <w:b/>
          <w:i w:val="0"/>
          <w:sz w:val="25"/>
          <w:szCs w:val="25"/>
        </w:rPr>
        <w:t>“</w:t>
      </w:r>
      <w:r w:rsidR="00035304" w:rsidRPr="003458F8">
        <w:rPr>
          <w:i w:val="0"/>
          <w:sz w:val="25"/>
          <w:szCs w:val="25"/>
        </w:rPr>
        <w:t xml:space="preserve">Dicono che </w:t>
      </w:r>
      <w:r w:rsidR="00C041A1" w:rsidRPr="003458F8">
        <w:rPr>
          <w:i w:val="0"/>
          <w:sz w:val="25"/>
          <w:szCs w:val="25"/>
        </w:rPr>
        <w:t>la Baia si sia</w:t>
      </w:r>
      <w:r w:rsidR="00035304" w:rsidRPr="003458F8">
        <w:rPr>
          <w:i w:val="0"/>
          <w:sz w:val="25"/>
          <w:szCs w:val="25"/>
        </w:rPr>
        <w:t xml:space="preserve"> formata dopo l’impatto di un meteorite, un grosso meteorite finito nell’oceano. L’ultima equip</w:t>
      </w:r>
      <w:r w:rsidR="00C041A1" w:rsidRPr="003458F8">
        <w:rPr>
          <w:i w:val="0"/>
          <w:sz w:val="25"/>
          <w:szCs w:val="25"/>
        </w:rPr>
        <w:t>e di scienziati giapponesi aveva</w:t>
      </w:r>
      <w:r w:rsidR="00035304" w:rsidRPr="003458F8">
        <w:rPr>
          <w:i w:val="0"/>
          <w:sz w:val="25"/>
          <w:szCs w:val="25"/>
        </w:rPr>
        <w:t xml:space="preserve"> datato l’orlo di </w:t>
      </w:r>
      <w:r w:rsidR="00B23610" w:rsidRPr="003458F8">
        <w:rPr>
          <w:i w:val="0"/>
          <w:sz w:val="25"/>
          <w:szCs w:val="25"/>
        </w:rPr>
        <w:t>quell’</w:t>
      </w:r>
      <w:r w:rsidR="00035304" w:rsidRPr="003458F8">
        <w:rPr>
          <w:i w:val="0"/>
          <w:sz w:val="25"/>
          <w:szCs w:val="25"/>
        </w:rPr>
        <w:t xml:space="preserve">abisso inesplorabile a </w:t>
      </w:r>
      <w:r w:rsidR="004E7D5A" w:rsidRPr="003458F8">
        <w:rPr>
          <w:i w:val="0"/>
          <w:sz w:val="25"/>
          <w:szCs w:val="25"/>
        </w:rPr>
        <w:t>circa</w:t>
      </w:r>
      <w:r w:rsidR="00035304" w:rsidRPr="003458F8">
        <w:rPr>
          <w:i w:val="0"/>
          <w:sz w:val="25"/>
          <w:szCs w:val="25"/>
        </w:rPr>
        <w:t xml:space="preserve"> un milione d’anni fa ma sicuramente </w:t>
      </w:r>
      <w:r w:rsidR="004E7D5A" w:rsidRPr="003458F8">
        <w:rPr>
          <w:i w:val="0"/>
          <w:sz w:val="25"/>
          <w:szCs w:val="25"/>
        </w:rPr>
        <w:t xml:space="preserve">quello che c’è la sotto, è </w:t>
      </w:r>
      <w:r w:rsidR="00C041A1" w:rsidRPr="003458F8">
        <w:rPr>
          <w:i w:val="0"/>
          <w:sz w:val="25"/>
          <w:szCs w:val="25"/>
        </w:rPr>
        <w:t xml:space="preserve">molto </w:t>
      </w:r>
      <w:r w:rsidR="004E7D5A" w:rsidRPr="003458F8">
        <w:rPr>
          <w:i w:val="0"/>
          <w:sz w:val="25"/>
          <w:szCs w:val="25"/>
        </w:rPr>
        <w:t>più antico dei dannati dinosauri.</w:t>
      </w:r>
      <w:r w:rsidR="0055283F" w:rsidRPr="003458F8">
        <w:rPr>
          <w:i w:val="0"/>
          <w:sz w:val="25"/>
          <w:szCs w:val="25"/>
        </w:rPr>
        <w:t xml:space="preserve"> Esplorata</w:t>
      </w:r>
      <w:r w:rsidR="00FE6E8F" w:rsidRPr="003458F8">
        <w:rPr>
          <w:i w:val="0"/>
          <w:sz w:val="25"/>
          <w:szCs w:val="25"/>
        </w:rPr>
        <w:t xml:space="preserve"> o no, quella che venne chiamata la Bocca del Diavolo</w:t>
      </w:r>
      <w:r w:rsidR="00BD45F4" w:rsidRPr="003458F8">
        <w:rPr>
          <w:i w:val="0"/>
          <w:sz w:val="25"/>
          <w:szCs w:val="25"/>
        </w:rPr>
        <w:t>, divenne una trappola per molte imbarcazioni che lasciarono dietro di se solo interrogativi. L’area è molto più circoscritta del Triangolo delle Bermuda e la sua cattiva fama è minore ma non per questo meno cruenta.</w:t>
      </w:r>
      <w:r w:rsidR="006B0D84" w:rsidRPr="003458F8">
        <w:rPr>
          <w:i w:val="0"/>
          <w:sz w:val="25"/>
          <w:szCs w:val="25"/>
        </w:rPr>
        <w:t xml:space="preserve"> Da quello che so, e grazie ai miei amici della Guardia Cos</w:t>
      </w:r>
      <w:r w:rsidR="00C041A1" w:rsidRPr="003458F8">
        <w:rPr>
          <w:i w:val="0"/>
          <w:sz w:val="25"/>
          <w:szCs w:val="25"/>
        </w:rPr>
        <w:t>tiera quasi tutti in pensione, l</w:t>
      </w:r>
      <w:r w:rsidR="006B0D84" w:rsidRPr="003458F8">
        <w:rPr>
          <w:i w:val="0"/>
          <w:sz w:val="25"/>
          <w:szCs w:val="25"/>
        </w:rPr>
        <w:t>’area si estende per tren</w:t>
      </w:r>
      <w:r w:rsidR="00C041A1" w:rsidRPr="003458F8">
        <w:rPr>
          <w:i w:val="0"/>
          <w:sz w:val="25"/>
          <w:szCs w:val="25"/>
        </w:rPr>
        <w:t>ta miglia a due gradi sud dall’</w:t>
      </w:r>
      <w:r w:rsidR="006B0D84" w:rsidRPr="003458F8">
        <w:rPr>
          <w:i w:val="0"/>
          <w:sz w:val="25"/>
          <w:szCs w:val="25"/>
        </w:rPr>
        <w:t>isola del Faro. Un posto infame perché è l’area dove gli uragani potenziano il proprio ruggito e dove i venti acquistano velocità prima di arrivare sul continente a mordere</w:t>
      </w:r>
      <w:r w:rsidR="001733D0" w:rsidRPr="003458F8">
        <w:rPr>
          <w:i w:val="0"/>
          <w:sz w:val="25"/>
          <w:szCs w:val="25"/>
        </w:rPr>
        <w:t>. Queste teorie potrebbero sembrare infantili se non ci fossero i racconti di pi</w:t>
      </w:r>
      <w:r w:rsidR="008365D1" w:rsidRPr="003458F8">
        <w:rPr>
          <w:i w:val="0"/>
          <w:sz w:val="25"/>
          <w:szCs w:val="25"/>
        </w:rPr>
        <w:t>ù</w:t>
      </w:r>
      <w:r w:rsidR="001733D0" w:rsidRPr="003458F8">
        <w:rPr>
          <w:i w:val="0"/>
          <w:sz w:val="25"/>
          <w:szCs w:val="25"/>
        </w:rPr>
        <w:t xml:space="preserve"> d’un migliaio di persone che dicono di aver avuto esperienze terribili in questo posto</w:t>
      </w:r>
      <w:r w:rsidR="0062416F">
        <w:rPr>
          <w:i w:val="0"/>
          <w:sz w:val="25"/>
          <w:szCs w:val="25"/>
        </w:rPr>
        <w:t>.”</w:t>
      </w:r>
    </w:p>
    <w:p w:rsidR="00590C69" w:rsidRPr="003458F8" w:rsidRDefault="004D57A9" w:rsidP="004D57A9">
      <w:pPr>
        <w:spacing w:before="0" w:beforeAutospacing="0" w:after="0" w:afterAutospacing="0"/>
        <w:contextualSpacing/>
        <w:jc w:val="both"/>
        <w:rPr>
          <w:i w:val="0"/>
          <w:sz w:val="25"/>
          <w:szCs w:val="25"/>
        </w:rPr>
      </w:pPr>
      <w:r w:rsidRPr="003458F8">
        <w:rPr>
          <w:i w:val="0"/>
          <w:sz w:val="25"/>
          <w:szCs w:val="25"/>
        </w:rPr>
        <w:t>“Qui c’è tanta di quella storia da scoprire solo che qualcuno ha coperto le tracce così come si fa con un affare losco oppure un crimine</w:t>
      </w:r>
      <w:r w:rsidR="0062416F">
        <w:rPr>
          <w:i w:val="0"/>
          <w:sz w:val="25"/>
          <w:szCs w:val="25"/>
        </w:rPr>
        <w:t>.”</w:t>
      </w:r>
    </w:p>
    <w:p w:rsidR="00BE21FC" w:rsidRDefault="004D57A9" w:rsidP="004D57A9">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Ehhe</w:t>
      </w:r>
      <w:proofErr w:type="spellEnd"/>
      <w:r w:rsidRPr="003458F8">
        <w:rPr>
          <w:i w:val="0"/>
          <w:sz w:val="25"/>
          <w:szCs w:val="25"/>
        </w:rPr>
        <w:t xml:space="preserve"> ragazzo, </w:t>
      </w:r>
      <w:r w:rsidR="00433E28" w:rsidRPr="003458F8">
        <w:rPr>
          <w:i w:val="0"/>
          <w:sz w:val="25"/>
          <w:szCs w:val="25"/>
        </w:rPr>
        <w:t xml:space="preserve">disse Charlie cercando di mantenere il passo, sapessi quanti crimini passano davanti ai nostri occhi ogni giorno e quanti non cercano più nemmeno di coprire le loro tracce. La gente oramai non condanna più come una volta i crimini dei criminali, molti di loro guidano il nostro paese come se l’infamia avesse più forza dell’onestà. La gente è talmente presa dalle proprie abitudini e dai propri problemi che sfoga la propria impotenza comprando cose per apparire piuttosto che a difesa della propria vita o collettività. Viviamo nella trappola del </w:t>
      </w:r>
      <w:r w:rsidR="00433E28" w:rsidRPr="003458F8">
        <w:rPr>
          <w:i w:val="0"/>
          <w:sz w:val="25"/>
          <w:szCs w:val="25"/>
        </w:rPr>
        <w:lastRenderedPageBreak/>
        <w:t xml:space="preserve">virtuale, </w:t>
      </w:r>
      <w:r w:rsidR="00B23610" w:rsidRPr="003458F8">
        <w:rPr>
          <w:i w:val="0"/>
          <w:sz w:val="25"/>
          <w:szCs w:val="25"/>
        </w:rPr>
        <w:t>disputando</w:t>
      </w:r>
      <w:r w:rsidR="00433E28" w:rsidRPr="003458F8">
        <w:rPr>
          <w:i w:val="0"/>
          <w:sz w:val="25"/>
          <w:szCs w:val="25"/>
        </w:rPr>
        <w:t xml:space="preserve"> incontri e persino sesso virtuale. Scoprire civiltà perdute non affascina perché è un affare dove non si tratta di sesso o di soldi. La cultura, amici miei, la cultura è un sacrificio che piace ai pochi superstiti della tecnologia. Prendete me ad esempio</w:t>
      </w:r>
      <w:r w:rsidR="00AD2FED" w:rsidRPr="003458F8">
        <w:rPr>
          <w:i w:val="0"/>
          <w:sz w:val="25"/>
          <w:szCs w:val="25"/>
        </w:rPr>
        <w:t>,</w:t>
      </w:r>
      <w:r w:rsidR="00433E28" w:rsidRPr="003458F8">
        <w:rPr>
          <w:i w:val="0"/>
          <w:sz w:val="25"/>
          <w:szCs w:val="25"/>
        </w:rPr>
        <w:t xml:space="preserve"> io scrivo ancora lunghe lettere ai miei amici che invece, pre</w:t>
      </w:r>
      <w:r w:rsidR="00AF4B49" w:rsidRPr="003458F8">
        <w:rPr>
          <w:i w:val="0"/>
          <w:sz w:val="25"/>
          <w:szCs w:val="25"/>
        </w:rPr>
        <w:t>feriscono mandarmi le mail c</w:t>
      </w:r>
      <w:r w:rsidR="00433E28" w:rsidRPr="003458F8">
        <w:rPr>
          <w:i w:val="0"/>
          <w:sz w:val="25"/>
          <w:szCs w:val="25"/>
        </w:rPr>
        <w:t xml:space="preserve">ome se stare in contatto con una persona cara o l’affetto fosse un alimento da </w:t>
      </w:r>
      <w:proofErr w:type="spellStart"/>
      <w:r w:rsidR="00433E28" w:rsidRPr="003458F8">
        <w:rPr>
          <w:i w:val="0"/>
          <w:sz w:val="25"/>
          <w:szCs w:val="25"/>
        </w:rPr>
        <w:t>fastfood</w:t>
      </w:r>
      <w:proofErr w:type="spellEnd"/>
      <w:r w:rsidR="00433E28" w:rsidRPr="003458F8">
        <w:rPr>
          <w:i w:val="0"/>
          <w:sz w:val="25"/>
          <w:szCs w:val="25"/>
        </w:rPr>
        <w:t>.</w:t>
      </w:r>
      <w:r w:rsidR="00AD2FED" w:rsidRPr="003458F8">
        <w:rPr>
          <w:i w:val="0"/>
          <w:sz w:val="25"/>
          <w:szCs w:val="25"/>
        </w:rPr>
        <w:t xml:space="preserve"> </w:t>
      </w:r>
      <w:r w:rsidR="00BE21FC">
        <w:rPr>
          <w:i w:val="0"/>
          <w:sz w:val="25"/>
          <w:szCs w:val="25"/>
        </w:rPr>
        <w:t>Io p</w:t>
      </w:r>
      <w:r w:rsidR="00AD2FED" w:rsidRPr="003458F8">
        <w:rPr>
          <w:i w:val="0"/>
          <w:sz w:val="25"/>
          <w:szCs w:val="25"/>
        </w:rPr>
        <w:t>asso ore a cercare ricordi divertenti e li metto</w:t>
      </w:r>
      <w:r w:rsidR="00AF4B49" w:rsidRPr="003458F8">
        <w:rPr>
          <w:i w:val="0"/>
          <w:sz w:val="25"/>
          <w:szCs w:val="25"/>
        </w:rPr>
        <w:t xml:space="preserve"> </w:t>
      </w:r>
      <w:r w:rsidR="00BE21FC" w:rsidRPr="003458F8">
        <w:rPr>
          <w:i w:val="0"/>
          <w:sz w:val="25"/>
          <w:szCs w:val="25"/>
        </w:rPr>
        <w:t>lì</w:t>
      </w:r>
      <w:r w:rsidR="00AD2FED" w:rsidRPr="003458F8">
        <w:rPr>
          <w:i w:val="0"/>
          <w:sz w:val="25"/>
          <w:szCs w:val="25"/>
        </w:rPr>
        <w:t xml:space="preserve"> per iscritto poi li spedisco a mia moglie che mi dice di essere il suo eterno fidanzato. </w:t>
      </w:r>
    </w:p>
    <w:p w:rsidR="00811C35" w:rsidRPr="003458F8" w:rsidRDefault="00AD2FED" w:rsidP="004D57A9">
      <w:pPr>
        <w:spacing w:before="0" w:beforeAutospacing="0" w:after="0" w:afterAutospacing="0"/>
        <w:contextualSpacing/>
        <w:jc w:val="both"/>
        <w:rPr>
          <w:i w:val="0"/>
          <w:sz w:val="25"/>
          <w:szCs w:val="25"/>
        </w:rPr>
      </w:pPr>
      <w:r w:rsidRPr="003458F8">
        <w:rPr>
          <w:i w:val="0"/>
          <w:sz w:val="25"/>
          <w:szCs w:val="25"/>
        </w:rPr>
        <w:t>Le cose losche piacciono e piacciono parecchio ma dove è necessario lo studio e non c’è nessuno che mette mano al portafogli allora questa cosa non piace più ad alcuno.”</w:t>
      </w:r>
    </w:p>
    <w:p w:rsidR="00AF4B49" w:rsidRPr="003458F8" w:rsidRDefault="00811C35" w:rsidP="004D57A9">
      <w:pPr>
        <w:spacing w:before="0" w:beforeAutospacing="0" w:after="0" w:afterAutospacing="0"/>
        <w:contextualSpacing/>
        <w:jc w:val="both"/>
        <w:rPr>
          <w:i w:val="0"/>
          <w:sz w:val="25"/>
          <w:szCs w:val="25"/>
        </w:rPr>
      </w:pPr>
      <w:r w:rsidRPr="003458F8">
        <w:rPr>
          <w:i w:val="0"/>
          <w:sz w:val="25"/>
          <w:szCs w:val="25"/>
        </w:rPr>
        <w:t xml:space="preserve">Vedemmo delle pietre poste a spina di pesce. Erano sicuramente delle vecchie rovine ma era difficile capire di quali rovine si trattasse. </w:t>
      </w:r>
      <w:r w:rsidR="00BA0153" w:rsidRPr="003458F8">
        <w:rPr>
          <w:i w:val="0"/>
          <w:sz w:val="25"/>
          <w:szCs w:val="25"/>
        </w:rPr>
        <w:t xml:space="preserve"> </w:t>
      </w:r>
    </w:p>
    <w:p w:rsidR="00957B4C" w:rsidRPr="003458F8" w:rsidRDefault="00BA0153" w:rsidP="004D57A9">
      <w:pPr>
        <w:spacing w:before="0" w:beforeAutospacing="0" w:after="0" w:afterAutospacing="0"/>
        <w:contextualSpacing/>
        <w:jc w:val="both"/>
        <w:rPr>
          <w:i w:val="0"/>
          <w:sz w:val="25"/>
          <w:szCs w:val="25"/>
        </w:rPr>
      </w:pPr>
      <w:r w:rsidRPr="003458F8">
        <w:rPr>
          <w:i w:val="0"/>
          <w:sz w:val="25"/>
          <w:szCs w:val="25"/>
        </w:rPr>
        <w:t xml:space="preserve">Nessuno volle perdere altro tempo intorno a loro perché la meta erano le rovine in cima alla collina o quello che restava della fortezza di </w:t>
      </w:r>
      <w:proofErr w:type="spellStart"/>
      <w:r w:rsidRPr="003458F8">
        <w:rPr>
          <w:i w:val="0"/>
          <w:sz w:val="25"/>
          <w:szCs w:val="25"/>
        </w:rPr>
        <w:t>Goth</w:t>
      </w:r>
      <w:proofErr w:type="spellEnd"/>
      <w:r w:rsidRPr="003458F8">
        <w:rPr>
          <w:i w:val="0"/>
          <w:sz w:val="25"/>
          <w:szCs w:val="25"/>
        </w:rPr>
        <w:t>.</w:t>
      </w:r>
    </w:p>
    <w:p w:rsidR="009733E5" w:rsidRPr="003458F8" w:rsidRDefault="009733E5" w:rsidP="004D57A9">
      <w:pPr>
        <w:spacing w:before="0" w:beforeAutospacing="0" w:after="0" w:afterAutospacing="0"/>
        <w:contextualSpacing/>
        <w:jc w:val="both"/>
        <w:rPr>
          <w:i w:val="0"/>
          <w:sz w:val="25"/>
          <w:szCs w:val="25"/>
        </w:rPr>
      </w:pPr>
      <w:r w:rsidRPr="003458F8">
        <w:rPr>
          <w:i w:val="0"/>
          <w:sz w:val="25"/>
          <w:szCs w:val="25"/>
        </w:rPr>
        <w:t xml:space="preserve">Avevo sentito le </w:t>
      </w:r>
      <w:r w:rsidR="00957B4C" w:rsidRPr="003458F8">
        <w:rPr>
          <w:i w:val="0"/>
          <w:sz w:val="25"/>
          <w:szCs w:val="25"/>
        </w:rPr>
        <w:t xml:space="preserve">parole di Charlie </w:t>
      </w:r>
      <w:r w:rsidRPr="003458F8">
        <w:rPr>
          <w:i w:val="0"/>
          <w:sz w:val="25"/>
          <w:szCs w:val="25"/>
        </w:rPr>
        <w:t xml:space="preserve">ed avevo capito quanto </w:t>
      </w:r>
      <w:r w:rsidR="00957B4C" w:rsidRPr="003458F8">
        <w:rPr>
          <w:i w:val="0"/>
          <w:sz w:val="25"/>
          <w:szCs w:val="25"/>
        </w:rPr>
        <w:t xml:space="preserve">erano commoventi ma </w:t>
      </w:r>
      <w:r w:rsidRPr="003458F8">
        <w:rPr>
          <w:i w:val="0"/>
          <w:sz w:val="25"/>
          <w:szCs w:val="25"/>
        </w:rPr>
        <w:t xml:space="preserve">quella emozione non bastava </w:t>
      </w:r>
      <w:r w:rsidR="00957B4C" w:rsidRPr="003458F8">
        <w:rPr>
          <w:i w:val="0"/>
          <w:sz w:val="25"/>
          <w:szCs w:val="25"/>
        </w:rPr>
        <w:t xml:space="preserve">a fare luce sul buio nella mia testa. </w:t>
      </w:r>
    </w:p>
    <w:p w:rsidR="00AF4B49" w:rsidRPr="003458F8" w:rsidRDefault="00957B4C" w:rsidP="004D57A9">
      <w:pPr>
        <w:spacing w:before="0" w:beforeAutospacing="0" w:after="0" w:afterAutospacing="0"/>
        <w:contextualSpacing/>
        <w:jc w:val="both"/>
        <w:rPr>
          <w:i w:val="0"/>
          <w:sz w:val="25"/>
          <w:szCs w:val="25"/>
        </w:rPr>
      </w:pPr>
      <w:r w:rsidRPr="003458F8">
        <w:rPr>
          <w:i w:val="0"/>
          <w:sz w:val="25"/>
          <w:szCs w:val="25"/>
        </w:rPr>
        <w:t xml:space="preserve">Pensavo costantemente a Conrad, a Mary </w:t>
      </w:r>
      <w:proofErr w:type="spellStart"/>
      <w:r w:rsidRPr="003458F8">
        <w:rPr>
          <w:i w:val="0"/>
          <w:sz w:val="25"/>
          <w:szCs w:val="25"/>
        </w:rPr>
        <w:t>Ann</w:t>
      </w:r>
      <w:proofErr w:type="spellEnd"/>
      <w:r w:rsidRPr="003458F8">
        <w:rPr>
          <w:i w:val="0"/>
          <w:sz w:val="25"/>
          <w:szCs w:val="25"/>
        </w:rPr>
        <w:t>,</w:t>
      </w:r>
      <w:r w:rsidR="00BA0153" w:rsidRPr="003458F8">
        <w:rPr>
          <w:i w:val="0"/>
          <w:sz w:val="25"/>
          <w:szCs w:val="25"/>
        </w:rPr>
        <w:t xml:space="preserve"> a cosa realmente si festeggiava l’8 Luglio, chi erano </w:t>
      </w:r>
      <w:proofErr w:type="spellStart"/>
      <w:r w:rsidR="00BA0153" w:rsidRPr="003458F8">
        <w:rPr>
          <w:i w:val="0"/>
          <w:sz w:val="25"/>
          <w:szCs w:val="25"/>
        </w:rPr>
        <w:t>Icony</w:t>
      </w:r>
      <w:proofErr w:type="spellEnd"/>
      <w:r w:rsidR="00BA0153" w:rsidRPr="003458F8">
        <w:rPr>
          <w:i w:val="0"/>
          <w:sz w:val="25"/>
          <w:szCs w:val="25"/>
        </w:rPr>
        <w:t xml:space="preserve"> e </w:t>
      </w:r>
      <w:proofErr w:type="spellStart"/>
      <w:r w:rsidR="00BA0153" w:rsidRPr="003458F8">
        <w:rPr>
          <w:i w:val="0"/>
          <w:sz w:val="25"/>
          <w:szCs w:val="25"/>
        </w:rPr>
        <w:t>Idony</w:t>
      </w:r>
      <w:proofErr w:type="spellEnd"/>
      <w:r w:rsidR="00BA0153" w:rsidRPr="003458F8">
        <w:rPr>
          <w:i w:val="0"/>
          <w:sz w:val="25"/>
          <w:szCs w:val="25"/>
        </w:rPr>
        <w:t>,</w:t>
      </w:r>
      <w:r w:rsidRPr="003458F8">
        <w:rPr>
          <w:i w:val="0"/>
          <w:sz w:val="25"/>
          <w:szCs w:val="25"/>
        </w:rPr>
        <w:t xml:space="preserve"> alla casa che non avevo più, al cerchio d’acqua, ai segni sul muro che vedevo nei miei sogni, alla </w:t>
      </w:r>
      <w:proofErr w:type="spellStart"/>
      <w:r w:rsidRPr="003458F8">
        <w:rPr>
          <w:i w:val="0"/>
          <w:sz w:val="25"/>
          <w:szCs w:val="25"/>
        </w:rPr>
        <w:t>genesis</w:t>
      </w:r>
      <w:proofErr w:type="spellEnd"/>
      <w:r w:rsidRPr="003458F8">
        <w:rPr>
          <w:i w:val="0"/>
          <w:sz w:val="25"/>
          <w:szCs w:val="25"/>
        </w:rPr>
        <w:t xml:space="preserve"> di quelle due città legate tra loro da un macabro segreto.</w:t>
      </w:r>
      <w:r w:rsidR="00BA0153" w:rsidRPr="003458F8">
        <w:rPr>
          <w:i w:val="0"/>
          <w:sz w:val="25"/>
          <w:szCs w:val="25"/>
        </w:rPr>
        <w:t xml:space="preserve"> </w:t>
      </w:r>
    </w:p>
    <w:p w:rsidR="00957B4C" w:rsidRPr="003458F8" w:rsidRDefault="00BA0153" w:rsidP="004D57A9">
      <w:pPr>
        <w:spacing w:before="0" w:beforeAutospacing="0" w:after="0" w:afterAutospacing="0"/>
        <w:contextualSpacing/>
        <w:jc w:val="both"/>
        <w:rPr>
          <w:i w:val="0"/>
          <w:sz w:val="25"/>
          <w:szCs w:val="25"/>
        </w:rPr>
      </w:pPr>
      <w:r w:rsidRPr="003458F8">
        <w:rPr>
          <w:i w:val="0"/>
          <w:sz w:val="25"/>
          <w:szCs w:val="25"/>
        </w:rPr>
        <w:t xml:space="preserve">Mi domandavo a chi interessava farmi perdere il senno e perché </w:t>
      </w:r>
      <w:r w:rsidR="00BE21FC" w:rsidRPr="003458F8">
        <w:rPr>
          <w:i w:val="0"/>
          <w:sz w:val="25"/>
          <w:szCs w:val="25"/>
        </w:rPr>
        <w:t>darsi,</w:t>
      </w:r>
      <w:r w:rsidRPr="003458F8">
        <w:rPr>
          <w:i w:val="0"/>
          <w:sz w:val="25"/>
          <w:szCs w:val="25"/>
        </w:rPr>
        <w:t xml:space="preserve"> </w:t>
      </w:r>
      <w:r w:rsidR="00BE21FC" w:rsidRPr="003458F8">
        <w:rPr>
          <w:i w:val="0"/>
          <w:sz w:val="25"/>
          <w:szCs w:val="25"/>
        </w:rPr>
        <w:t>così</w:t>
      </w:r>
      <w:r w:rsidRPr="003458F8">
        <w:rPr>
          <w:i w:val="0"/>
          <w:sz w:val="25"/>
          <w:szCs w:val="25"/>
        </w:rPr>
        <w:t xml:space="preserve"> disturbo con un innocuo scrittore.</w:t>
      </w:r>
    </w:p>
    <w:p w:rsidR="0098152D" w:rsidRPr="003458F8" w:rsidRDefault="0098152D" w:rsidP="004D57A9">
      <w:pPr>
        <w:spacing w:before="0" w:beforeAutospacing="0" w:after="0" w:afterAutospacing="0"/>
        <w:contextualSpacing/>
        <w:jc w:val="both"/>
        <w:rPr>
          <w:i w:val="0"/>
          <w:sz w:val="25"/>
          <w:szCs w:val="25"/>
        </w:rPr>
      </w:pPr>
    </w:p>
    <w:p w:rsidR="00AF4B49" w:rsidRPr="003458F8" w:rsidRDefault="00AF4B49" w:rsidP="004D57A9">
      <w:pPr>
        <w:spacing w:before="0" w:beforeAutospacing="0" w:after="0" w:afterAutospacing="0"/>
        <w:contextualSpacing/>
        <w:jc w:val="both"/>
        <w:rPr>
          <w:i w:val="0"/>
          <w:sz w:val="25"/>
          <w:szCs w:val="25"/>
        </w:rPr>
      </w:pPr>
    </w:p>
    <w:p w:rsidR="00D13D8D" w:rsidRPr="003458F8" w:rsidRDefault="0098152D" w:rsidP="004D57A9">
      <w:pPr>
        <w:spacing w:before="0" w:beforeAutospacing="0" w:after="0" w:afterAutospacing="0"/>
        <w:contextualSpacing/>
        <w:jc w:val="both"/>
        <w:rPr>
          <w:i w:val="0"/>
          <w:sz w:val="25"/>
          <w:szCs w:val="25"/>
        </w:rPr>
      </w:pPr>
      <w:r w:rsidRPr="003458F8">
        <w:rPr>
          <w:i w:val="0"/>
          <w:sz w:val="25"/>
          <w:szCs w:val="25"/>
        </w:rPr>
        <w:t xml:space="preserve">Eravamo ancora in basso </w:t>
      </w:r>
      <w:r w:rsidR="00A20398" w:rsidRPr="003458F8">
        <w:rPr>
          <w:i w:val="0"/>
          <w:sz w:val="25"/>
          <w:szCs w:val="25"/>
        </w:rPr>
        <w:t>e</w:t>
      </w:r>
      <w:r w:rsidRPr="003458F8">
        <w:rPr>
          <w:i w:val="0"/>
          <w:sz w:val="25"/>
          <w:szCs w:val="25"/>
        </w:rPr>
        <w:t xml:space="preserve"> avevamo iniziato la salita ma alzando gli occhi in direzione est si vedeva bene il muro di cinta e parte della torre semi distrutta. </w:t>
      </w:r>
    </w:p>
    <w:p w:rsidR="00CD183C" w:rsidRPr="003458F8" w:rsidRDefault="0098152D" w:rsidP="004D57A9">
      <w:pPr>
        <w:spacing w:before="0" w:beforeAutospacing="0" w:after="0" w:afterAutospacing="0"/>
        <w:contextualSpacing/>
        <w:jc w:val="both"/>
        <w:rPr>
          <w:i w:val="0"/>
          <w:sz w:val="25"/>
          <w:szCs w:val="25"/>
        </w:rPr>
      </w:pPr>
      <w:r w:rsidRPr="003458F8">
        <w:rPr>
          <w:i w:val="0"/>
          <w:sz w:val="25"/>
          <w:szCs w:val="25"/>
        </w:rPr>
        <w:t>La strada nonostante fosse impervia</w:t>
      </w:r>
      <w:r w:rsidR="00D13D8D" w:rsidRPr="003458F8">
        <w:rPr>
          <w:i w:val="0"/>
          <w:sz w:val="25"/>
          <w:szCs w:val="25"/>
        </w:rPr>
        <w:t>,</w:t>
      </w:r>
      <w:r w:rsidRPr="003458F8">
        <w:rPr>
          <w:i w:val="0"/>
          <w:sz w:val="25"/>
          <w:szCs w:val="25"/>
        </w:rPr>
        <w:t xml:space="preserve"> sembrava ci aiutasse e fu di conforto il fatto di vedere che la vegetazione fosse diventata all’improvviso rigogliosa. </w:t>
      </w:r>
      <w:r w:rsidR="00FC4EE8">
        <w:rPr>
          <w:i w:val="0"/>
          <w:sz w:val="25"/>
          <w:szCs w:val="25"/>
        </w:rPr>
        <w:t>“</w:t>
      </w:r>
      <w:r w:rsidRPr="003458F8">
        <w:rPr>
          <w:sz w:val="25"/>
          <w:szCs w:val="25"/>
        </w:rPr>
        <w:t>Anche sulle tombe cresce l’erba</w:t>
      </w:r>
      <w:r w:rsidR="00FC4EE8">
        <w:rPr>
          <w:sz w:val="25"/>
          <w:szCs w:val="25"/>
        </w:rPr>
        <w:t>”</w:t>
      </w:r>
      <w:r w:rsidRPr="003458F8">
        <w:rPr>
          <w:i w:val="0"/>
          <w:sz w:val="25"/>
          <w:szCs w:val="25"/>
        </w:rPr>
        <w:t xml:space="preserve">, pensai fissando quella pietra silente con le sue finestrelle </w:t>
      </w:r>
      <w:r w:rsidR="00F23CD9" w:rsidRPr="003458F8">
        <w:rPr>
          <w:i w:val="0"/>
          <w:sz w:val="25"/>
          <w:szCs w:val="25"/>
        </w:rPr>
        <w:t xml:space="preserve">buie, dietro </w:t>
      </w:r>
      <w:r w:rsidR="00B23610" w:rsidRPr="003458F8">
        <w:rPr>
          <w:i w:val="0"/>
          <w:sz w:val="25"/>
          <w:szCs w:val="25"/>
        </w:rPr>
        <w:t>di cui</w:t>
      </w:r>
      <w:r w:rsidR="00F23CD9" w:rsidRPr="003458F8">
        <w:rPr>
          <w:i w:val="0"/>
          <w:sz w:val="25"/>
          <w:szCs w:val="25"/>
        </w:rPr>
        <w:t xml:space="preserve"> chissà quale fantasma ci stava aspettando.</w:t>
      </w:r>
      <w:r w:rsidR="00806DAF" w:rsidRPr="003458F8">
        <w:rPr>
          <w:i w:val="0"/>
          <w:sz w:val="25"/>
          <w:szCs w:val="25"/>
        </w:rPr>
        <w:t xml:space="preserve"> Mi venne in mente il pezzo di un giornale che diceva </w:t>
      </w:r>
      <w:r w:rsidR="002E35A4" w:rsidRPr="003458F8">
        <w:rPr>
          <w:i w:val="0"/>
          <w:sz w:val="25"/>
          <w:szCs w:val="25"/>
        </w:rPr>
        <w:t>in parte</w:t>
      </w:r>
      <w:r w:rsidR="00806DAF" w:rsidRPr="003458F8">
        <w:rPr>
          <w:i w:val="0"/>
          <w:sz w:val="25"/>
          <w:szCs w:val="25"/>
        </w:rPr>
        <w:t xml:space="preserve"> così: la tua città ti vuole bene ma se tu la denigri ebbene potresti trovarti a vivere in una prigione e senza porte o finestre ma peggiore perché fatta di occhi e di voci.</w:t>
      </w:r>
      <w:r w:rsidR="00CD183C" w:rsidRPr="003458F8">
        <w:rPr>
          <w:i w:val="0"/>
          <w:sz w:val="25"/>
          <w:szCs w:val="25"/>
        </w:rPr>
        <w:t xml:space="preserve"> </w:t>
      </w:r>
    </w:p>
    <w:p w:rsidR="00AF4B49" w:rsidRPr="003458F8" w:rsidRDefault="00CD183C" w:rsidP="004D57A9">
      <w:pPr>
        <w:spacing w:before="0" w:beforeAutospacing="0" w:after="0" w:afterAutospacing="0"/>
        <w:contextualSpacing/>
        <w:jc w:val="both"/>
        <w:rPr>
          <w:i w:val="0"/>
          <w:sz w:val="25"/>
          <w:szCs w:val="25"/>
        </w:rPr>
      </w:pPr>
      <w:r w:rsidRPr="003458F8">
        <w:rPr>
          <w:i w:val="0"/>
          <w:sz w:val="25"/>
          <w:szCs w:val="25"/>
        </w:rPr>
        <w:t>In quel posto mi sentivo prigioniero del vento che non mollava un attimo e dell’incertezza.</w:t>
      </w:r>
      <w:r w:rsidR="008768EC" w:rsidRPr="003458F8">
        <w:rPr>
          <w:i w:val="0"/>
          <w:sz w:val="25"/>
          <w:szCs w:val="25"/>
        </w:rPr>
        <w:t xml:space="preserve"> Billy come sempre aveva il passo leggero e nonostante portasse il fardello di uno zaino di circa venti </w:t>
      </w:r>
      <w:r w:rsidR="00BE21FC" w:rsidRPr="003458F8">
        <w:rPr>
          <w:i w:val="0"/>
          <w:sz w:val="25"/>
          <w:szCs w:val="25"/>
        </w:rPr>
        <w:t>chili,</w:t>
      </w:r>
      <w:r w:rsidR="008768EC" w:rsidRPr="003458F8">
        <w:rPr>
          <w:i w:val="0"/>
          <w:sz w:val="25"/>
          <w:szCs w:val="25"/>
        </w:rPr>
        <w:t xml:space="preserve"> la sua gamba sembra non affaticarsi mai nemmeno dopo due ore di camminata ed una di salita. Ero contento di aver lasciato Cassius nella patria degli hamburger in compagnia di una meno giovane bulldog ma sicuramente meglio dello stare in auto a cuocere sotto il sole per chissà quanto tempo. </w:t>
      </w:r>
    </w:p>
    <w:p w:rsidR="00D13D8D" w:rsidRPr="003458F8" w:rsidRDefault="008768EC" w:rsidP="004D57A9">
      <w:pPr>
        <w:spacing w:before="0" w:beforeAutospacing="0" w:after="0" w:afterAutospacing="0"/>
        <w:contextualSpacing/>
        <w:jc w:val="both"/>
        <w:rPr>
          <w:i w:val="0"/>
          <w:sz w:val="25"/>
          <w:szCs w:val="25"/>
        </w:rPr>
      </w:pPr>
      <w:r w:rsidRPr="003458F8">
        <w:rPr>
          <w:i w:val="0"/>
          <w:sz w:val="25"/>
          <w:szCs w:val="25"/>
        </w:rPr>
        <w:t xml:space="preserve">Quel affidamento mi aveva fatto capire l’importanza di una casa ed al rientro avrei dovuto provvedere a cercarmene un’altra anche se Charlie ed i genitori di Billy avevano insistito che mi fermassi per un po’ e come ospite da loro. Avevo bisogno della mia intimità e delle poche cose che forse si erano salvate, ma questa sarebbe stata una più dura battaglia. </w:t>
      </w:r>
    </w:p>
    <w:p w:rsidR="00BA0153" w:rsidRPr="003458F8" w:rsidRDefault="008768EC" w:rsidP="004D57A9">
      <w:pPr>
        <w:spacing w:before="0" w:beforeAutospacing="0" w:after="0" w:afterAutospacing="0"/>
        <w:contextualSpacing/>
        <w:jc w:val="both"/>
        <w:rPr>
          <w:i w:val="0"/>
          <w:sz w:val="25"/>
          <w:szCs w:val="25"/>
        </w:rPr>
      </w:pPr>
      <w:r w:rsidRPr="003458F8">
        <w:rPr>
          <w:i w:val="0"/>
          <w:sz w:val="25"/>
          <w:szCs w:val="25"/>
        </w:rPr>
        <w:t>Dovevo torn</w:t>
      </w:r>
      <w:r w:rsidR="00FC4EE8">
        <w:rPr>
          <w:i w:val="0"/>
          <w:sz w:val="25"/>
          <w:szCs w:val="25"/>
        </w:rPr>
        <w:t xml:space="preserve">are ancora </w:t>
      </w:r>
      <w:r w:rsidRPr="003458F8">
        <w:rPr>
          <w:i w:val="0"/>
          <w:sz w:val="25"/>
          <w:szCs w:val="25"/>
        </w:rPr>
        <w:t>alla polizia, poi l’assicurazione e tutti i problemi burocratici che ne deriva da una situazione così complessa.</w:t>
      </w:r>
    </w:p>
    <w:p w:rsidR="008768EC" w:rsidRPr="003458F8" w:rsidRDefault="008768EC" w:rsidP="004D57A9">
      <w:pPr>
        <w:spacing w:before="0" w:beforeAutospacing="0" w:after="0" w:afterAutospacing="0"/>
        <w:contextualSpacing/>
        <w:jc w:val="both"/>
        <w:rPr>
          <w:i w:val="0"/>
          <w:sz w:val="25"/>
          <w:szCs w:val="25"/>
        </w:rPr>
      </w:pPr>
      <w:r w:rsidRPr="003458F8">
        <w:rPr>
          <w:i w:val="0"/>
          <w:sz w:val="25"/>
          <w:szCs w:val="25"/>
        </w:rPr>
        <w:t>Io avevo solo un piccolo sacchetto con una bottiglia d’acqua per metà vuota, una grande torcia perché avevo imparato dalla precedente esperienza che non basta un fiammifero per illuminare la notte eterna, e sette metri di fune che non capivo a cosa mi sarebbe servita ma che Charlie aveva insistito che prendessi.</w:t>
      </w:r>
    </w:p>
    <w:p w:rsidR="008768EC" w:rsidRPr="003458F8" w:rsidRDefault="008768EC" w:rsidP="004D57A9">
      <w:pPr>
        <w:spacing w:before="0" w:beforeAutospacing="0" w:after="0" w:afterAutospacing="0"/>
        <w:contextualSpacing/>
        <w:jc w:val="both"/>
        <w:rPr>
          <w:i w:val="0"/>
          <w:sz w:val="25"/>
          <w:szCs w:val="25"/>
        </w:rPr>
      </w:pPr>
      <w:r w:rsidRPr="003458F8">
        <w:rPr>
          <w:i w:val="0"/>
          <w:sz w:val="25"/>
          <w:szCs w:val="25"/>
        </w:rPr>
        <w:t>Arrivati in cima al sentiero ci trovammo davanti un immenso giardino fitto di rami e di fogliame.</w:t>
      </w:r>
    </w:p>
    <w:p w:rsidR="008768EC" w:rsidRPr="003458F8" w:rsidRDefault="008768EC" w:rsidP="004D57A9">
      <w:pPr>
        <w:spacing w:before="0" w:beforeAutospacing="0" w:after="0" w:afterAutospacing="0"/>
        <w:contextualSpacing/>
        <w:jc w:val="both"/>
        <w:rPr>
          <w:i w:val="0"/>
          <w:sz w:val="25"/>
          <w:szCs w:val="25"/>
        </w:rPr>
      </w:pPr>
      <w:r w:rsidRPr="003458F8">
        <w:rPr>
          <w:i w:val="0"/>
          <w:sz w:val="25"/>
          <w:szCs w:val="25"/>
        </w:rPr>
        <w:t>“Caspita come cresce in fretta la natura da queste parti!”</w:t>
      </w:r>
    </w:p>
    <w:p w:rsidR="00B7369A" w:rsidRPr="003458F8" w:rsidRDefault="008768EC" w:rsidP="004D57A9">
      <w:pPr>
        <w:spacing w:before="0" w:beforeAutospacing="0" w:after="0" w:afterAutospacing="0"/>
        <w:contextualSpacing/>
        <w:jc w:val="both"/>
        <w:rPr>
          <w:i w:val="0"/>
          <w:sz w:val="25"/>
          <w:szCs w:val="25"/>
        </w:rPr>
      </w:pPr>
      <w:r w:rsidRPr="003458F8">
        <w:rPr>
          <w:i w:val="0"/>
          <w:sz w:val="25"/>
          <w:szCs w:val="25"/>
        </w:rPr>
        <w:lastRenderedPageBreak/>
        <w:t>Charlie cercò di orientarsi lasciandoci un po’ di tempo per bere ed a me per sedermi sopra un pietrone cosparso di buchi e muschio.</w:t>
      </w:r>
      <w:r w:rsidR="00B7369A" w:rsidRPr="003458F8">
        <w:rPr>
          <w:i w:val="0"/>
          <w:sz w:val="25"/>
          <w:szCs w:val="25"/>
        </w:rPr>
        <w:t xml:space="preserve"> Avevo interrotto la comunicazione tra i miei battiti ed il fiato, persino le braccia sembravano eccedere di peso tanto che le lasciai cadere con un gesto di sovrumana impotenza. Il sacchetto cadendo fece un rumore spaventoso ed il vento in quel momento amplificò la cosa risuonando come una risata acuta ed isterica tra i muri del palazzo.</w:t>
      </w:r>
    </w:p>
    <w:p w:rsidR="00B7369A" w:rsidRPr="003458F8" w:rsidRDefault="0053352E" w:rsidP="0053352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aspettaci qui andiamo a perlustrare la zona ok?”</w:t>
      </w:r>
    </w:p>
    <w:p w:rsidR="0053352E" w:rsidRPr="003458F8" w:rsidRDefault="0053352E" w:rsidP="0053352E">
      <w:pPr>
        <w:spacing w:before="0" w:beforeAutospacing="0" w:after="0" w:afterAutospacing="0"/>
        <w:contextualSpacing/>
        <w:jc w:val="both"/>
        <w:rPr>
          <w:i w:val="0"/>
          <w:sz w:val="25"/>
          <w:szCs w:val="25"/>
        </w:rPr>
      </w:pPr>
      <w:r w:rsidRPr="003458F8">
        <w:rPr>
          <w:i w:val="0"/>
          <w:sz w:val="25"/>
          <w:szCs w:val="25"/>
        </w:rPr>
        <w:t>Feci solo un cenno di affermazione col capo poi tornai a guardare lo spazio sotto di me dove la natura verde incontrava quella bruciata e dove quella bruciata si prostrava al mare.</w:t>
      </w:r>
    </w:p>
    <w:p w:rsidR="0053352E" w:rsidRPr="003458F8" w:rsidRDefault="0053352E" w:rsidP="0053352E">
      <w:pPr>
        <w:spacing w:before="0" w:beforeAutospacing="0" w:after="0" w:afterAutospacing="0"/>
        <w:contextualSpacing/>
        <w:jc w:val="both"/>
        <w:rPr>
          <w:i w:val="0"/>
          <w:sz w:val="25"/>
          <w:szCs w:val="25"/>
        </w:rPr>
      </w:pPr>
      <w:r w:rsidRPr="003458F8">
        <w:rPr>
          <w:i w:val="0"/>
          <w:sz w:val="25"/>
          <w:szCs w:val="25"/>
        </w:rPr>
        <w:t>Restai per mezz’ora da solo quando il grido di dolore forse di Charlie</w:t>
      </w:r>
      <w:r w:rsidR="00072FA6" w:rsidRPr="003458F8">
        <w:rPr>
          <w:i w:val="0"/>
          <w:sz w:val="25"/>
          <w:szCs w:val="25"/>
        </w:rPr>
        <w:t xml:space="preserve"> </w:t>
      </w:r>
      <w:r w:rsidRPr="003458F8">
        <w:rPr>
          <w:i w:val="0"/>
          <w:sz w:val="25"/>
          <w:szCs w:val="25"/>
        </w:rPr>
        <w:t>mi fece trasalire, corsi nella direzione dell’urlo cercando di spostare i rami che mi frustavano il viso e di scavalcare le enormi radici in cui cadevo come se fossi un bambino incapace di evitarle; quel posto ce l’aveva con me lo sentivo. Dopo aver pensato questo ricordavo le parole di Charlie, lui le aveva dette prima di me e sicuramente ci doveva essere qualcosa di vero in quella assurdità.</w:t>
      </w:r>
      <w:r w:rsidR="00B95284" w:rsidRPr="003458F8">
        <w:rPr>
          <w:i w:val="0"/>
          <w:sz w:val="25"/>
          <w:szCs w:val="25"/>
        </w:rPr>
        <w:t xml:space="preserve"> </w:t>
      </w:r>
    </w:p>
    <w:p w:rsidR="00445128" w:rsidRPr="003458F8" w:rsidRDefault="00445128" w:rsidP="0053352E">
      <w:pPr>
        <w:spacing w:before="0" w:beforeAutospacing="0" w:after="0" w:afterAutospacing="0"/>
        <w:contextualSpacing/>
        <w:jc w:val="both"/>
        <w:rPr>
          <w:i w:val="0"/>
          <w:sz w:val="25"/>
          <w:szCs w:val="25"/>
        </w:rPr>
      </w:pPr>
      <w:r w:rsidRPr="003458F8">
        <w:rPr>
          <w:i w:val="0"/>
          <w:sz w:val="25"/>
          <w:szCs w:val="25"/>
        </w:rPr>
        <w:t xml:space="preserve">Non eravamo molto lontani dalla </w:t>
      </w:r>
      <w:r w:rsidR="003A4531" w:rsidRPr="003458F8">
        <w:rPr>
          <w:i w:val="0"/>
          <w:sz w:val="25"/>
          <w:szCs w:val="25"/>
        </w:rPr>
        <w:t xml:space="preserve">Piccola </w:t>
      </w:r>
      <w:r w:rsidRPr="003458F8">
        <w:rPr>
          <w:i w:val="0"/>
          <w:sz w:val="25"/>
          <w:szCs w:val="25"/>
        </w:rPr>
        <w:t>Baia</w:t>
      </w:r>
      <w:r w:rsidR="003A4531" w:rsidRPr="003458F8">
        <w:rPr>
          <w:i w:val="0"/>
          <w:sz w:val="25"/>
          <w:szCs w:val="25"/>
        </w:rPr>
        <w:t xml:space="preserve"> del Diavolo</w:t>
      </w:r>
      <w:r w:rsidRPr="003458F8">
        <w:rPr>
          <w:i w:val="0"/>
          <w:sz w:val="25"/>
          <w:szCs w:val="25"/>
        </w:rPr>
        <w:t xml:space="preserve"> ed il fragore del mare che si spaccava sugli scogli era spaventoso ma quella risata non era effetto del vento tra gli scogli e quel grido di dolore non era irreale.</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 xml:space="preserve">Charlie giaceva a terra con </w:t>
      </w:r>
      <w:r w:rsidR="00A20398" w:rsidRPr="003458F8">
        <w:rPr>
          <w:i w:val="0"/>
          <w:sz w:val="25"/>
          <w:szCs w:val="25"/>
        </w:rPr>
        <w:t>le</w:t>
      </w:r>
      <w:r w:rsidRPr="003458F8">
        <w:rPr>
          <w:i w:val="0"/>
          <w:sz w:val="25"/>
          <w:szCs w:val="25"/>
        </w:rPr>
        <w:t xml:space="preserve"> mani strette intorno al polpaccio che gli sanguinava. Gli era penetrata nella carne una scheggia di legno e sul suo volto leggevo tanta sofferenza. </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“Dov’è Billy?”, gli domandai.</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“Non so, prima era con me poi è sparito dietro la rampa a chiocciola che non porta da nessuna parte.”</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“Se stai fermo tiro fuori la punta e poi ti lego stretta la maglietta che hai sotto.”</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 xml:space="preserve">Lo bendai come una premurosa infermiera e poi decisi di prenderlo </w:t>
      </w:r>
      <w:proofErr w:type="spellStart"/>
      <w:r w:rsidRPr="003458F8">
        <w:rPr>
          <w:i w:val="0"/>
          <w:sz w:val="25"/>
          <w:szCs w:val="25"/>
        </w:rPr>
        <w:t>sottospalla</w:t>
      </w:r>
      <w:proofErr w:type="spellEnd"/>
      <w:r w:rsidRPr="003458F8">
        <w:rPr>
          <w:i w:val="0"/>
          <w:sz w:val="25"/>
          <w:szCs w:val="25"/>
        </w:rPr>
        <w:t xml:space="preserve"> piuttosto che lasciarlo da solo in quel posto. Andammo alla ricerca di Billy che sembrava essere stato inghiottito dalla vegetazione o assorbito dalle pietre </w:t>
      </w:r>
      <w:r w:rsidR="00072FA6" w:rsidRPr="003458F8">
        <w:rPr>
          <w:i w:val="0"/>
          <w:sz w:val="25"/>
          <w:szCs w:val="25"/>
        </w:rPr>
        <w:t>dei</w:t>
      </w:r>
      <w:r w:rsidRPr="003458F8">
        <w:rPr>
          <w:i w:val="0"/>
          <w:sz w:val="25"/>
          <w:szCs w:val="25"/>
        </w:rPr>
        <w:t xml:space="preserve"> mur</w:t>
      </w:r>
      <w:r w:rsidR="00072FA6">
        <w:rPr>
          <w:i w:val="0"/>
          <w:sz w:val="25"/>
          <w:szCs w:val="25"/>
        </w:rPr>
        <w:t xml:space="preserve">i </w:t>
      </w:r>
      <w:r w:rsidRPr="003458F8">
        <w:rPr>
          <w:i w:val="0"/>
          <w:sz w:val="25"/>
          <w:szCs w:val="25"/>
        </w:rPr>
        <w:t>di cinta.</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“Andiamo più su, mi esortò Charlie, è li che c’è la stanza del camino. Devi vedere anche tu.”</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 xml:space="preserve">Arrivammo alla stanza del camino e la luce fu a favore nostro perché le iscrizioni rimaste sul profilo del </w:t>
      </w:r>
      <w:r w:rsidR="00072FA6" w:rsidRPr="003458F8">
        <w:rPr>
          <w:i w:val="0"/>
          <w:sz w:val="25"/>
          <w:szCs w:val="25"/>
        </w:rPr>
        <w:t>camino,</w:t>
      </w:r>
      <w:r w:rsidRPr="003458F8">
        <w:rPr>
          <w:i w:val="0"/>
          <w:sz w:val="25"/>
          <w:szCs w:val="25"/>
        </w:rPr>
        <w:t xml:space="preserve"> erano strane e multiformi. Alcune sembravano onde di mare o teste di pesci che inghiottivano qualcosa, altre dei polpi </w:t>
      </w:r>
      <w:r w:rsidR="00072FA6" w:rsidRPr="003458F8">
        <w:rPr>
          <w:i w:val="0"/>
          <w:sz w:val="25"/>
          <w:szCs w:val="25"/>
        </w:rPr>
        <w:t>con i</w:t>
      </w:r>
      <w:r w:rsidRPr="003458F8">
        <w:rPr>
          <w:i w:val="0"/>
          <w:sz w:val="25"/>
          <w:szCs w:val="25"/>
        </w:rPr>
        <w:t xml:space="preserve"> tentacoli che indicavano un punto ovviamente andato distrutto con l’intero edificio. Presi una biro e copiai i segni sopra i fogli che tenevo in tasca.</w:t>
      </w:r>
    </w:p>
    <w:p w:rsidR="003A4531" w:rsidRPr="003458F8" w:rsidRDefault="003A4531" w:rsidP="0053352E">
      <w:pPr>
        <w:spacing w:before="0" w:beforeAutospacing="0" w:after="0" w:afterAutospacing="0"/>
        <w:contextualSpacing/>
        <w:jc w:val="both"/>
        <w:rPr>
          <w:i w:val="0"/>
          <w:sz w:val="25"/>
          <w:szCs w:val="25"/>
        </w:rPr>
      </w:pPr>
      <w:r w:rsidRPr="003458F8">
        <w:rPr>
          <w:i w:val="0"/>
          <w:sz w:val="25"/>
          <w:szCs w:val="25"/>
        </w:rPr>
        <w:t>“Questi devono dirci qualcosa. La persona che viveva qua dentro era circondato da questi segni giorno e not</w:t>
      </w:r>
      <w:r w:rsidR="008C757E" w:rsidRPr="003458F8">
        <w:rPr>
          <w:i w:val="0"/>
          <w:sz w:val="25"/>
          <w:szCs w:val="25"/>
        </w:rPr>
        <w:t>te come se fosse un incantesimo. Probabilmente avevano il potere di narrare l’intero vissuto di un personaggio appartenuto al mare. Se guardi bene Charlie assomigliano a dei geroglifici.”</w:t>
      </w:r>
    </w:p>
    <w:p w:rsidR="008C757E" w:rsidRPr="003458F8" w:rsidRDefault="008C757E" w:rsidP="0053352E">
      <w:pPr>
        <w:spacing w:before="0" w:beforeAutospacing="0" w:after="0" w:afterAutospacing="0"/>
        <w:contextualSpacing/>
        <w:jc w:val="both"/>
        <w:rPr>
          <w:i w:val="0"/>
          <w:sz w:val="25"/>
          <w:szCs w:val="25"/>
        </w:rPr>
      </w:pPr>
      <w:r w:rsidRPr="003458F8">
        <w:rPr>
          <w:i w:val="0"/>
          <w:sz w:val="25"/>
          <w:szCs w:val="25"/>
        </w:rPr>
        <w:t>Ma Charlie che non aveva perduto l’interesse della cosa, si teneva la gamba cercando di trattenere i lamenti di dolore ed annuiva a denti stretti conservando illibato il suo lato eroico.</w:t>
      </w:r>
    </w:p>
    <w:p w:rsidR="008C757E" w:rsidRPr="003458F8" w:rsidRDefault="008C757E" w:rsidP="0053352E">
      <w:pPr>
        <w:spacing w:before="0" w:beforeAutospacing="0" w:after="0" w:afterAutospacing="0"/>
        <w:contextualSpacing/>
        <w:jc w:val="both"/>
        <w:rPr>
          <w:i w:val="0"/>
          <w:sz w:val="25"/>
          <w:szCs w:val="25"/>
        </w:rPr>
      </w:pPr>
      <w:r w:rsidRPr="003458F8">
        <w:rPr>
          <w:i w:val="0"/>
          <w:sz w:val="25"/>
          <w:szCs w:val="25"/>
        </w:rPr>
        <w:t>“Cavolo Charlie credo che diventerai un eroe, guardati nemmeno un marines sopporterebbe stoicamente e senza nemmeno un lamento.”</w:t>
      </w:r>
    </w:p>
    <w:p w:rsidR="008C757E" w:rsidRPr="003458F8" w:rsidRDefault="008C757E" w:rsidP="0053352E">
      <w:pPr>
        <w:spacing w:before="0" w:beforeAutospacing="0" w:after="0" w:afterAutospacing="0"/>
        <w:contextualSpacing/>
        <w:jc w:val="both"/>
        <w:rPr>
          <w:i w:val="0"/>
          <w:sz w:val="25"/>
          <w:szCs w:val="25"/>
        </w:rPr>
      </w:pPr>
      <w:r w:rsidRPr="003458F8">
        <w:rPr>
          <w:i w:val="0"/>
          <w:sz w:val="25"/>
          <w:szCs w:val="25"/>
        </w:rPr>
        <w:t xml:space="preserve">Charlie aveva esaurito la sua fine dose </w:t>
      </w:r>
      <w:r w:rsidR="00072FA6" w:rsidRPr="003458F8">
        <w:rPr>
          <w:i w:val="0"/>
          <w:sz w:val="25"/>
          <w:szCs w:val="25"/>
        </w:rPr>
        <w:t>d’</w:t>
      </w:r>
      <w:r w:rsidRPr="003458F8">
        <w:rPr>
          <w:i w:val="0"/>
          <w:sz w:val="25"/>
          <w:szCs w:val="25"/>
        </w:rPr>
        <w:t>ironia e non aveva nemmeno tempo per perfezione la storia del coraggio, era li come una statua di sale con gli occhi fissi sulla chiocciola di mattoni che non conducevano, come diceva lui, da nessuna parte.</w:t>
      </w:r>
    </w:p>
    <w:p w:rsidR="008C757E" w:rsidRPr="003458F8" w:rsidRDefault="008C757E" w:rsidP="0053352E">
      <w:pPr>
        <w:spacing w:before="0" w:beforeAutospacing="0" w:after="0" w:afterAutospacing="0"/>
        <w:contextualSpacing/>
        <w:jc w:val="both"/>
        <w:rPr>
          <w:i w:val="0"/>
          <w:sz w:val="25"/>
          <w:szCs w:val="25"/>
        </w:rPr>
      </w:pPr>
      <w:r w:rsidRPr="003458F8">
        <w:rPr>
          <w:i w:val="0"/>
          <w:sz w:val="25"/>
          <w:szCs w:val="25"/>
        </w:rPr>
        <w:t>“Charlie devo andare a cercare Billy vieni con me?”</w:t>
      </w:r>
    </w:p>
    <w:p w:rsidR="008C757E" w:rsidRPr="003458F8" w:rsidRDefault="008C757E" w:rsidP="0053352E">
      <w:pPr>
        <w:spacing w:before="0" w:beforeAutospacing="0" w:after="0" w:afterAutospacing="0"/>
        <w:contextualSpacing/>
        <w:jc w:val="both"/>
        <w:rPr>
          <w:i w:val="0"/>
          <w:sz w:val="25"/>
          <w:szCs w:val="25"/>
        </w:rPr>
      </w:pPr>
      <w:r w:rsidRPr="003458F8">
        <w:rPr>
          <w:i w:val="0"/>
          <w:sz w:val="25"/>
          <w:szCs w:val="25"/>
        </w:rPr>
        <w:t xml:space="preserve">Rimase da solo ad aspettarmi, sicuro che non gli sarebbe successo nulla. Il vento spostava le fronde </w:t>
      </w:r>
      <w:r w:rsidR="00072FA6" w:rsidRPr="003458F8">
        <w:rPr>
          <w:i w:val="0"/>
          <w:sz w:val="25"/>
          <w:szCs w:val="25"/>
        </w:rPr>
        <w:t>e</w:t>
      </w:r>
      <w:r w:rsidRPr="003458F8">
        <w:rPr>
          <w:i w:val="0"/>
          <w:sz w:val="25"/>
          <w:szCs w:val="25"/>
        </w:rPr>
        <w:t xml:space="preserve"> il sole ancora alto lasciava allo scenario di alberi intrecciati ad altri alberi reggere la scena. </w:t>
      </w:r>
      <w:r w:rsidR="00D70577" w:rsidRPr="003458F8">
        <w:rPr>
          <w:i w:val="0"/>
          <w:sz w:val="25"/>
          <w:szCs w:val="25"/>
        </w:rPr>
        <w:t xml:space="preserve">Speravo di non metterci molto e guardai le tacche sul display del cellulare, era carico </w:t>
      </w:r>
      <w:r w:rsidR="00072FA6" w:rsidRPr="003458F8">
        <w:rPr>
          <w:i w:val="0"/>
          <w:sz w:val="25"/>
          <w:szCs w:val="25"/>
        </w:rPr>
        <w:t>e</w:t>
      </w:r>
      <w:r w:rsidR="00D70577" w:rsidRPr="003458F8">
        <w:rPr>
          <w:i w:val="0"/>
          <w:sz w:val="25"/>
          <w:szCs w:val="25"/>
        </w:rPr>
        <w:t xml:space="preserve"> a posto, potevo essere raggiungibile in qualunque momento. </w:t>
      </w:r>
    </w:p>
    <w:p w:rsidR="00D70577" w:rsidRPr="003458F8" w:rsidRDefault="00D70577" w:rsidP="0053352E">
      <w:pPr>
        <w:spacing w:before="0" w:beforeAutospacing="0" w:after="0" w:afterAutospacing="0"/>
        <w:contextualSpacing/>
        <w:jc w:val="both"/>
        <w:rPr>
          <w:i w:val="0"/>
          <w:sz w:val="25"/>
          <w:szCs w:val="25"/>
        </w:rPr>
      </w:pPr>
      <w:r w:rsidRPr="003458F8">
        <w:rPr>
          <w:i w:val="0"/>
          <w:sz w:val="25"/>
          <w:szCs w:val="25"/>
        </w:rPr>
        <w:t>“Chiamami se hai bisogno!”</w:t>
      </w:r>
    </w:p>
    <w:p w:rsidR="00D70577" w:rsidRPr="003458F8" w:rsidRDefault="00D70577" w:rsidP="0053352E">
      <w:pPr>
        <w:spacing w:before="0" w:beforeAutospacing="0" w:after="0" w:afterAutospacing="0"/>
        <w:contextualSpacing/>
        <w:jc w:val="both"/>
        <w:rPr>
          <w:i w:val="0"/>
          <w:sz w:val="25"/>
          <w:szCs w:val="25"/>
        </w:rPr>
      </w:pPr>
      <w:r w:rsidRPr="003458F8">
        <w:rPr>
          <w:i w:val="0"/>
          <w:sz w:val="25"/>
          <w:szCs w:val="25"/>
        </w:rPr>
        <w:lastRenderedPageBreak/>
        <w:t>“Non ti preocc</w:t>
      </w:r>
      <w:r w:rsidR="00FC4EE8">
        <w:rPr>
          <w:i w:val="0"/>
          <w:sz w:val="25"/>
          <w:szCs w:val="25"/>
        </w:rPr>
        <w:t>upare, non sono mica un bambino</w:t>
      </w:r>
      <w:r w:rsidRPr="003458F8">
        <w:rPr>
          <w:i w:val="0"/>
          <w:sz w:val="25"/>
          <w:szCs w:val="25"/>
        </w:rPr>
        <w:t>”, disse con un filo di voce cercando di essere scherzoso.</w:t>
      </w:r>
    </w:p>
    <w:p w:rsidR="00D70577" w:rsidRPr="003458F8" w:rsidRDefault="00D70577" w:rsidP="0053352E">
      <w:pPr>
        <w:spacing w:before="0" w:beforeAutospacing="0" w:after="0" w:afterAutospacing="0"/>
        <w:contextualSpacing/>
        <w:jc w:val="both"/>
        <w:rPr>
          <w:i w:val="0"/>
          <w:sz w:val="25"/>
          <w:szCs w:val="25"/>
        </w:rPr>
      </w:pPr>
      <w:r w:rsidRPr="003458F8">
        <w:rPr>
          <w:i w:val="0"/>
          <w:sz w:val="25"/>
          <w:szCs w:val="25"/>
        </w:rPr>
        <w:t xml:space="preserve">“Senti appena trovo </w:t>
      </w:r>
      <w:r w:rsidR="000D14BC" w:rsidRPr="003458F8">
        <w:rPr>
          <w:i w:val="0"/>
          <w:sz w:val="25"/>
          <w:szCs w:val="25"/>
        </w:rPr>
        <w:t>Billy,</w:t>
      </w:r>
      <w:r w:rsidRPr="003458F8">
        <w:rPr>
          <w:i w:val="0"/>
          <w:sz w:val="25"/>
          <w:szCs w:val="25"/>
        </w:rPr>
        <w:t xml:space="preserve"> andiamo all’ospedale a medicare la ferita. Non è profonda ma vedo che continua a perdere sangue.”</w:t>
      </w:r>
    </w:p>
    <w:p w:rsidR="00D70577" w:rsidRPr="003458F8" w:rsidRDefault="00D70577" w:rsidP="0053352E">
      <w:pPr>
        <w:spacing w:before="0" w:beforeAutospacing="0" w:after="0" w:afterAutospacing="0"/>
        <w:contextualSpacing/>
        <w:jc w:val="both"/>
        <w:rPr>
          <w:i w:val="0"/>
          <w:sz w:val="25"/>
          <w:szCs w:val="25"/>
        </w:rPr>
      </w:pPr>
      <w:r w:rsidRPr="003458F8">
        <w:rPr>
          <w:i w:val="0"/>
          <w:sz w:val="25"/>
          <w:szCs w:val="25"/>
        </w:rPr>
        <w:t xml:space="preserve">La sua benda si era inzuppata </w:t>
      </w:r>
      <w:r w:rsidR="0022634A" w:rsidRPr="003458F8">
        <w:rPr>
          <w:i w:val="0"/>
          <w:sz w:val="25"/>
          <w:szCs w:val="25"/>
        </w:rPr>
        <w:t>di sangue tanto da fare sembrare quel piccolo taglio una ferita mortale.</w:t>
      </w:r>
    </w:p>
    <w:p w:rsidR="0022634A" w:rsidRPr="003458F8" w:rsidRDefault="0022634A" w:rsidP="0053352E">
      <w:pPr>
        <w:spacing w:before="0" w:beforeAutospacing="0" w:after="0" w:afterAutospacing="0"/>
        <w:contextualSpacing/>
        <w:jc w:val="both"/>
        <w:rPr>
          <w:i w:val="0"/>
          <w:sz w:val="25"/>
          <w:szCs w:val="25"/>
        </w:rPr>
      </w:pPr>
      <w:r w:rsidRPr="003458F8">
        <w:rPr>
          <w:i w:val="0"/>
          <w:sz w:val="25"/>
          <w:szCs w:val="25"/>
        </w:rPr>
        <w:t>“Charlie dove eri quando ti sei tagliato?”</w:t>
      </w:r>
    </w:p>
    <w:p w:rsidR="0022634A" w:rsidRPr="003458F8" w:rsidRDefault="0022634A" w:rsidP="0053352E">
      <w:pPr>
        <w:spacing w:before="0" w:beforeAutospacing="0" w:after="0" w:afterAutospacing="0"/>
        <w:contextualSpacing/>
        <w:jc w:val="both"/>
        <w:rPr>
          <w:i w:val="0"/>
          <w:sz w:val="25"/>
          <w:szCs w:val="25"/>
        </w:rPr>
      </w:pPr>
      <w:r w:rsidRPr="003458F8">
        <w:rPr>
          <w:i w:val="0"/>
          <w:sz w:val="25"/>
          <w:szCs w:val="25"/>
        </w:rPr>
        <w:t>“Volevo avvicinarmi alla botola sotto il camino ma c’erano delle lance o delle punte che uscivano dal muro che l’altra volta non mi parve di vedere eppure era notte.”</w:t>
      </w:r>
    </w:p>
    <w:p w:rsidR="0022634A" w:rsidRPr="003458F8" w:rsidRDefault="0022634A" w:rsidP="0053352E">
      <w:pPr>
        <w:spacing w:before="0" w:beforeAutospacing="0" w:after="0" w:afterAutospacing="0"/>
        <w:contextualSpacing/>
        <w:jc w:val="both"/>
        <w:rPr>
          <w:i w:val="0"/>
          <w:sz w:val="25"/>
          <w:szCs w:val="25"/>
        </w:rPr>
      </w:pPr>
      <w:r w:rsidRPr="003458F8">
        <w:rPr>
          <w:i w:val="0"/>
          <w:sz w:val="25"/>
          <w:szCs w:val="25"/>
        </w:rPr>
        <w:t>“Vado alla botola forse Billy è sceso per poi aspettarti giù.”</w:t>
      </w:r>
    </w:p>
    <w:p w:rsidR="0022634A" w:rsidRPr="003458F8" w:rsidRDefault="0022634A" w:rsidP="0053352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xml:space="preserve"> non voglio stare qui, non so non mi piace sto posto e penso di non piacere a lui.”</w:t>
      </w:r>
    </w:p>
    <w:p w:rsidR="0022634A" w:rsidRPr="003458F8" w:rsidRDefault="0022634A" w:rsidP="0053352E">
      <w:pPr>
        <w:spacing w:before="0" w:beforeAutospacing="0" w:after="0" w:afterAutospacing="0"/>
        <w:contextualSpacing/>
        <w:jc w:val="both"/>
        <w:rPr>
          <w:i w:val="0"/>
          <w:sz w:val="25"/>
          <w:szCs w:val="25"/>
        </w:rPr>
      </w:pPr>
      <w:r w:rsidRPr="003458F8">
        <w:rPr>
          <w:i w:val="0"/>
          <w:sz w:val="25"/>
          <w:szCs w:val="25"/>
        </w:rPr>
        <w:t>“So cosa vuoi dire, stavo ragionando sulle parole che hai detto poco fa perché le ho pensate anch’io</w:t>
      </w:r>
      <w:r w:rsidR="00867841" w:rsidRPr="003458F8">
        <w:rPr>
          <w:i w:val="0"/>
          <w:sz w:val="25"/>
          <w:szCs w:val="25"/>
        </w:rPr>
        <w:t xml:space="preserve"> mezz’ora prima</w:t>
      </w:r>
      <w:r w:rsidRPr="003458F8">
        <w:rPr>
          <w:i w:val="0"/>
          <w:sz w:val="25"/>
          <w:szCs w:val="25"/>
        </w:rPr>
        <w:t>.”</w:t>
      </w:r>
    </w:p>
    <w:p w:rsidR="001470C6" w:rsidRPr="003458F8" w:rsidRDefault="001470C6" w:rsidP="0053352E">
      <w:pPr>
        <w:spacing w:before="0" w:beforeAutospacing="0" w:after="0" w:afterAutospacing="0"/>
        <w:contextualSpacing/>
        <w:jc w:val="both"/>
        <w:rPr>
          <w:i w:val="0"/>
          <w:sz w:val="25"/>
          <w:szCs w:val="25"/>
        </w:rPr>
      </w:pPr>
    </w:p>
    <w:p w:rsidR="001470C6" w:rsidRPr="003458F8" w:rsidRDefault="001470C6" w:rsidP="0053352E">
      <w:pPr>
        <w:spacing w:before="0" w:beforeAutospacing="0" w:after="0" w:afterAutospacing="0"/>
        <w:contextualSpacing/>
        <w:jc w:val="both"/>
        <w:rPr>
          <w:i w:val="0"/>
          <w:sz w:val="25"/>
          <w:szCs w:val="25"/>
        </w:rPr>
      </w:pPr>
    </w:p>
    <w:p w:rsidR="001470C6" w:rsidRPr="003458F8" w:rsidRDefault="001470C6" w:rsidP="0053352E">
      <w:pPr>
        <w:spacing w:before="0" w:beforeAutospacing="0" w:after="0" w:afterAutospacing="0"/>
        <w:contextualSpacing/>
        <w:jc w:val="both"/>
        <w:rPr>
          <w:i w:val="0"/>
          <w:sz w:val="25"/>
          <w:szCs w:val="25"/>
        </w:rPr>
      </w:pPr>
      <w:r w:rsidRPr="003458F8">
        <w:rPr>
          <w:i w:val="0"/>
          <w:sz w:val="25"/>
          <w:szCs w:val="25"/>
        </w:rPr>
        <w:t xml:space="preserve">In una stanza buia, stanza perché le pareti erano state edificate dall’uomo, dove non arrivava nemmeno </w:t>
      </w:r>
      <w:r w:rsidR="00AA67DD" w:rsidRPr="003458F8">
        <w:rPr>
          <w:i w:val="0"/>
          <w:sz w:val="25"/>
          <w:szCs w:val="25"/>
        </w:rPr>
        <w:t>un alito di vento mentre</w:t>
      </w:r>
      <w:r w:rsidR="000D14BC" w:rsidRPr="003458F8">
        <w:rPr>
          <w:i w:val="0"/>
          <w:sz w:val="25"/>
          <w:szCs w:val="25"/>
        </w:rPr>
        <w:t xml:space="preserve"> </w:t>
      </w:r>
      <w:r w:rsidRPr="003458F8">
        <w:rPr>
          <w:i w:val="0"/>
          <w:sz w:val="25"/>
          <w:szCs w:val="25"/>
        </w:rPr>
        <w:t xml:space="preserve">l’acqua saliva fino a lambire il soffitto. </w:t>
      </w:r>
    </w:p>
    <w:p w:rsidR="001470C6" w:rsidRPr="003458F8" w:rsidRDefault="001470C6" w:rsidP="0053352E">
      <w:pPr>
        <w:spacing w:before="0" w:beforeAutospacing="0" w:after="0" w:afterAutospacing="0"/>
        <w:contextualSpacing/>
        <w:jc w:val="both"/>
        <w:rPr>
          <w:i w:val="0"/>
          <w:sz w:val="25"/>
          <w:szCs w:val="25"/>
        </w:rPr>
      </w:pPr>
      <w:r w:rsidRPr="003458F8">
        <w:rPr>
          <w:i w:val="0"/>
          <w:sz w:val="25"/>
          <w:szCs w:val="25"/>
        </w:rPr>
        <w:t xml:space="preserve">Ogni tanto un debole raggio di luce tentava di penetrare l’oscurità il cui regno inviolato sembrava gridare STATE ARRIVANDO ALL’INFERNO, mentre l’aria stantia conservava ovunque il suo odore di putrido e di poveri corpi in decomposizione. Billy aveva trattenuto il respiro per cinque minuti circa poi nuotando si spinse col volto contro la pietra umida e dopo aver tossito cercò un altro boccone d’aria. Avrebbe voluto gridare aiuto, avrebbe voluto uscire dalla trappola ma temeva quella cosa che </w:t>
      </w:r>
      <w:r w:rsidR="000A5B8C" w:rsidRPr="003458F8">
        <w:rPr>
          <w:i w:val="0"/>
          <w:sz w:val="25"/>
          <w:szCs w:val="25"/>
        </w:rPr>
        <w:t>nuotava nella stessa vasca, che gli sfiorava le piante dei piedi.</w:t>
      </w:r>
    </w:p>
    <w:p w:rsidR="00D53C3F" w:rsidRPr="003458F8" w:rsidRDefault="000A5B8C" w:rsidP="0053352E">
      <w:pPr>
        <w:spacing w:before="0" w:beforeAutospacing="0" w:after="0" w:afterAutospacing="0"/>
        <w:contextualSpacing/>
        <w:jc w:val="both"/>
        <w:rPr>
          <w:i w:val="0"/>
          <w:sz w:val="25"/>
          <w:szCs w:val="25"/>
        </w:rPr>
      </w:pPr>
      <w:r w:rsidRPr="003458F8">
        <w:rPr>
          <w:i w:val="0"/>
          <w:sz w:val="25"/>
          <w:szCs w:val="25"/>
        </w:rPr>
        <w:t xml:space="preserve">Aveva cercato di aspettare Charlie finché la sua voce lo chiamò dal basso. Billy si domandava come aveva fatto l’uomo ad arrivare prima di lui ma immaginando ci fossero altre gallerie, seguì l’invito sebbene ci fosse un forte stimolo a tornare indietro. Dopo aver acceso la </w:t>
      </w:r>
      <w:r w:rsidR="000D14BC" w:rsidRPr="003458F8">
        <w:rPr>
          <w:i w:val="0"/>
          <w:sz w:val="25"/>
          <w:szCs w:val="25"/>
        </w:rPr>
        <w:t>torcia, il</w:t>
      </w:r>
      <w:r w:rsidRPr="003458F8">
        <w:rPr>
          <w:i w:val="0"/>
          <w:sz w:val="25"/>
          <w:szCs w:val="25"/>
        </w:rPr>
        <w:t xml:space="preserve"> buio dietro di se e davanti divenne ancora più </w:t>
      </w:r>
      <w:r w:rsidR="00D53C3F" w:rsidRPr="003458F8">
        <w:rPr>
          <w:i w:val="0"/>
          <w:sz w:val="25"/>
          <w:szCs w:val="25"/>
        </w:rPr>
        <w:t xml:space="preserve">impenetrabile, gli vennero spontanee le parole che </w:t>
      </w:r>
      <w:r w:rsidR="000D14BC">
        <w:rPr>
          <w:i w:val="0"/>
          <w:sz w:val="25"/>
          <w:szCs w:val="25"/>
        </w:rPr>
        <w:t xml:space="preserve">lui </w:t>
      </w:r>
      <w:r w:rsidR="00D53C3F" w:rsidRPr="003458F8">
        <w:rPr>
          <w:i w:val="0"/>
          <w:sz w:val="25"/>
          <w:szCs w:val="25"/>
        </w:rPr>
        <w:t xml:space="preserve">recitò come un </w:t>
      </w:r>
      <w:r w:rsidR="000D14BC" w:rsidRPr="003458F8">
        <w:rPr>
          <w:i w:val="0"/>
          <w:sz w:val="25"/>
          <w:szCs w:val="25"/>
        </w:rPr>
        <w:t>fedele, il</w:t>
      </w:r>
      <w:r w:rsidR="00D53C3F" w:rsidRPr="003458F8">
        <w:rPr>
          <w:i w:val="0"/>
          <w:sz w:val="25"/>
          <w:szCs w:val="25"/>
        </w:rPr>
        <w:t xml:space="preserve"> suo prego.</w:t>
      </w:r>
    </w:p>
    <w:p w:rsidR="00D53C3F" w:rsidRPr="003458F8" w:rsidRDefault="00D53C3F" w:rsidP="0053352E">
      <w:pPr>
        <w:spacing w:before="0" w:beforeAutospacing="0" w:after="0" w:afterAutospacing="0"/>
        <w:contextualSpacing/>
        <w:jc w:val="both"/>
        <w:rPr>
          <w:i w:val="0"/>
          <w:sz w:val="25"/>
          <w:szCs w:val="25"/>
        </w:rPr>
      </w:pPr>
      <w:r w:rsidRPr="003458F8">
        <w:rPr>
          <w:i w:val="0"/>
          <w:sz w:val="25"/>
          <w:szCs w:val="25"/>
        </w:rPr>
        <w:t>“Dove c'</w:t>
      </w:r>
      <w:r w:rsidRPr="003458F8">
        <w:rPr>
          <w:rStyle w:val="Enfasicorsivo"/>
          <w:sz w:val="25"/>
          <w:szCs w:val="25"/>
        </w:rPr>
        <w:t>è</w:t>
      </w:r>
      <w:r w:rsidRPr="003458F8">
        <w:rPr>
          <w:i w:val="0"/>
          <w:sz w:val="25"/>
          <w:szCs w:val="25"/>
        </w:rPr>
        <w:t xml:space="preserve"> molta </w:t>
      </w:r>
      <w:r w:rsidRPr="003458F8">
        <w:rPr>
          <w:rStyle w:val="Enfasicorsivo"/>
          <w:sz w:val="25"/>
          <w:szCs w:val="25"/>
        </w:rPr>
        <w:t>luce</w:t>
      </w:r>
      <w:r w:rsidRPr="003458F8">
        <w:rPr>
          <w:i w:val="0"/>
          <w:sz w:val="25"/>
          <w:szCs w:val="25"/>
        </w:rPr>
        <w:t xml:space="preserve"> c'</w:t>
      </w:r>
      <w:r w:rsidRPr="003458F8">
        <w:rPr>
          <w:rStyle w:val="Enfasicorsivo"/>
          <w:sz w:val="25"/>
          <w:szCs w:val="25"/>
        </w:rPr>
        <w:t>è</w:t>
      </w:r>
      <w:r w:rsidRPr="003458F8">
        <w:rPr>
          <w:i w:val="0"/>
          <w:sz w:val="25"/>
          <w:szCs w:val="25"/>
        </w:rPr>
        <w:t xml:space="preserve"> molta ombra! Grazie Goethe!! Adesso comprendo le Sue teorie sul buio e la luce. Oh grazie </w:t>
      </w:r>
      <w:proofErr w:type="spellStart"/>
      <w:r w:rsidRPr="003458F8">
        <w:rPr>
          <w:i w:val="0"/>
          <w:sz w:val="25"/>
          <w:szCs w:val="25"/>
        </w:rPr>
        <w:t>her</w:t>
      </w:r>
      <w:proofErr w:type="spellEnd"/>
      <w:r w:rsidRPr="003458F8">
        <w:rPr>
          <w:i w:val="0"/>
          <w:sz w:val="25"/>
          <w:szCs w:val="25"/>
        </w:rPr>
        <w:t xml:space="preserve"> professor Homer, le sue lezioni non sono del tutto inutili, per caso saprebbe cosa potrei fare per uscire di qui?</w:t>
      </w:r>
      <w:r w:rsidR="00CD5625" w:rsidRPr="003458F8">
        <w:rPr>
          <w:i w:val="0"/>
          <w:sz w:val="25"/>
          <w:szCs w:val="25"/>
        </w:rPr>
        <w:t>”</w:t>
      </w:r>
    </w:p>
    <w:p w:rsidR="00590C69" w:rsidRPr="003458F8" w:rsidRDefault="00CD5625" w:rsidP="00241172">
      <w:pPr>
        <w:spacing w:before="0" w:beforeAutospacing="0" w:after="0" w:afterAutospacing="0"/>
        <w:contextualSpacing/>
        <w:jc w:val="both"/>
        <w:rPr>
          <w:i w:val="0"/>
          <w:sz w:val="25"/>
          <w:szCs w:val="25"/>
        </w:rPr>
      </w:pPr>
      <w:r w:rsidRPr="003458F8">
        <w:rPr>
          <w:i w:val="0"/>
          <w:sz w:val="25"/>
          <w:szCs w:val="25"/>
        </w:rPr>
        <w:t>Aveva tanta acqua in bocca quando iniziò a urlare.</w:t>
      </w:r>
      <w:r w:rsidR="00FC4EE8" w:rsidRPr="003458F8">
        <w:rPr>
          <w:i w:val="0"/>
          <w:sz w:val="25"/>
          <w:szCs w:val="25"/>
        </w:rPr>
        <w:t xml:space="preserve"> </w:t>
      </w:r>
      <w:r w:rsidRPr="003458F8">
        <w:rPr>
          <w:i w:val="0"/>
          <w:sz w:val="25"/>
          <w:szCs w:val="25"/>
        </w:rPr>
        <w:t xml:space="preserve">“Come cazzo di fa </w:t>
      </w:r>
      <w:r w:rsidR="00072FA6" w:rsidRPr="003458F8">
        <w:rPr>
          <w:i w:val="0"/>
          <w:sz w:val="25"/>
          <w:szCs w:val="25"/>
        </w:rPr>
        <w:t>a</w:t>
      </w:r>
      <w:r w:rsidRPr="003458F8">
        <w:rPr>
          <w:i w:val="0"/>
          <w:sz w:val="25"/>
          <w:szCs w:val="25"/>
        </w:rPr>
        <w:t xml:space="preserve"> uscire da qui?? Mi senti?? Lo so che mi stai ascoltando fottuto bastardo, lo so che sei qui. Cazzo come odio questo posto!!”, e poi l’acqua gli coprì il viso e lui si trovò a dover nuotare al buio in cerca di un varco, in cerca d’aria.</w:t>
      </w:r>
      <w:r w:rsidR="00241172" w:rsidRPr="003458F8">
        <w:rPr>
          <w:i w:val="0"/>
          <w:sz w:val="25"/>
          <w:szCs w:val="25"/>
        </w:rPr>
        <w:t xml:space="preserve"> Poi iniziò a ricordare. Ricordava che scendeva gli scalini di pietra consumati e scivolosi, seguendo la voce di Ch</w:t>
      </w:r>
      <w:r w:rsidR="00430346" w:rsidRPr="003458F8">
        <w:rPr>
          <w:i w:val="0"/>
          <w:sz w:val="25"/>
          <w:szCs w:val="25"/>
        </w:rPr>
        <w:t xml:space="preserve">arlie, la sua torcia illuminava solo un paio di metri davanti a se e quello che lo preoccupava era il buio che si lasciava dietro perché dietro le sue spalle sentiva un soffio come un alito </w:t>
      </w:r>
      <w:r w:rsidR="000D14BC" w:rsidRPr="003458F8">
        <w:rPr>
          <w:i w:val="0"/>
          <w:sz w:val="25"/>
          <w:szCs w:val="25"/>
        </w:rPr>
        <w:t>e</w:t>
      </w:r>
      <w:r w:rsidR="00430346" w:rsidRPr="003458F8">
        <w:rPr>
          <w:i w:val="0"/>
          <w:sz w:val="25"/>
          <w:szCs w:val="25"/>
        </w:rPr>
        <w:t xml:space="preserve"> un odore di fiori o di vaniglia mescolato ad un altro odore più acre e pungente. Mentre scendeva guardava le incisioni in rilievo sulle pareti che decorava come un nastro la parte alta della scalinata. Su quella scalinata si era seduto a pensare alla piantina del Vecchio Municipio ed alle rovine del municipio di </w:t>
      </w:r>
      <w:proofErr w:type="spellStart"/>
      <w:r w:rsidR="00430346" w:rsidRPr="003458F8">
        <w:rPr>
          <w:i w:val="0"/>
          <w:sz w:val="25"/>
          <w:szCs w:val="25"/>
        </w:rPr>
        <w:t>Icony</w:t>
      </w:r>
      <w:proofErr w:type="spellEnd"/>
      <w:r w:rsidR="00430346" w:rsidRPr="003458F8">
        <w:rPr>
          <w:i w:val="0"/>
          <w:sz w:val="25"/>
          <w:szCs w:val="25"/>
        </w:rPr>
        <w:t xml:space="preserve"> ma il lampo di genio gli arrivò quando di riflesso gli tornarono in mente le immagini del cortile del palazzo di </w:t>
      </w:r>
      <w:proofErr w:type="spellStart"/>
      <w:r w:rsidR="00430346" w:rsidRPr="003458F8">
        <w:rPr>
          <w:i w:val="0"/>
          <w:sz w:val="25"/>
          <w:szCs w:val="25"/>
        </w:rPr>
        <w:t>Goth</w:t>
      </w:r>
      <w:proofErr w:type="spellEnd"/>
      <w:r w:rsidR="00430346" w:rsidRPr="003458F8">
        <w:rPr>
          <w:i w:val="0"/>
          <w:sz w:val="25"/>
          <w:szCs w:val="25"/>
        </w:rPr>
        <w:t xml:space="preserve"> fatto a chiocciola che apparentemente non portava da nessuna parte e che sembrava la copia esatta della scala che scesero tutti e tre al Vecchio Municipio. La scala dove aveva inseguito la voce di Charlie sembrava essere identica alle altre due; strane coincidente o per meglio dire troppe coincidenze.</w:t>
      </w:r>
    </w:p>
    <w:p w:rsidR="00AD28CA" w:rsidRPr="003458F8" w:rsidRDefault="00AD28CA" w:rsidP="00241172">
      <w:pPr>
        <w:spacing w:before="0" w:beforeAutospacing="0" w:after="0" w:afterAutospacing="0"/>
        <w:contextualSpacing/>
        <w:jc w:val="both"/>
        <w:rPr>
          <w:i w:val="0"/>
          <w:sz w:val="25"/>
          <w:szCs w:val="25"/>
        </w:rPr>
      </w:pPr>
      <w:r w:rsidRPr="003458F8">
        <w:rPr>
          <w:i w:val="0"/>
          <w:sz w:val="25"/>
          <w:szCs w:val="25"/>
        </w:rPr>
        <w:t xml:space="preserve">Spinto forse più dalla paura che dai polmoni che bruciavano per la mancanza d’aria arrivò alla parete più  lunga e la seguì finché risalendola in superficie trovò una scala. Sentiva il suo corpo scoppiare, una divorante fiamma che gli cuoceva il petto e lui aveva bisogno di gridare per il </w:t>
      </w:r>
      <w:r w:rsidRPr="003458F8">
        <w:rPr>
          <w:i w:val="0"/>
          <w:sz w:val="25"/>
          <w:szCs w:val="25"/>
        </w:rPr>
        <w:lastRenderedPageBreak/>
        <w:t xml:space="preserve">dolore per non morire ma la scala lo </w:t>
      </w:r>
      <w:r w:rsidR="009D71BE" w:rsidRPr="003458F8">
        <w:rPr>
          <w:i w:val="0"/>
          <w:sz w:val="25"/>
          <w:szCs w:val="25"/>
        </w:rPr>
        <w:t>aveva riportato in superficie, in salvo non dal mostro</w:t>
      </w:r>
      <w:r w:rsidR="000D14BC" w:rsidRPr="003458F8">
        <w:rPr>
          <w:i w:val="0"/>
          <w:sz w:val="25"/>
          <w:szCs w:val="25"/>
        </w:rPr>
        <w:t xml:space="preserve"> </w:t>
      </w:r>
      <w:r w:rsidR="009D71BE" w:rsidRPr="003458F8">
        <w:rPr>
          <w:i w:val="0"/>
          <w:sz w:val="25"/>
          <w:szCs w:val="25"/>
        </w:rPr>
        <w:t>ma dall’affogamento imminente.</w:t>
      </w:r>
    </w:p>
    <w:p w:rsidR="00561BC6" w:rsidRPr="003458F8" w:rsidRDefault="00561BC6" w:rsidP="00241172">
      <w:pPr>
        <w:spacing w:before="0" w:beforeAutospacing="0" w:after="0" w:afterAutospacing="0"/>
        <w:contextualSpacing/>
        <w:jc w:val="both"/>
        <w:rPr>
          <w:i w:val="0"/>
          <w:sz w:val="25"/>
          <w:szCs w:val="25"/>
        </w:rPr>
      </w:pPr>
      <w:r w:rsidRPr="003458F8">
        <w:rPr>
          <w:i w:val="0"/>
          <w:sz w:val="25"/>
          <w:szCs w:val="25"/>
        </w:rPr>
        <w:t xml:space="preserve">Era seduto sullo scalino di pietra con la maglietta appiccicata alla pelle </w:t>
      </w:r>
      <w:r w:rsidR="000D14BC" w:rsidRPr="003458F8">
        <w:rPr>
          <w:i w:val="0"/>
          <w:sz w:val="25"/>
          <w:szCs w:val="25"/>
        </w:rPr>
        <w:t>e</w:t>
      </w:r>
      <w:r w:rsidRPr="003458F8">
        <w:rPr>
          <w:i w:val="0"/>
          <w:sz w:val="25"/>
          <w:szCs w:val="25"/>
        </w:rPr>
        <w:t xml:space="preserve"> uno strano odore addosso. I suoi occhi non riuscivano a percepire nulla nel buio, nemmeno la grandezza della stanza che lo ospitava o  il volto di chi gli aveva respirato prima addosso.</w:t>
      </w:r>
    </w:p>
    <w:p w:rsidR="00A96A71" w:rsidRPr="003458F8" w:rsidRDefault="00561BC6" w:rsidP="00241172">
      <w:pPr>
        <w:spacing w:before="0" w:beforeAutospacing="0" w:after="0" w:afterAutospacing="0"/>
        <w:contextualSpacing/>
        <w:jc w:val="both"/>
        <w:rPr>
          <w:i w:val="0"/>
          <w:sz w:val="25"/>
          <w:szCs w:val="25"/>
        </w:rPr>
      </w:pPr>
      <w:r w:rsidRPr="003458F8">
        <w:rPr>
          <w:i w:val="0"/>
          <w:sz w:val="25"/>
          <w:szCs w:val="25"/>
        </w:rPr>
        <w:t xml:space="preserve">Teneva le braccia sul petto come per stringersi i polmoni per trattenere la sofferenza della prolungata apnea, ancora un minuto </w:t>
      </w:r>
      <w:r w:rsidR="00072FA6" w:rsidRPr="003458F8">
        <w:rPr>
          <w:i w:val="0"/>
          <w:sz w:val="25"/>
          <w:szCs w:val="25"/>
        </w:rPr>
        <w:t>e</w:t>
      </w:r>
      <w:r w:rsidRPr="003458F8">
        <w:rPr>
          <w:i w:val="0"/>
          <w:sz w:val="25"/>
          <w:szCs w:val="25"/>
        </w:rPr>
        <w:t xml:space="preserve"> avrebbe lasciato che l’acqua gli pene</w:t>
      </w:r>
      <w:r w:rsidR="00FE7457" w:rsidRPr="003458F8">
        <w:rPr>
          <w:i w:val="0"/>
          <w:sz w:val="25"/>
          <w:szCs w:val="25"/>
        </w:rPr>
        <w:t xml:space="preserve">trasse nel corpo e nel cervello. </w:t>
      </w:r>
    </w:p>
    <w:p w:rsidR="00561BC6" w:rsidRPr="003458F8" w:rsidRDefault="00FE7457" w:rsidP="00241172">
      <w:pPr>
        <w:spacing w:before="0" w:beforeAutospacing="0" w:after="0" w:afterAutospacing="0"/>
        <w:contextualSpacing/>
        <w:jc w:val="both"/>
        <w:rPr>
          <w:i w:val="0"/>
          <w:sz w:val="25"/>
          <w:szCs w:val="25"/>
        </w:rPr>
      </w:pPr>
      <w:r w:rsidRPr="003458F8">
        <w:rPr>
          <w:i w:val="0"/>
          <w:sz w:val="25"/>
          <w:szCs w:val="25"/>
        </w:rPr>
        <w:t>Aveva avuto la sensazione come se</w:t>
      </w:r>
      <w:r w:rsidR="00072FA6" w:rsidRPr="003458F8">
        <w:rPr>
          <w:i w:val="0"/>
          <w:sz w:val="25"/>
          <w:szCs w:val="25"/>
        </w:rPr>
        <w:t xml:space="preserve"> </w:t>
      </w:r>
      <w:r w:rsidRPr="003458F8">
        <w:rPr>
          <w:i w:val="0"/>
          <w:sz w:val="25"/>
          <w:szCs w:val="25"/>
        </w:rPr>
        <w:t xml:space="preserve">l’acqua lo avesse voluto divorare, nella sua testa immaginava milioni di sorci piccoli e affamati </w:t>
      </w:r>
      <w:r w:rsidR="00072FA6" w:rsidRPr="003458F8">
        <w:rPr>
          <w:i w:val="0"/>
          <w:sz w:val="25"/>
          <w:szCs w:val="25"/>
        </w:rPr>
        <w:t>con i</w:t>
      </w:r>
      <w:r w:rsidRPr="003458F8">
        <w:rPr>
          <w:i w:val="0"/>
          <w:sz w:val="25"/>
          <w:szCs w:val="25"/>
        </w:rPr>
        <w:t xml:space="preserve"> loro dentini bianchi e sporchi di sangue</w:t>
      </w:r>
      <w:r w:rsidR="00A96A71" w:rsidRPr="003458F8">
        <w:rPr>
          <w:i w:val="0"/>
          <w:sz w:val="25"/>
          <w:szCs w:val="25"/>
        </w:rPr>
        <w:t xml:space="preserve"> che rubavano pezzi di carne al suo corpo anestetizzato dalla paura.</w:t>
      </w:r>
    </w:p>
    <w:p w:rsidR="00A96A71" w:rsidRPr="003458F8" w:rsidRDefault="00A96A71" w:rsidP="00241172">
      <w:pPr>
        <w:spacing w:before="0" w:beforeAutospacing="0" w:after="0" w:afterAutospacing="0"/>
        <w:contextualSpacing/>
        <w:jc w:val="both"/>
        <w:rPr>
          <w:i w:val="0"/>
          <w:sz w:val="25"/>
          <w:szCs w:val="25"/>
        </w:rPr>
      </w:pPr>
      <w:r w:rsidRPr="003458F8">
        <w:rPr>
          <w:i w:val="0"/>
          <w:sz w:val="25"/>
          <w:szCs w:val="25"/>
        </w:rPr>
        <w:t xml:space="preserve">Chiuse gli occhi </w:t>
      </w:r>
      <w:r w:rsidR="00072FA6" w:rsidRPr="003458F8">
        <w:rPr>
          <w:i w:val="0"/>
          <w:sz w:val="25"/>
          <w:szCs w:val="25"/>
        </w:rPr>
        <w:t>e</w:t>
      </w:r>
      <w:r w:rsidRPr="003458F8">
        <w:rPr>
          <w:i w:val="0"/>
          <w:sz w:val="25"/>
          <w:szCs w:val="25"/>
        </w:rPr>
        <w:t xml:space="preserve"> iniziò a contare, uno, due, tre, quattro, cinque, sei, sette, otto, al numero otto fermò la conta per cantare Yesterday dei Beatles cosa che avrebbe continuato a fare se non fosse stato per un rumore secco ed improvviso come di un macigno che colpisce l’acqua o peggio, di qualcosa di grosso che usciva dall’acqua.</w:t>
      </w:r>
    </w:p>
    <w:p w:rsidR="00A96A71" w:rsidRPr="003458F8" w:rsidRDefault="00A96A71" w:rsidP="00241172">
      <w:pPr>
        <w:spacing w:before="0" w:beforeAutospacing="0" w:after="0" w:afterAutospacing="0"/>
        <w:contextualSpacing/>
        <w:jc w:val="both"/>
        <w:rPr>
          <w:i w:val="0"/>
          <w:sz w:val="25"/>
          <w:szCs w:val="25"/>
        </w:rPr>
      </w:pPr>
      <w:r w:rsidRPr="003458F8">
        <w:rPr>
          <w:i w:val="0"/>
          <w:sz w:val="25"/>
          <w:szCs w:val="25"/>
        </w:rPr>
        <w:t>“Io non ho paura di te!”, tentava di sussurrare al buio che sentiva respirare, vivere e muoversi dietro di se.</w:t>
      </w:r>
    </w:p>
    <w:p w:rsidR="00A96A71" w:rsidRPr="003458F8" w:rsidRDefault="00A96A71" w:rsidP="00241172">
      <w:pPr>
        <w:spacing w:before="0" w:beforeAutospacing="0" w:after="0" w:afterAutospacing="0"/>
        <w:contextualSpacing/>
        <w:jc w:val="both"/>
        <w:rPr>
          <w:i w:val="0"/>
          <w:sz w:val="25"/>
          <w:szCs w:val="25"/>
        </w:rPr>
      </w:pPr>
      <w:r w:rsidRPr="003458F8">
        <w:rPr>
          <w:i w:val="0"/>
          <w:sz w:val="25"/>
          <w:szCs w:val="25"/>
        </w:rPr>
        <w:t>Sarebbe morto dalla pura se non fosse stato per la Zip che suo padre si dimenticò  nella tasca posteriore dei suoi jeans</w:t>
      </w:r>
      <w:r w:rsidR="00725D63" w:rsidRPr="003458F8">
        <w:rPr>
          <w:i w:val="0"/>
          <w:sz w:val="25"/>
          <w:szCs w:val="25"/>
        </w:rPr>
        <w:t>.</w:t>
      </w:r>
      <w:r w:rsidRPr="003458F8">
        <w:rPr>
          <w:i w:val="0"/>
          <w:sz w:val="25"/>
          <w:szCs w:val="25"/>
        </w:rPr>
        <w:t xml:space="preserve"> </w:t>
      </w:r>
    </w:p>
    <w:p w:rsidR="00A96A71" w:rsidRPr="003458F8" w:rsidRDefault="00A96A71" w:rsidP="00241172">
      <w:pPr>
        <w:spacing w:before="0" w:beforeAutospacing="0" w:after="0" w:afterAutospacing="0"/>
        <w:contextualSpacing/>
        <w:jc w:val="both"/>
        <w:rPr>
          <w:i w:val="0"/>
          <w:sz w:val="25"/>
          <w:szCs w:val="25"/>
        </w:rPr>
      </w:pPr>
      <w:r w:rsidRPr="003458F8">
        <w:rPr>
          <w:i w:val="0"/>
          <w:sz w:val="25"/>
          <w:szCs w:val="25"/>
        </w:rPr>
        <w:t>“Lo posti tu a casa, in macchina rischio di perderlo”, gli disse il padre 48 ore prima.</w:t>
      </w:r>
    </w:p>
    <w:p w:rsidR="00A96A71" w:rsidRPr="003458F8" w:rsidRDefault="00A96A71" w:rsidP="00241172">
      <w:pPr>
        <w:spacing w:before="0" w:beforeAutospacing="0" w:after="0" w:afterAutospacing="0"/>
        <w:contextualSpacing/>
        <w:jc w:val="both"/>
        <w:rPr>
          <w:i w:val="0"/>
          <w:sz w:val="25"/>
          <w:szCs w:val="25"/>
        </w:rPr>
      </w:pPr>
      <w:r w:rsidRPr="003458F8">
        <w:rPr>
          <w:i w:val="0"/>
          <w:sz w:val="25"/>
          <w:szCs w:val="25"/>
        </w:rPr>
        <w:t xml:space="preserve">Appena la fiamma prese </w:t>
      </w:r>
      <w:r w:rsidR="00072FA6" w:rsidRPr="003458F8">
        <w:rPr>
          <w:i w:val="0"/>
          <w:sz w:val="25"/>
          <w:szCs w:val="25"/>
        </w:rPr>
        <w:t>a</w:t>
      </w:r>
      <w:r w:rsidRPr="003458F8">
        <w:rPr>
          <w:i w:val="0"/>
          <w:sz w:val="25"/>
          <w:szCs w:val="25"/>
        </w:rPr>
        <w:t xml:space="preserve"> ondeggiare rumori spaventosi animarono la grotta o quella sala di pietra che aveva più la parvenza della stanza di un re per le incisioni e le figure scolpite ogni dove.</w:t>
      </w:r>
    </w:p>
    <w:p w:rsidR="00BC1639" w:rsidRPr="003458F8" w:rsidRDefault="00DB4139" w:rsidP="00241172">
      <w:pPr>
        <w:spacing w:before="0" w:beforeAutospacing="0" w:after="0" w:afterAutospacing="0"/>
        <w:contextualSpacing/>
        <w:jc w:val="both"/>
        <w:rPr>
          <w:i w:val="0"/>
          <w:sz w:val="25"/>
          <w:szCs w:val="25"/>
        </w:rPr>
      </w:pPr>
      <w:r w:rsidRPr="003458F8">
        <w:rPr>
          <w:i w:val="0"/>
          <w:sz w:val="25"/>
          <w:szCs w:val="25"/>
        </w:rPr>
        <w:t>C’erano otto navi che affondavano nella gola di un enorme essere su quella parete scolpita e proprio al centro in un rosone a forma di cerchio bucato</w:t>
      </w:r>
      <w:r w:rsidR="00917E2D" w:rsidRPr="003458F8">
        <w:rPr>
          <w:i w:val="0"/>
          <w:sz w:val="25"/>
          <w:szCs w:val="25"/>
        </w:rPr>
        <w:t xml:space="preserve"> una mano o </w:t>
      </w:r>
      <w:r w:rsidR="000D14BC" w:rsidRPr="003458F8">
        <w:rPr>
          <w:i w:val="0"/>
          <w:sz w:val="25"/>
          <w:szCs w:val="25"/>
        </w:rPr>
        <w:t>meglio,</w:t>
      </w:r>
      <w:r w:rsidR="00917E2D" w:rsidRPr="003458F8">
        <w:rPr>
          <w:i w:val="0"/>
          <w:sz w:val="25"/>
          <w:szCs w:val="25"/>
        </w:rPr>
        <w:t xml:space="preserve"> una zampa squamata giocava con un maialino sopra una sorta di spiedo. </w:t>
      </w:r>
    </w:p>
    <w:p w:rsidR="00DB4139" w:rsidRPr="003458F8" w:rsidRDefault="00BC1639" w:rsidP="00241172">
      <w:pPr>
        <w:spacing w:before="0" w:beforeAutospacing="0" w:after="0" w:afterAutospacing="0"/>
        <w:contextualSpacing/>
        <w:jc w:val="both"/>
        <w:rPr>
          <w:i w:val="0"/>
          <w:sz w:val="25"/>
          <w:szCs w:val="25"/>
        </w:rPr>
      </w:pPr>
      <w:r w:rsidRPr="003458F8">
        <w:rPr>
          <w:i w:val="0"/>
          <w:sz w:val="25"/>
          <w:szCs w:val="25"/>
        </w:rPr>
        <w:t xml:space="preserve">      </w:t>
      </w:r>
      <w:r w:rsidR="00917E2D" w:rsidRPr="003458F8">
        <w:rPr>
          <w:i w:val="0"/>
          <w:sz w:val="25"/>
          <w:szCs w:val="25"/>
        </w:rPr>
        <w:t>La luce era così debole che le figure non si distinguevano molto bene le une dalle altre ed il poco che si poteva capire era una sorta di ironica battaglia di un essere gigantesco sempre affamato di vittime.</w:t>
      </w:r>
      <w:r w:rsidR="00DB4139" w:rsidRPr="003458F8">
        <w:rPr>
          <w:i w:val="0"/>
          <w:sz w:val="25"/>
          <w:szCs w:val="25"/>
        </w:rPr>
        <w:t xml:space="preserve"> </w:t>
      </w:r>
    </w:p>
    <w:p w:rsidR="000E6293" w:rsidRPr="003458F8" w:rsidRDefault="000E6293" w:rsidP="00241172">
      <w:pPr>
        <w:spacing w:before="0" w:beforeAutospacing="0" w:after="0" w:afterAutospacing="0"/>
        <w:contextualSpacing/>
        <w:jc w:val="both"/>
        <w:rPr>
          <w:i w:val="0"/>
          <w:sz w:val="25"/>
          <w:szCs w:val="25"/>
        </w:rPr>
      </w:pPr>
      <w:r w:rsidRPr="003458F8">
        <w:rPr>
          <w:i w:val="0"/>
          <w:sz w:val="25"/>
          <w:szCs w:val="25"/>
        </w:rPr>
        <w:t xml:space="preserve">La storia si sviluppava anche sulle altre tre pareti ed in modo più interessante delle altre ma le pareti opposte erano divise dallo specchio dell’acqua che la </w:t>
      </w:r>
      <w:r w:rsidR="000853F8" w:rsidRPr="003458F8">
        <w:rPr>
          <w:i w:val="0"/>
          <w:sz w:val="25"/>
          <w:szCs w:val="25"/>
        </w:rPr>
        <w:t>la</w:t>
      </w:r>
      <w:r w:rsidRPr="003458F8">
        <w:rPr>
          <w:i w:val="0"/>
          <w:sz w:val="25"/>
          <w:szCs w:val="25"/>
        </w:rPr>
        <w:t xml:space="preserve">mbiva quieta fino allo scalino dove ora </w:t>
      </w:r>
      <w:r w:rsidR="000853F8" w:rsidRPr="003458F8">
        <w:rPr>
          <w:i w:val="0"/>
          <w:sz w:val="25"/>
          <w:szCs w:val="25"/>
        </w:rPr>
        <w:t>B</w:t>
      </w:r>
      <w:r w:rsidRPr="003458F8">
        <w:rPr>
          <w:i w:val="0"/>
          <w:sz w:val="25"/>
          <w:szCs w:val="25"/>
        </w:rPr>
        <w:t>illy aveva ritrovato un poco di sicurezza.</w:t>
      </w:r>
    </w:p>
    <w:p w:rsidR="000853F8" w:rsidRPr="003458F8" w:rsidRDefault="000853F8" w:rsidP="00241172">
      <w:pPr>
        <w:spacing w:before="0" w:beforeAutospacing="0" w:after="0" w:afterAutospacing="0"/>
        <w:contextualSpacing/>
        <w:jc w:val="both"/>
        <w:rPr>
          <w:i w:val="0"/>
          <w:sz w:val="25"/>
          <w:szCs w:val="25"/>
        </w:rPr>
      </w:pPr>
      <w:r w:rsidRPr="003458F8">
        <w:rPr>
          <w:i w:val="0"/>
          <w:sz w:val="25"/>
          <w:szCs w:val="25"/>
        </w:rPr>
        <w:t>L’acqua era talmente scura da sembrare un pozzo di petrolio dove la vita sceglieva di morire se s’immergeva e dove non era il caso di capire cosa nascondesse i suoi fondali.</w:t>
      </w:r>
    </w:p>
    <w:p w:rsidR="000853F8" w:rsidRPr="003458F8" w:rsidRDefault="000853F8" w:rsidP="00241172">
      <w:pPr>
        <w:spacing w:before="0" w:beforeAutospacing="0" w:after="0" w:afterAutospacing="0"/>
        <w:contextualSpacing/>
        <w:jc w:val="both"/>
        <w:rPr>
          <w:i w:val="0"/>
          <w:sz w:val="25"/>
          <w:szCs w:val="25"/>
        </w:rPr>
      </w:pPr>
      <w:r w:rsidRPr="003458F8">
        <w:rPr>
          <w:i w:val="0"/>
          <w:sz w:val="25"/>
          <w:szCs w:val="25"/>
        </w:rPr>
        <w:t>Billy era troppo corrotto dall’indagine per percepire le forze oscure che si muovevano intorno a lui.</w:t>
      </w:r>
    </w:p>
    <w:p w:rsidR="000853F8" w:rsidRPr="003458F8" w:rsidRDefault="000853F8" w:rsidP="00241172">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xml:space="preserve">? </w:t>
      </w:r>
      <w:proofErr w:type="spellStart"/>
      <w:r w:rsidRPr="003458F8">
        <w:rPr>
          <w:i w:val="0"/>
          <w:sz w:val="25"/>
          <w:szCs w:val="25"/>
        </w:rPr>
        <w:t>Armet</w:t>
      </w:r>
      <w:proofErr w:type="spellEnd"/>
      <w:r w:rsidRPr="003458F8">
        <w:rPr>
          <w:i w:val="0"/>
          <w:sz w:val="25"/>
          <w:szCs w:val="25"/>
        </w:rPr>
        <w:t xml:space="preserve"> sei qui?”, ma non erano passi i rumori che gli parve di sentire con una certa frequenza.</w:t>
      </w:r>
    </w:p>
    <w:p w:rsidR="000853F8" w:rsidRPr="003458F8" w:rsidRDefault="000853F8" w:rsidP="00241172">
      <w:pPr>
        <w:spacing w:before="0" w:beforeAutospacing="0" w:after="0" w:afterAutospacing="0"/>
        <w:contextualSpacing/>
        <w:jc w:val="both"/>
        <w:rPr>
          <w:i w:val="0"/>
          <w:sz w:val="25"/>
          <w:szCs w:val="25"/>
        </w:rPr>
      </w:pPr>
      <w:r w:rsidRPr="003458F8">
        <w:rPr>
          <w:i w:val="0"/>
          <w:sz w:val="25"/>
          <w:szCs w:val="25"/>
        </w:rPr>
        <w:t>“Charlie? Charlie!”, ma nemmeno Charlie arrivò alla sua chiamata di soccorso.</w:t>
      </w:r>
    </w:p>
    <w:p w:rsidR="000853F8" w:rsidRPr="003458F8" w:rsidRDefault="000853F8" w:rsidP="00241172">
      <w:pPr>
        <w:spacing w:before="0" w:beforeAutospacing="0" w:after="0" w:afterAutospacing="0"/>
        <w:contextualSpacing/>
        <w:jc w:val="both"/>
        <w:rPr>
          <w:i w:val="0"/>
          <w:sz w:val="25"/>
          <w:szCs w:val="25"/>
        </w:rPr>
      </w:pPr>
      <w:r w:rsidRPr="003458F8">
        <w:rPr>
          <w:i w:val="0"/>
          <w:sz w:val="25"/>
          <w:szCs w:val="25"/>
        </w:rPr>
        <w:t>S’era alzato in piedi cercando di perlustrare lo spazio che non era attaccato dalle acque. Dopo il primo passo scivolò rovinosamente sulla pietra bagnato colpendo duramente il ginocchio destro. Per non urlare si mise una mano in bocca e la morse finché non scesero giù le lacrime.</w:t>
      </w:r>
    </w:p>
    <w:p w:rsidR="00427B62" w:rsidRPr="003458F8" w:rsidRDefault="00427B62" w:rsidP="00241172">
      <w:pPr>
        <w:spacing w:before="0" w:beforeAutospacing="0" w:after="0" w:afterAutospacing="0"/>
        <w:contextualSpacing/>
        <w:jc w:val="both"/>
        <w:rPr>
          <w:i w:val="0"/>
          <w:sz w:val="25"/>
          <w:szCs w:val="25"/>
        </w:rPr>
      </w:pPr>
      <w:r w:rsidRPr="003458F8">
        <w:rPr>
          <w:i w:val="0"/>
          <w:sz w:val="25"/>
          <w:szCs w:val="25"/>
        </w:rPr>
        <w:t xml:space="preserve">Sperava di sentire la voce di uno dei suoi amici, voleva smettere di immaginare il corpo del buio prendere strane forme e tutte protese verso di lui, </w:t>
      </w:r>
      <w:r w:rsidR="00BC1639" w:rsidRPr="003458F8">
        <w:rPr>
          <w:i w:val="0"/>
          <w:sz w:val="25"/>
          <w:szCs w:val="25"/>
        </w:rPr>
        <w:t>aveva il fiato corto nonostante fosse fermo sulla pietra bagnata che emanava un forte odore di morte.</w:t>
      </w:r>
    </w:p>
    <w:p w:rsidR="00BC1639" w:rsidRPr="003458F8" w:rsidRDefault="00BC1639" w:rsidP="00241172">
      <w:pPr>
        <w:spacing w:before="0" w:beforeAutospacing="0" w:after="0" w:afterAutospacing="0"/>
        <w:contextualSpacing/>
        <w:jc w:val="both"/>
        <w:rPr>
          <w:i w:val="0"/>
          <w:sz w:val="25"/>
          <w:szCs w:val="25"/>
        </w:rPr>
      </w:pPr>
      <w:r w:rsidRPr="003458F8">
        <w:rPr>
          <w:i w:val="0"/>
          <w:sz w:val="25"/>
          <w:szCs w:val="25"/>
        </w:rPr>
        <w:t xml:space="preserve">Forse sarebbe morto </w:t>
      </w:r>
      <w:r w:rsidR="00072FA6" w:rsidRPr="003458F8">
        <w:rPr>
          <w:i w:val="0"/>
          <w:sz w:val="25"/>
          <w:szCs w:val="25"/>
        </w:rPr>
        <w:t>lì</w:t>
      </w:r>
      <w:r w:rsidR="00072FA6">
        <w:rPr>
          <w:i w:val="0"/>
          <w:sz w:val="25"/>
          <w:szCs w:val="25"/>
        </w:rPr>
        <w:t>,</w:t>
      </w:r>
      <w:r w:rsidRPr="003458F8">
        <w:rPr>
          <w:i w:val="0"/>
          <w:sz w:val="25"/>
          <w:szCs w:val="25"/>
        </w:rPr>
        <w:t xml:space="preserve"> dilaniato da chissà quale essere o peggio ancora dai ratti che sarebbero sbucati all’improvviso dalle crepe nei muri; tutte le ipotesi erano più che probabili e la piccola percentuale di sopravvivenza era sempre l’ancora di salvataggio dalla quale dipendeva il suo benessere mentale oramai allo stremo delle forze.</w:t>
      </w:r>
    </w:p>
    <w:p w:rsidR="006B3CE2" w:rsidRPr="003458F8" w:rsidRDefault="006B3CE2" w:rsidP="00241172">
      <w:pPr>
        <w:spacing w:before="0" w:beforeAutospacing="0" w:after="0" w:afterAutospacing="0"/>
        <w:contextualSpacing/>
        <w:jc w:val="both"/>
        <w:rPr>
          <w:i w:val="0"/>
          <w:sz w:val="25"/>
          <w:szCs w:val="25"/>
        </w:rPr>
      </w:pPr>
      <w:r w:rsidRPr="003458F8">
        <w:rPr>
          <w:i w:val="0"/>
          <w:sz w:val="25"/>
          <w:szCs w:val="25"/>
        </w:rPr>
        <w:lastRenderedPageBreak/>
        <w:t>La fiammella non sarebbe durata per molto e temeva seriamente di alzare la voce come se fosse quello che mostro stava aspettando nel buio. Tremava di più di un bambinetto delle elementari e come un bambinetto  si urinò addosso nei pantaloni già fradici.</w:t>
      </w:r>
    </w:p>
    <w:p w:rsidR="006B3CE2" w:rsidRPr="003458F8" w:rsidRDefault="006B3CE2" w:rsidP="00241172">
      <w:pPr>
        <w:spacing w:before="0" w:beforeAutospacing="0" w:after="0" w:afterAutospacing="0"/>
        <w:contextualSpacing/>
        <w:jc w:val="both"/>
        <w:rPr>
          <w:i w:val="0"/>
          <w:sz w:val="25"/>
          <w:szCs w:val="25"/>
        </w:rPr>
      </w:pPr>
      <w:r w:rsidRPr="003458F8">
        <w:rPr>
          <w:i w:val="0"/>
          <w:sz w:val="25"/>
          <w:szCs w:val="25"/>
        </w:rPr>
        <w:t>“Eccomi Signore, come un succulento porcellino per il pr</w:t>
      </w:r>
      <w:r w:rsidR="00D83F3E">
        <w:rPr>
          <w:i w:val="0"/>
          <w:sz w:val="25"/>
          <w:szCs w:val="25"/>
        </w:rPr>
        <w:t>anzo dei demoni della mia mente</w:t>
      </w:r>
      <w:r w:rsidRPr="003458F8">
        <w:rPr>
          <w:i w:val="0"/>
          <w:sz w:val="25"/>
          <w:szCs w:val="25"/>
        </w:rPr>
        <w:t>”, ma la sua voce rimbalzò contro le pareti sorde e poi di nuovo la solitudine di quel freddo silenzio gli piombò addosso.</w:t>
      </w:r>
    </w:p>
    <w:p w:rsidR="006B3CE2" w:rsidRPr="003458F8" w:rsidRDefault="006B3CE2" w:rsidP="00241172">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Tocc</w:t>
      </w:r>
      <w:proofErr w:type="spellEnd"/>
      <w:r w:rsidRPr="003458F8">
        <w:rPr>
          <w:i w:val="0"/>
          <w:sz w:val="25"/>
          <w:szCs w:val="25"/>
        </w:rPr>
        <w:t>.”</w:t>
      </w:r>
    </w:p>
    <w:p w:rsidR="006B3CE2" w:rsidRPr="003458F8" w:rsidRDefault="006B3CE2" w:rsidP="00241172">
      <w:pPr>
        <w:spacing w:before="0" w:beforeAutospacing="0" w:after="0" w:afterAutospacing="0"/>
        <w:contextualSpacing/>
        <w:jc w:val="both"/>
        <w:rPr>
          <w:i w:val="0"/>
          <w:sz w:val="25"/>
          <w:szCs w:val="25"/>
        </w:rPr>
      </w:pPr>
      <w:r w:rsidRPr="003458F8">
        <w:rPr>
          <w:i w:val="0"/>
          <w:sz w:val="25"/>
          <w:szCs w:val="25"/>
        </w:rPr>
        <w:t>Un rumore secco gli tolse completamente il fiato.</w:t>
      </w:r>
    </w:p>
    <w:p w:rsidR="006B3CE2" w:rsidRPr="003458F8" w:rsidRDefault="006B3CE2" w:rsidP="00241172">
      <w:pPr>
        <w:spacing w:before="0" w:beforeAutospacing="0" w:after="0" w:afterAutospacing="0"/>
        <w:contextualSpacing/>
        <w:jc w:val="both"/>
        <w:rPr>
          <w:i w:val="0"/>
          <w:sz w:val="25"/>
          <w:szCs w:val="25"/>
        </w:rPr>
      </w:pPr>
      <w:r w:rsidRPr="003458F8">
        <w:rPr>
          <w:i w:val="0"/>
          <w:sz w:val="25"/>
          <w:szCs w:val="25"/>
        </w:rPr>
        <w:t>“Ciao Billy come stai?”</w:t>
      </w:r>
    </w:p>
    <w:p w:rsidR="006B3CE2" w:rsidRPr="003458F8" w:rsidRDefault="006B3CE2" w:rsidP="00241172">
      <w:pPr>
        <w:spacing w:before="0" w:beforeAutospacing="0" w:after="0" w:afterAutospacing="0"/>
        <w:contextualSpacing/>
        <w:jc w:val="both"/>
        <w:rPr>
          <w:i w:val="0"/>
          <w:sz w:val="25"/>
          <w:szCs w:val="25"/>
        </w:rPr>
      </w:pPr>
      <w:r w:rsidRPr="003458F8">
        <w:rPr>
          <w:i w:val="0"/>
          <w:sz w:val="25"/>
          <w:szCs w:val="25"/>
        </w:rPr>
        <w:t>La mano destra del ragazzo alzò la fiammella davanti  agli occhi che videro la cosa più improbabile di questo mondo.</w:t>
      </w:r>
    </w:p>
    <w:p w:rsidR="006B3CE2" w:rsidRPr="003458F8" w:rsidRDefault="006B3CE2" w:rsidP="00241172">
      <w:pPr>
        <w:spacing w:before="0" w:beforeAutospacing="0" w:after="0" w:afterAutospacing="0"/>
        <w:contextualSpacing/>
        <w:jc w:val="both"/>
        <w:rPr>
          <w:i w:val="0"/>
          <w:sz w:val="25"/>
          <w:szCs w:val="25"/>
        </w:rPr>
      </w:pPr>
      <w:r w:rsidRPr="003458F8">
        <w:rPr>
          <w:i w:val="0"/>
          <w:sz w:val="25"/>
          <w:szCs w:val="25"/>
        </w:rPr>
        <w:t>“M, M, Ma, Mary?”, balbettò sforzandosi di trattenere un urlo nel petto che cominciò a dolergli come se gli avessero tirato in dieci un pugno contro il costato.</w:t>
      </w:r>
    </w:p>
    <w:p w:rsidR="003E0455" w:rsidRPr="003458F8" w:rsidRDefault="003E0455" w:rsidP="00241172">
      <w:pPr>
        <w:spacing w:before="0" w:beforeAutospacing="0" w:after="0" w:afterAutospacing="0"/>
        <w:contextualSpacing/>
        <w:jc w:val="both"/>
        <w:rPr>
          <w:i w:val="0"/>
          <w:sz w:val="25"/>
          <w:szCs w:val="25"/>
        </w:rPr>
      </w:pPr>
      <w:r w:rsidRPr="003458F8">
        <w:rPr>
          <w:i w:val="0"/>
          <w:sz w:val="25"/>
          <w:szCs w:val="25"/>
        </w:rPr>
        <w:t>“Si Billy.”</w:t>
      </w:r>
    </w:p>
    <w:p w:rsidR="00DC0D34" w:rsidRPr="003458F8" w:rsidRDefault="003E0455" w:rsidP="00241172">
      <w:pPr>
        <w:spacing w:before="0" w:beforeAutospacing="0" w:after="0" w:afterAutospacing="0"/>
        <w:contextualSpacing/>
        <w:jc w:val="both"/>
        <w:rPr>
          <w:i w:val="0"/>
          <w:sz w:val="25"/>
          <w:szCs w:val="25"/>
        </w:rPr>
      </w:pPr>
      <w:r w:rsidRPr="003458F8">
        <w:rPr>
          <w:i w:val="0"/>
          <w:sz w:val="25"/>
          <w:szCs w:val="25"/>
        </w:rPr>
        <w:t xml:space="preserve">La donna dinanzi aveva una postura rigida come se </w:t>
      </w:r>
      <w:r w:rsidR="00DC0D34" w:rsidRPr="003458F8">
        <w:rPr>
          <w:i w:val="0"/>
          <w:sz w:val="25"/>
          <w:szCs w:val="25"/>
        </w:rPr>
        <w:t>fosse stata una statua di vetro</w:t>
      </w:r>
      <w:r w:rsidRPr="003458F8">
        <w:rPr>
          <w:i w:val="0"/>
          <w:sz w:val="25"/>
          <w:szCs w:val="25"/>
        </w:rPr>
        <w:t xml:space="preserve"> che al minimo movimento si sarebbe sbriciolata</w:t>
      </w:r>
      <w:r w:rsidR="00DC0D34" w:rsidRPr="003458F8">
        <w:rPr>
          <w:i w:val="0"/>
          <w:sz w:val="25"/>
          <w:szCs w:val="25"/>
        </w:rPr>
        <w:t xml:space="preserve"> e sul suo viso cadaverico non c’erano segni espressivi </w:t>
      </w:r>
      <w:r w:rsidR="000D14BC" w:rsidRPr="003458F8">
        <w:rPr>
          <w:i w:val="0"/>
          <w:sz w:val="25"/>
          <w:szCs w:val="25"/>
        </w:rPr>
        <w:t>né</w:t>
      </w:r>
      <w:r w:rsidR="00DC0D34" w:rsidRPr="003458F8">
        <w:rPr>
          <w:i w:val="0"/>
          <w:sz w:val="25"/>
          <w:szCs w:val="25"/>
        </w:rPr>
        <w:t xml:space="preserve"> pieghe sulle labbra. Billy cercò di studiarla tanto morto per </w:t>
      </w:r>
      <w:r w:rsidR="000D14BC" w:rsidRPr="003458F8">
        <w:rPr>
          <w:i w:val="0"/>
          <w:sz w:val="25"/>
          <w:szCs w:val="25"/>
        </w:rPr>
        <w:t>morto,</w:t>
      </w:r>
      <w:r w:rsidR="00DC0D34" w:rsidRPr="003458F8">
        <w:rPr>
          <w:i w:val="0"/>
          <w:sz w:val="25"/>
          <w:szCs w:val="25"/>
        </w:rPr>
        <w:t xml:space="preserve"> non sarebbe stato male capire quanto la sua allucinazione fosse viva.</w:t>
      </w:r>
    </w:p>
    <w:p w:rsidR="00DC0D34" w:rsidRPr="003458F8" w:rsidRDefault="00DC0D34" w:rsidP="00241172">
      <w:pPr>
        <w:spacing w:before="0" w:beforeAutospacing="0" w:after="0" w:afterAutospacing="0"/>
        <w:contextualSpacing/>
        <w:jc w:val="both"/>
        <w:rPr>
          <w:i w:val="0"/>
          <w:sz w:val="25"/>
          <w:szCs w:val="25"/>
        </w:rPr>
      </w:pPr>
      <w:r w:rsidRPr="003458F8">
        <w:rPr>
          <w:i w:val="0"/>
          <w:sz w:val="25"/>
          <w:szCs w:val="25"/>
        </w:rPr>
        <w:t>“Guardami Billy, e la voce divenne roca come quella di un uomo con la bocca piena, guardami negli occhi!”</w:t>
      </w:r>
    </w:p>
    <w:p w:rsidR="00DC0D34" w:rsidRPr="003458F8" w:rsidRDefault="00DC0D34" w:rsidP="00241172">
      <w:pPr>
        <w:spacing w:before="0" w:beforeAutospacing="0" w:after="0" w:afterAutospacing="0"/>
        <w:contextualSpacing/>
        <w:jc w:val="both"/>
        <w:rPr>
          <w:i w:val="0"/>
          <w:sz w:val="25"/>
          <w:szCs w:val="25"/>
        </w:rPr>
      </w:pPr>
      <w:r w:rsidRPr="003458F8">
        <w:rPr>
          <w:i w:val="0"/>
          <w:sz w:val="25"/>
          <w:szCs w:val="25"/>
        </w:rPr>
        <w:t>Billy seguì la sua esortazione ed ebbe l’impressione che nelle iridi di lei ci fossero alghe o cose che continuavano ad ondeggiare; quelle cose divennero dei tentacoli e persino la bocca molto snodata somigliava a quella di un rettile.</w:t>
      </w:r>
    </w:p>
    <w:p w:rsidR="00DC0D34" w:rsidRPr="003458F8" w:rsidRDefault="00DC0D34" w:rsidP="00241172">
      <w:pPr>
        <w:spacing w:before="0" w:beforeAutospacing="0" w:after="0" w:afterAutospacing="0"/>
        <w:contextualSpacing/>
        <w:jc w:val="both"/>
        <w:rPr>
          <w:i w:val="0"/>
          <w:sz w:val="25"/>
          <w:szCs w:val="25"/>
        </w:rPr>
      </w:pPr>
      <w:r w:rsidRPr="003458F8">
        <w:rPr>
          <w:i w:val="0"/>
          <w:sz w:val="25"/>
          <w:szCs w:val="25"/>
        </w:rPr>
        <w:t xml:space="preserve">Era Mary </w:t>
      </w:r>
      <w:proofErr w:type="spellStart"/>
      <w:r w:rsidRPr="003458F8">
        <w:rPr>
          <w:i w:val="0"/>
          <w:sz w:val="25"/>
          <w:szCs w:val="25"/>
        </w:rPr>
        <w:t>Ann</w:t>
      </w:r>
      <w:proofErr w:type="spellEnd"/>
      <w:r w:rsidRPr="003458F8">
        <w:rPr>
          <w:i w:val="0"/>
          <w:sz w:val="25"/>
          <w:szCs w:val="25"/>
        </w:rPr>
        <w:t xml:space="preserve"> o un fantasma della sua mente? Eppure quella visione gli sembrava terribilmente reale, tanto che rimase sorpreso nel vedere un orecchino come quello con cui continuava a giocare Charlie.</w:t>
      </w:r>
    </w:p>
    <w:p w:rsidR="00DC0D34" w:rsidRPr="003458F8" w:rsidRDefault="00DC0D34" w:rsidP="00241172">
      <w:pPr>
        <w:spacing w:before="0" w:beforeAutospacing="0" w:after="0" w:afterAutospacing="0"/>
        <w:contextualSpacing/>
        <w:jc w:val="both"/>
        <w:rPr>
          <w:i w:val="0"/>
          <w:sz w:val="25"/>
          <w:szCs w:val="25"/>
        </w:rPr>
      </w:pPr>
      <w:r w:rsidRPr="003458F8">
        <w:rPr>
          <w:i w:val="0"/>
          <w:sz w:val="25"/>
          <w:szCs w:val="25"/>
        </w:rPr>
        <w:t>“Io ti sto sognando?”</w:t>
      </w:r>
    </w:p>
    <w:p w:rsidR="00DC0D34" w:rsidRPr="003458F8" w:rsidRDefault="00DC0D34" w:rsidP="00241172">
      <w:pPr>
        <w:spacing w:before="0" w:beforeAutospacing="0" w:after="0" w:afterAutospacing="0"/>
        <w:contextualSpacing/>
        <w:jc w:val="both"/>
        <w:rPr>
          <w:i w:val="0"/>
          <w:sz w:val="25"/>
          <w:szCs w:val="25"/>
        </w:rPr>
      </w:pPr>
      <w:r w:rsidRPr="003458F8">
        <w:rPr>
          <w:i w:val="0"/>
          <w:sz w:val="25"/>
          <w:szCs w:val="25"/>
        </w:rPr>
        <w:t xml:space="preserve">La figura si mosse ma senza sposare le gambe, fu come vederla sdoppiarsi per poi rientrare nel primo corpo e Billy in </w:t>
      </w:r>
      <w:r w:rsidR="00072FA6" w:rsidRPr="003458F8">
        <w:rPr>
          <w:i w:val="0"/>
          <w:sz w:val="25"/>
          <w:szCs w:val="25"/>
        </w:rPr>
        <w:t>quell’</w:t>
      </w:r>
      <w:r w:rsidRPr="003458F8">
        <w:rPr>
          <w:i w:val="0"/>
          <w:sz w:val="25"/>
          <w:szCs w:val="25"/>
        </w:rPr>
        <w:t>attimo vide che dalle mani di quell’essere cadevano scaglie per far posto a nuovi piccoli tentacoli che le spaccavano la pelle come piccoli divoratori in una nuova realtà.</w:t>
      </w:r>
    </w:p>
    <w:p w:rsidR="003E0455" w:rsidRPr="003458F8" w:rsidRDefault="00DC0D34" w:rsidP="00241172">
      <w:pPr>
        <w:spacing w:before="0" w:beforeAutospacing="0" w:after="0" w:afterAutospacing="0"/>
        <w:contextualSpacing/>
        <w:jc w:val="both"/>
        <w:rPr>
          <w:i w:val="0"/>
          <w:sz w:val="25"/>
          <w:szCs w:val="25"/>
        </w:rPr>
      </w:pPr>
      <w:r w:rsidRPr="003458F8">
        <w:rPr>
          <w:i w:val="0"/>
          <w:sz w:val="25"/>
          <w:szCs w:val="25"/>
        </w:rPr>
        <w:t xml:space="preserve">“Un avviso Billy. Ti do un avvertimento che dovrai consegnare ai tuoi amici e tu lo porterai, vero Billy? </w:t>
      </w:r>
      <w:r w:rsidR="008C5F6E" w:rsidRPr="003458F8">
        <w:rPr>
          <w:i w:val="0"/>
          <w:sz w:val="25"/>
          <w:szCs w:val="25"/>
        </w:rPr>
        <w:t xml:space="preserve">Oggi sei molto fortunato </w:t>
      </w:r>
      <w:r w:rsidR="00BE2770" w:rsidRPr="003458F8">
        <w:rPr>
          <w:i w:val="0"/>
          <w:sz w:val="25"/>
          <w:szCs w:val="25"/>
        </w:rPr>
        <w:t>a</w:t>
      </w:r>
      <w:r w:rsidR="008C5F6E" w:rsidRPr="003458F8">
        <w:rPr>
          <w:i w:val="0"/>
          <w:sz w:val="25"/>
          <w:szCs w:val="25"/>
        </w:rPr>
        <w:t xml:space="preserve"> essere il mio messaggero. Dì ad </w:t>
      </w:r>
      <w:proofErr w:type="spellStart"/>
      <w:r w:rsidR="008C5F6E" w:rsidRPr="003458F8">
        <w:rPr>
          <w:i w:val="0"/>
          <w:sz w:val="25"/>
          <w:szCs w:val="25"/>
        </w:rPr>
        <w:t>Armet</w:t>
      </w:r>
      <w:proofErr w:type="spellEnd"/>
      <w:r w:rsidR="008C5F6E" w:rsidRPr="003458F8">
        <w:rPr>
          <w:i w:val="0"/>
          <w:sz w:val="25"/>
          <w:szCs w:val="25"/>
        </w:rPr>
        <w:t xml:space="preserve"> che se entra nella casa di </w:t>
      </w:r>
      <w:proofErr w:type="spellStart"/>
      <w:r w:rsidR="008C5F6E" w:rsidRPr="003458F8">
        <w:rPr>
          <w:i w:val="0"/>
          <w:sz w:val="25"/>
          <w:szCs w:val="25"/>
        </w:rPr>
        <w:t>Goth</w:t>
      </w:r>
      <w:proofErr w:type="spellEnd"/>
      <w:r w:rsidR="008C5F6E" w:rsidRPr="003458F8">
        <w:rPr>
          <w:i w:val="0"/>
          <w:sz w:val="25"/>
          <w:szCs w:val="25"/>
        </w:rPr>
        <w:t xml:space="preserve"> </w:t>
      </w:r>
      <w:r w:rsidR="003E0455" w:rsidRPr="003458F8">
        <w:rPr>
          <w:i w:val="0"/>
          <w:sz w:val="25"/>
          <w:szCs w:val="25"/>
        </w:rPr>
        <w:t xml:space="preserve"> </w:t>
      </w:r>
      <w:r w:rsidR="002503AA" w:rsidRPr="003458F8">
        <w:rPr>
          <w:i w:val="0"/>
          <w:sz w:val="25"/>
          <w:szCs w:val="25"/>
        </w:rPr>
        <w:t>saranno in tanti a pagare per il suo oltraggio. Mi hai capito Billy?”</w:t>
      </w:r>
    </w:p>
    <w:p w:rsidR="002503AA" w:rsidRPr="003458F8" w:rsidRDefault="002503AA" w:rsidP="00241172">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xml:space="preserve"> non deve arrivare alla casa di </w:t>
      </w:r>
      <w:proofErr w:type="spellStart"/>
      <w:r w:rsidRPr="003458F8">
        <w:rPr>
          <w:i w:val="0"/>
          <w:sz w:val="25"/>
          <w:szCs w:val="25"/>
        </w:rPr>
        <w:t>Goth</w:t>
      </w:r>
      <w:proofErr w:type="spellEnd"/>
      <w:r w:rsidRPr="003458F8">
        <w:rPr>
          <w:i w:val="0"/>
          <w:sz w:val="25"/>
          <w:szCs w:val="25"/>
        </w:rPr>
        <w:t xml:space="preserve"> o moriranno tutti.”</w:t>
      </w:r>
    </w:p>
    <w:p w:rsidR="002503AA" w:rsidRPr="003458F8" w:rsidRDefault="002503AA" w:rsidP="00241172">
      <w:pPr>
        <w:spacing w:before="0" w:beforeAutospacing="0" w:after="0" w:afterAutospacing="0"/>
        <w:contextualSpacing/>
        <w:jc w:val="both"/>
        <w:rPr>
          <w:i w:val="0"/>
          <w:sz w:val="25"/>
          <w:szCs w:val="25"/>
        </w:rPr>
      </w:pPr>
      <w:r w:rsidRPr="003458F8">
        <w:rPr>
          <w:i w:val="0"/>
          <w:sz w:val="25"/>
          <w:szCs w:val="25"/>
        </w:rPr>
        <w:t xml:space="preserve">Billy ripeteva come una morbida </w:t>
      </w:r>
      <w:r w:rsidR="000D14BC" w:rsidRPr="003458F8">
        <w:rPr>
          <w:i w:val="0"/>
          <w:sz w:val="25"/>
          <w:szCs w:val="25"/>
        </w:rPr>
        <w:t>marionetta, le</w:t>
      </w:r>
      <w:r w:rsidRPr="003458F8">
        <w:rPr>
          <w:i w:val="0"/>
          <w:sz w:val="25"/>
          <w:szCs w:val="25"/>
        </w:rPr>
        <w:t xml:space="preserve"> parole suggerite dal suo fantasma.</w:t>
      </w:r>
    </w:p>
    <w:p w:rsidR="002503AA" w:rsidRPr="003458F8" w:rsidRDefault="002503AA" w:rsidP="00241172">
      <w:pPr>
        <w:spacing w:before="0" w:beforeAutospacing="0" w:after="0" w:afterAutospacing="0"/>
        <w:contextualSpacing/>
        <w:jc w:val="both"/>
        <w:rPr>
          <w:i w:val="0"/>
          <w:sz w:val="25"/>
          <w:szCs w:val="25"/>
        </w:rPr>
      </w:pPr>
      <w:r w:rsidRPr="003458F8">
        <w:rPr>
          <w:i w:val="0"/>
          <w:sz w:val="25"/>
          <w:szCs w:val="25"/>
        </w:rPr>
        <w:t xml:space="preserve">“I messaggeri non sono degli immortali, se metterai ancora piede qui, la prossima volta </w:t>
      </w:r>
      <w:r w:rsidR="000D14BC" w:rsidRPr="003458F8">
        <w:rPr>
          <w:i w:val="0"/>
          <w:sz w:val="25"/>
          <w:szCs w:val="25"/>
        </w:rPr>
        <w:t>ragazzo,</w:t>
      </w:r>
      <w:r w:rsidRPr="003458F8">
        <w:rPr>
          <w:i w:val="0"/>
          <w:sz w:val="25"/>
          <w:szCs w:val="25"/>
        </w:rPr>
        <w:t xml:space="preserve"> sar</w:t>
      </w:r>
      <w:r w:rsidR="00AA1ABA">
        <w:rPr>
          <w:i w:val="0"/>
          <w:sz w:val="25"/>
          <w:szCs w:val="25"/>
        </w:rPr>
        <w:t>ai il mio pasto!”, e la figura s</w:t>
      </w:r>
      <w:r w:rsidRPr="003458F8">
        <w:rPr>
          <w:i w:val="0"/>
          <w:sz w:val="25"/>
          <w:szCs w:val="25"/>
        </w:rPr>
        <w:t>i dissolse con la stessa velocità com’era apparsa.</w:t>
      </w:r>
    </w:p>
    <w:p w:rsidR="002503AA" w:rsidRPr="003458F8" w:rsidRDefault="00AA1ABA" w:rsidP="00241172">
      <w:pPr>
        <w:spacing w:before="0" w:beforeAutospacing="0" w:after="0" w:afterAutospacing="0"/>
        <w:contextualSpacing/>
        <w:jc w:val="both"/>
        <w:rPr>
          <w:i w:val="0"/>
          <w:sz w:val="25"/>
          <w:szCs w:val="25"/>
        </w:rPr>
      </w:pPr>
      <w:r w:rsidRPr="003458F8">
        <w:rPr>
          <w:i w:val="0"/>
          <w:sz w:val="25"/>
          <w:szCs w:val="25"/>
        </w:rPr>
        <w:t>Le</w:t>
      </w:r>
      <w:r w:rsidR="002503AA" w:rsidRPr="003458F8">
        <w:rPr>
          <w:i w:val="0"/>
          <w:sz w:val="25"/>
          <w:szCs w:val="25"/>
        </w:rPr>
        <w:t xml:space="preserve"> acque nere erano sempre più scure e calme mentre la scalinata sembrava essere più grande del solito. Con l’ultima fiamma dell’accendino puntata  in direzione della scala Billy trovò l’apertura che lo avrebbe portato in salvo.</w:t>
      </w:r>
    </w:p>
    <w:p w:rsidR="001923F8" w:rsidRPr="003458F8" w:rsidRDefault="001923F8" w:rsidP="00C31CE7">
      <w:pPr>
        <w:spacing w:before="0" w:beforeAutospacing="0" w:after="0" w:afterAutospacing="0"/>
        <w:contextualSpacing/>
        <w:rPr>
          <w:b/>
          <w:sz w:val="25"/>
          <w:szCs w:val="25"/>
        </w:rPr>
      </w:pPr>
    </w:p>
    <w:p w:rsidR="001923F8" w:rsidRPr="003458F8" w:rsidRDefault="001923F8" w:rsidP="00C31CE7">
      <w:pPr>
        <w:spacing w:before="0" w:beforeAutospacing="0" w:after="0" w:afterAutospacing="0"/>
        <w:contextualSpacing/>
        <w:rPr>
          <w:b/>
          <w:i w:val="0"/>
          <w:sz w:val="25"/>
          <w:szCs w:val="25"/>
        </w:rPr>
      </w:pPr>
    </w:p>
    <w:p w:rsidR="00D13D8D" w:rsidRPr="003458F8" w:rsidRDefault="00D13D8D" w:rsidP="00C31CE7">
      <w:pPr>
        <w:spacing w:before="0" w:beforeAutospacing="0" w:after="0" w:afterAutospacing="0"/>
        <w:contextualSpacing/>
        <w:rPr>
          <w:b/>
          <w:i w:val="0"/>
          <w:sz w:val="25"/>
          <w:szCs w:val="25"/>
        </w:rPr>
      </w:pPr>
    </w:p>
    <w:p w:rsidR="00D13D8D" w:rsidRPr="003458F8" w:rsidRDefault="00D13D8D" w:rsidP="00C31CE7">
      <w:pPr>
        <w:spacing w:before="0" w:beforeAutospacing="0" w:after="0" w:afterAutospacing="0"/>
        <w:contextualSpacing/>
        <w:rPr>
          <w:b/>
          <w:i w:val="0"/>
          <w:sz w:val="25"/>
          <w:szCs w:val="25"/>
        </w:rPr>
      </w:pPr>
    </w:p>
    <w:p w:rsidR="00D13D8D" w:rsidRPr="003458F8" w:rsidRDefault="00D13D8D" w:rsidP="00C31CE7">
      <w:pPr>
        <w:spacing w:before="0" w:beforeAutospacing="0" w:after="0" w:afterAutospacing="0"/>
        <w:contextualSpacing/>
        <w:rPr>
          <w:b/>
          <w:i w:val="0"/>
          <w:sz w:val="25"/>
          <w:szCs w:val="25"/>
        </w:rPr>
      </w:pPr>
    </w:p>
    <w:p w:rsidR="00D13D8D" w:rsidRPr="003458F8" w:rsidRDefault="00D13D8D" w:rsidP="00C31CE7">
      <w:pPr>
        <w:spacing w:before="0" w:beforeAutospacing="0" w:after="0" w:afterAutospacing="0"/>
        <w:contextualSpacing/>
        <w:rPr>
          <w:b/>
          <w:i w:val="0"/>
          <w:sz w:val="25"/>
          <w:szCs w:val="25"/>
        </w:rPr>
      </w:pPr>
    </w:p>
    <w:p w:rsidR="00D13D8D" w:rsidRDefault="00D13D8D"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Default="00AA1ABA" w:rsidP="00C31CE7">
      <w:pPr>
        <w:spacing w:before="0" w:beforeAutospacing="0" w:after="0" w:afterAutospacing="0"/>
        <w:contextualSpacing/>
        <w:rPr>
          <w:b/>
          <w:i w:val="0"/>
          <w:sz w:val="25"/>
          <w:szCs w:val="25"/>
        </w:rPr>
      </w:pPr>
    </w:p>
    <w:p w:rsidR="00AA1ABA" w:rsidRPr="003458F8" w:rsidRDefault="00AA1ABA" w:rsidP="00C31CE7">
      <w:pPr>
        <w:spacing w:before="0" w:beforeAutospacing="0" w:after="0" w:afterAutospacing="0"/>
        <w:contextualSpacing/>
        <w:rPr>
          <w:b/>
          <w:i w:val="0"/>
          <w:sz w:val="25"/>
          <w:szCs w:val="25"/>
        </w:rPr>
      </w:pPr>
    </w:p>
    <w:p w:rsidR="00D13D8D" w:rsidRPr="003458F8" w:rsidRDefault="00D13D8D" w:rsidP="00C31CE7">
      <w:pPr>
        <w:spacing w:before="0" w:beforeAutospacing="0" w:after="0" w:afterAutospacing="0"/>
        <w:contextualSpacing/>
        <w:rPr>
          <w:b/>
          <w:i w:val="0"/>
          <w:sz w:val="25"/>
          <w:szCs w:val="25"/>
        </w:rPr>
      </w:pPr>
    </w:p>
    <w:p w:rsidR="00D13D8D" w:rsidRPr="003458F8" w:rsidRDefault="00D13D8D" w:rsidP="00C31CE7">
      <w:pPr>
        <w:spacing w:before="0" w:beforeAutospacing="0" w:after="0" w:afterAutospacing="0"/>
        <w:contextualSpacing/>
        <w:rPr>
          <w:b/>
          <w:i w:val="0"/>
          <w:sz w:val="25"/>
          <w:szCs w:val="25"/>
        </w:rPr>
      </w:pPr>
    </w:p>
    <w:p w:rsidR="00D13D8D" w:rsidRPr="003458F8" w:rsidRDefault="00D13D8D" w:rsidP="00C31CE7">
      <w:pPr>
        <w:spacing w:before="0" w:beforeAutospacing="0" w:after="0" w:afterAutospacing="0"/>
        <w:contextualSpacing/>
        <w:rPr>
          <w:b/>
          <w:i w:val="0"/>
          <w:sz w:val="25"/>
          <w:szCs w:val="25"/>
        </w:rPr>
      </w:pPr>
    </w:p>
    <w:p w:rsidR="0005777E" w:rsidRPr="003458F8" w:rsidRDefault="003158B7" w:rsidP="00C31CE7">
      <w:pPr>
        <w:spacing w:before="0" w:beforeAutospacing="0" w:after="0" w:afterAutospacing="0"/>
        <w:contextualSpacing/>
        <w:rPr>
          <w:b/>
          <w:i w:val="0"/>
          <w:sz w:val="25"/>
          <w:szCs w:val="25"/>
        </w:rPr>
      </w:pPr>
      <w:r w:rsidRPr="003458F8">
        <w:rPr>
          <w:b/>
          <w:i w:val="0"/>
          <w:sz w:val="25"/>
          <w:szCs w:val="25"/>
        </w:rPr>
        <w:t>10</w:t>
      </w:r>
    </w:p>
    <w:p w:rsidR="003158B7" w:rsidRPr="003458F8" w:rsidRDefault="003158B7" w:rsidP="00C31CE7">
      <w:pPr>
        <w:spacing w:before="0" w:beforeAutospacing="0" w:after="0" w:afterAutospacing="0"/>
        <w:contextualSpacing/>
        <w:rPr>
          <w:b/>
          <w:i w:val="0"/>
          <w:sz w:val="25"/>
          <w:szCs w:val="25"/>
        </w:rPr>
      </w:pPr>
    </w:p>
    <w:p w:rsidR="002503AA" w:rsidRPr="00D83F3E" w:rsidRDefault="002503AA" w:rsidP="0005777E">
      <w:pPr>
        <w:spacing w:before="0" w:beforeAutospacing="0" w:after="0" w:afterAutospacing="0"/>
        <w:contextualSpacing/>
        <w:rPr>
          <w:sz w:val="28"/>
          <w:szCs w:val="28"/>
        </w:rPr>
      </w:pPr>
      <w:r w:rsidRPr="00D83F3E">
        <w:rPr>
          <w:sz w:val="28"/>
          <w:szCs w:val="28"/>
        </w:rPr>
        <w:t xml:space="preserve">La casa </w:t>
      </w:r>
      <w:r w:rsidR="00C31CE7" w:rsidRPr="00D83F3E">
        <w:rPr>
          <w:sz w:val="28"/>
          <w:szCs w:val="28"/>
        </w:rPr>
        <w:t>sull’Inferno</w:t>
      </w:r>
    </w:p>
    <w:p w:rsidR="002503AA" w:rsidRPr="003458F8" w:rsidRDefault="002503AA" w:rsidP="00241172">
      <w:pPr>
        <w:spacing w:before="0" w:beforeAutospacing="0" w:after="0" w:afterAutospacing="0"/>
        <w:contextualSpacing/>
        <w:jc w:val="both"/>
        <w:rPr>
          <w:sz w:val="25"/>
          <w:szCs w:val="25"/>
        </w:rPr>
      </w:pPr>
    </w:p>
    <w:p w:rsidR="002503AA" w:rsidRPr="003458F8" w:rsidRDefault="002503AA" w:rsidP="00241172">
      <w:pPr>
        <w:spacing w:before="0" w:beforeAutospacing="0" w:after="0" w:afterAutospacing="0"/>
        <w:contextualSpacing/>
        <w:jc w:val="both"/>
        <w:rPr>
          <w:sz w:val="25"/>
          <w:szCs w:val="25"/>
        </w:rPr>
      </w:pPr>
    </w:p>
    <w:p w:rsidR="002503AA" w:rsidRPr="003458F8" w:rsidRDefault="002503AA" w:rsidP="00241172">
      <w:pPr>
        <w:spacing w:before="0" w:beforeAutospacing="0" w:after="0" w:afterAutospacing="0"/>
        <w:contextualSpacing/>
        <w:jc w:val="both"/>
        <w:rPr>
          <w:sz w:val="25"/>
          <w:szCs w:val="25"/>
        </w:rPr>
      </w:pPr>
    </w:p>
    <w:p w:rsidR="002503AA" w:rsidRPr="003458F8" w:rsidRDefault="002503AA" w:rsidP="00241172">
      <w:pPr>
        <w:spacing w:before="0" w:beforeAutospacing="0" w:after="0" w:afterAutospacing="0"/>
        <w:contextualSpacing/>
        <w:jc w:val="both"/>
        <w:rPr>
          <w:i w:val="0"/>
          <w:sz w:val="25"/>
          <w:szCs w:val="25"/>
        </w:rPr>
      </w:pPr>
    </w:p>
    <w:p w:rsidR="002503AA" w:rsidRPr="003458F8" w:rsidRDefault="002503AA" w:rsidP="00241172">
      <w:pPr>
        <w:spacing w:before="0" w:beforeAutospacing="0" w:after="0" w:afterAutospacing="0"/>
        <w:contextualSpacing/>
        <w:jc w:val="both"/>
        <w:rPr>
          <w:i w:val="0"/>
          <w:sz w:val="25"/>
          <w:szCs w:val="25"/>
        </w:rPr>
      </w:pPr>
      <w:r w:rsidRPr="003458F8">
        <w:rPr>
          <w:i w:val="0"/>
          <w:sz w:val="25"/>
          <w:szCs w:val="25"/>
        </w:rPr>
        <w:t xml:space="preserve">Stavo cercando di aprire la botola sotto il camino </w:t>
      </w:r>
      <w:r w:rsidR="002A6028" w:rsidRPr="003458F8">
        <w:rPr>
          <w:i w:val="0"/>
          <w:sz w:val="25"/>
          <w:szCs w:val="25"/>
        </w:rPr>
        <w:t xml:space="preserve">quando un pezzo della sirena che lo decorava, cadde rovinosamente a terra alzando una marea di polvere che io finì con l’inghiottire. Mi ero seduto </w:t>
      </w:r>
      <w:r w:rsidR="00950331" w:rsidRPr="003458F8">
        <w:rPr>
          <w:i w:val="0"/>
          <w:sz w:val="25"/>
          <w:szCs w:val="25"/>
        </w:rPr>
        <w:t>per tossire e tenermi lo stomaco quando il rumore di qualcuno o qualcosa che stava salendo dalle profondità mi fece spaventare.</w:t>
      </w:r>
    </w:p>
    <w:p w:rsidR="00950331" w:rsidRPr="003458F8" w:rsidRDefault="00950331" w:rsidP="00241172">
      <w:pPr>
        <w:spacing w:before="0" w:beforeAutospacing="0" w:after="0" w:afterAutospacing="0"/>
        <w:contextualSpacing/>
        <w:jc w:val="both"/>
        <w:rPr>
          <w:i w:val="0"/>
          <w:sz w:val="25"/>
          <w:szCs w:val="25"/>
        </w:rPr>
      </w:pPr>
      <w:r w:rsidRPr="003458F8">
        <w:rPr>
          <w:i w:val="0"/>
          <w:sz w:val="25"/>
          <w:szCs w:val="25"/>
        </w:rPr>
        <w:t xml:space="preserve">Charlie mi guardava dolorante e gli feci cenno con la testa di </w:t>
      </w:r>
      <w:proofErr w:type="spellStart"/>
      <w:r w:rsidRPr="003458F8">
        <w:rPr>
          <w:i w:val="0"/>
          <w:sz w:val="25"/>
          <w:szCs w:val="25"/>
        </w:rPr>
        <w:t>preparasi</w:t>
      </w:r>
      <w:proofErr w:type="spellEnd"/>
      <w:r w:rsidRPr="003458F8">
        <w:rPr>
          <w:i w:val="0"/>
          <w:sz w:val="25"/>
          <w:szCs w:val="25"/>
        </w:rPr>
        <w:t xml:space="preserve"> a qualcosa. Lui tirò fuori la pistola come se fossimo in un film di gangster prendendo di mira un punto sotto i miei pantaloni.</w:t>
      </w:r>
    </w:p>
    <w:p w:rsidR="00950331" w:rsidRPr="003458F8" w:rsidRDefault="00950331" w:rsidP="00241172">
      <w:pPr>
        <w:spacing w:before="0" w:beforeAutospacing="0" w:after="0" w:afterAutospacing="0"/>
        <w:contextualSpacing/>
        <w:jc w:val="both"/>
        <w:rPr>
          <w:i w:val="0"/>
          <w:sz w:val="25"/>
          <w:szCs w:val="25"/>
        </w:rPr>
      </w:pPr>
      <w:r w:rsidRPr="003458F8">
        <w:rPr>
          <w:i w:val="0"/>
          <w:sz w:val="25"/>
          <w:szCs w:val="25"/>
        </w:rPr>
        <w:t>“Credi che se ci fosse un mostro la sotto oppure un plotone di disgraziati o peggio pirati li fermeresti con sei pallottole? Che ne dici di un paletto di legno anche?”</w:t>
      </w:r>
    </w:p>
    <w:p w:rsidR="00950331" w:rsidRPr="003458F8" w:rsidRDefault="00950331" w:rsidP="00241172">
      <w:pPr>
        <w:spacing w:before="0" w:beforeAutospacing="0" w:after="0" w:afterAutospacing="0"/>
        <w:contextualSpacing/>
        <w:jc w:val="both"/>
        <w:rPr>
          <w:i w:val="0"/>
          <w:sz w:val="25"/>
          <w:szCs w:val="25"/>
        </w:rPr>
      </w:pPr>
      <w:r w:rsidRPr="003458F8">
        <w:rPr>
          <w:i w:val="0"/>
          <w:sz w:val="25"/>
          <w:szCs w:val="25"/>
        </w:rPr>
        <w:t>“Perché no? Dalle ultime vicissitudini ho appreso che le cose più strane possono evolvere in maniera altrettanto inusuale.”</w:t>
      </w:r>
    </w:p>
    <w:p w:rsidR="00B95D75" w:rsidRPr="003458F8" w:rsidRDefault="00B95D75" w:rsidP="00241172">
      <w:pPr>
        <w:spacing w:before="0" w:beforeAutospacing="0" w:after="0" w:afterAutospacing="0"/>
        <w:contextualSpacing/>
        <w:jc w:val="both"/>
        <w:rPr>
          <w:i w:val="0"/>
          <w:sz w:val="25"/>
          <w:szCs w:val="25"/>
        </w:rPr>
      </w:pPr>
      <w:r w:rsidRPr="003458F8">
        <w:rPr>
          <w:i w:val="0"/>
          <w:sz w:val="25"/>
          <w:szCs w:val="25"/>
        </w:rPr>
        <w:t>Arrivarono i rintocchi. Erano forti e dati con una certa precisione.</w:t>
      </w:r>
    </w:p>
    <w:p w:rsidR="00B95D75" w:rsidRPr="003458F8" w:rsidRDefault="00B95D75" w:rsidP="00241172">
      <w:pPr>
        <w:spacing w:before="0" w:beforeAutospacing="0" w:after="0" w:afterAutospacing="0"/>
        <w:contextualSpacing/>
        <w:jc w:val="both"/>
        <w:rPr>
          <w:i w:val="0"/>
          <w:sz w:val="25"/>
          <w:szCs w:val="25"/>
        </w:rPr>
      </w:pPr>
      <w:r w:rsidRPr="003458F8">
        <w:rPr>
          <w:i w:val="0"/>
          <w:sz w:val="25"/>
          <w:szCs w:val="25"/>
        </w:rPr>
        <w:t>“E se aprissi?”</w:t>
      </w:r>
    </w:p>
    <w:p w:rsidR="00B95D75" w:rsidRPr="003458F8" w:rsidRDefault="00B95D75" w:rsidP="00241172">
      <w:pPr>
        <w:spacing w:before="0" w:beforeAutospacing="0" w:after="0" w:afterAutospacing="0"/>
        <w:contextualSpacing/>
        <w:jc w:val="both"/>
        <w:rPr>
          <w:i w:val="0"/>
          <w:sz w:val="25"/>
          <w:szCs w:val="25"/>
        </w:rPr>
      </w:pPr>
      <w:r w:rsidRPr="003458F8">
        <w:rPr>
          <w:i w:val="0"/>
          <w:sz w:val="25"/>
          <w:szCs w:val="25"/>
        </w:rPr>
        <w:t>Charlie sembrava confuso.</w:t>
      </w:r>
    </w:p>
    <w:p w:rsidR="00B95D75" w:rsidRPr="003458F8" w:rsidRDefault="00B95D75" w:rsidP="00241172">
      <w:pPr>
        <w:spacing w:before="0" w:beforeAutospacing="0" w:after="0" w:afterAutospacing="0"/>
        <w:contextualSpacing/>
        <w:jc w:val="both"/>
        <w:rPr>
          <w:i w:val="0"/>
          <w:sz w:val="25"/>
          <w:szCs w:val="25"/>
        </w:rPr>
      </w:pPr>
      <w:r w:rsidRPr="003458F8">
        <w:rPr>
          <w:i w:val="0"/>
          <w:sz w:val="25"/>
          <w:szCs w:val="25"/>
        </w:rPr>
        <w:t>“Non saprei, ti hanno bruciato la casa per molto meno. Se vuoi rischiare io sono con te. Si vive una sola volta amico mio e che cazzo, meglio morire sfidando l’Inferno che strisciando davanti ad esso!”</w:t>
      </w:r>
    </w:p>
    <w:p w:rsidR="00B95D75" w:rsidRPr="003458F8" w:rsidRDefault="00B95D75" w:rsidP="00241172">
      <w:pPr>
        <w:spacing w:before="0" w:beforeAutospacing="0" w:after="0" w:afterAutospacing="0"/>
        <w:contextualSpacing/>
        <w:jc w:val="both"/>
        <w:rPr>
          <w:i w:val="0"/>
          <w:sz w:val="25"/>
          <w:szCs w:val="25"/>
        </w:rPr>
      </w:pPr>
      <w:r w:rsidRPr="003458F8">
        <w:rPr>
          <w:i w:val="0"/>
          <w:sz w:val="25"/>
          <w:szCs w:val="25"/>
        </w:rPr>
        <w:t>“Forse sarebbe meglio scappare. Qui i rintocchi non smettono e non vorrei trovarmi bucherellato dalle tue o dalle loro pallottole.”</w:t>
      </w:r>
    </w:p>
    <w:p w:rsidR="00B95D75" w:rsidRPr="003458F8" w:rsidRDefault="00B95D75" w:rsidP="00241172">
      <w:pPr>
        <w:spacing w:before="0" w:beforeAutospacing="0" w:after="0" w:afterAutospacing="0"/>
        <w:contextualSpacing/>
        <w:jc w:val="both"/>
        <w:rPr>
          <w:i w:val="0"/>
          <w:sz w:val="25"/>
          <w:szCs w:val="25"/>
        </w:rPr>
      </w:pPr>
      <w:r w:rsidRPr="003458F8">
        <w:rPr>
          <w:i w:val="0"/>
          <w:sz w:val="25"/>
          <w:szCs w:val="25"/>
        </w:rPr>
        <w:t>Ma i colpi continuarono con una certo ritmo di pause e di battiti.</w:t>
      </w:r>
    </w:p>
    <w:p w:rsidR="00685EE2" w:rsidRPr="003458F8" w:rsidRDefault="003317B8" w:rsidP="00241172">
      <w:pPr>
        <w:spacing w:before="0" w:beforeAutospacing="0" w:after="0" w:afterAutospacing="0"/>
        <w:contextualSpacing/>
        <w:jc w:val="both"/>
        <w:rPr>
          <w:i w:val="0"/>
          <w:sz w:val="25"/>
          <w:szCs w:val="25"/>
        </w:rPr>
      </w:pPr>
      <w:r w:rsidRPr="003458F8">
        <w:rPr>
          <w:i w:val="0"/>
          <w:sz w:val="25"/>
          <w:szCs w:val="25"/>
        </w:rPr>
        <w:t xml:space="preserve">“Charlie ascolta?! Tre punti, tre trattini, trattino e punto, </w:t>
      </w:r>
      <w:r w:rsidR="00685EE2" w:rsidRPr="003458F8">
        <w:rPr>
          <w:i w:val="0"/>
          <w:sz w:val="25"/>
          <w:szCs w:val="25"/>
        </w:rPr>
        <w:t>tre trattini … trattino e tre punti. E’ il codice Morse, prova con me Charlie, io sono un poco arrugginito. Ascolta, tre punti?”</w:t>
      </w:r>
    </w:p>
    <w:p w:rsidR="00685EE2" w:rsidRPr="003458F8" w:rsidRDefault="00685EE2" w:rsidP="00241172">
      <w:pPr>
        <w:spacing w:before="0" w:beforeAutospacing="0" w:after="0" w:afterAutospacing="0"/>
        <w:contextualSpacing/>
        <w:jc w:val="both"/>
        <w:rPr>
          <w:i w:val="0"/>
          <w:sz w:val="25"/>
          <w:szCs w:val="25"/>
        </w:rPr>
      </w:pPr>
      <w:r w:rsidRPr="003458F8">
        <w:rPr>
          <w:i w:val="0"/>
          <w:sz w:val="25"/>
          <w:szCs w:val="25"/>
        </w:rPr>
        <w:t xml:space="preserve">“Tre punti? La lettera </w:t>
      </w:r>
      <w:r w:rsidR="006430A8">
        <w:rPr>
          <w:i w:val="0"/>
          <w:sz w:val="25"/>
          <w:szCs w:val="25"/>
        </w:rPr>
        <w:t>‘</w:t>
      </w:r>
      <w:r w:rsidR="006430A8" w:rsidRPr="003458F8">
        <w:rPr>
          <w:i w:val="0"/>
          <w:sz w:val="25"/>
          <w:szCs w:val="25"/>
        </w:rPr>
        <w:t>S</w:t>
      </w:r>
      <w:r w:rsidR="006430A8">
        <w:rPr>
          <w:i w:val="0"/>
          <w:sz w:val="25"/>
          <w:szCs w:val="25"/>
        </w:rPr>
        <w:t>?</w:t>
      </w:r>
      <w:r w:rsidRPr="003458F8">
        <w:rPr>
          <w:i w:val="0"/>
          <w:sz w:val="25"/>
          <w:szCs w:val="25"/>
        </w:rPr>
        <w:t>.”</w:t>
      </w:r>
    </w:p>
    <w:p w:rsidR="00685EE2" w:rsidRPr="003458F8" w:rsidRDefault="00685EE2" w:rsidP="00241172">
      <w:pPr>
        <w:spacing w:before="0" w:beforeAutospacing="0" w:after="0" w:afterAutospacing="0"/>
        <w:contextualSpacing/>
        <w:jc w:val="both"/>
        <w:rPr>
          <w:i w:val="0"/>
          <w:sz w:val="25"/>
          <w:szCs w:val="25"/>
        </w:rPr>
      </w:pPr>
      <w:r w:rsidRPr="003458F8">
        <w:rPr>
          <w:i w:val="0"/>
          <w:sz w:val="25"/>
          <w:szCs w:val="25"/>
        </w:rPr>
        <w:t>“Adesso tre trattini?”</w:t>
      </w:r>
    </w:p>
    <w:p w:rsidR="00A96A71" w:rsidRPr="003458F8" w:rsidRDefault="00685EE2" w:rsidP="00241172">
      <w:pPr>
        <w:spacing w:before="0" w:beforeAutospacing="0" w:after="0" w:afterAutospacing="0"/>
        <w:contextualSpacing/>
        <w:jc w:val="both"/>
        <w:rPr>
          <w:i w:val="0"/>
          <w:sz w:val="25"/>
          <w:szCs w:val="25"/>
        </w:rPr>
      </w:pPr>
      <w:r w:rsidRPr="003458F8">
        <w:rPr>
          <w:i w:val="0"/>
          <w:sz w:val="25"/>
          <w:szCs w:val="25"/>
        </w:rPr>
        <w:t xml:space="preserve">“Tre trattini è la lettera </w:t>
      </w:r>
      <w:r w:rsidR="00EE6DB8">
        <w:rPr>
          <w:i w:val="0"/>
          <w:sz w:val="25"/>
          <w:szCs w:val="25"/>
        </w:rPr>
        <w:t>‘</w:t>
      </w:r>
      <w:r w:rsidRPr="003458F8">
        <w:rPr>
          <w:i w:val="0"/>
          <w:sz w:val="25"/>
          <w:szCs w:val="25"/>
        </w:rPr>
        <w:t>O</w:t>
      </w:r>
      <w:r w:rsidR="00EE6DB8">
        <w:rPr>
          <w:i w:val="0"/>
          <w:sz w:val="25"/>
          <w:szCs w:val="25"/>
        </w:rPr>
        <w:t>’</w:t>
      </w:r>
      <w:r w:rsidRPr="003458F8">
        <w:rPr>
          <w:i w:val="0"/>
          <w:sz w:val="25"/>
          <w:szCs w:val="25"/>
        </w:rPr>
        <w:t xml:space="preserve">.” </w:t>
      </w:r>
    </w:p>
    <w:p w:rsidR="00F001FF" w:rsidRPr="003458F8" w:rsidRDefault="00685EE2" w:rsidP="00685EE2">
      <w:pPr>
        <w:spacing w:before="0" w:beforeAutospacing="0" w:after="0" w:afterAutospacing="0"/>
        <w:contextualSpacing/>
        <w:jc w:val="both"/>
        <w:rPr>
          <w:i w:val="0"/>
          <w:sz w:val="25"/>
          <w:szCs w:val="25"/>
        </w:rPr>
      </w:pPr>
      <w:r w:rsidRPr="003458F8">
        <w:rPr>
          <w:i w:val="0"/>
          <w:sz w:val="25"/>
          <w:szCs w:val="25"/>
        </w:rPr>
        <w:t xml:space="preserve">“Adesso trattino con punto. E’ la lettera </w:t>
      </w:r>
      <w:r w:rsidR="00EE6DB8">
        <w:rPr>
          <w:i w:val="0"/>
          <w:sz w:val="25"/>
          <w:szCs w:val="25"/>
        </w:rPr>
        <w:t>‘</w:t>
      </w:r>
      <w:r w:rsidRPr="003458F8">
        <w:rPr>
          <w:i w:val="0"/>
          <w:sz w:val="25"/>
          <w:szCs w:val="25"/>
        </w:rPr>
        <w:t>N</w:t>
      </w:r>
      <w:r w:rsidR="00EE6DB8">
        <w:rPr>
          <w:i w:val="0"/>
          <w:sz w:val="25"/>
          <w:szCs w:val="25"/>
        </w:rPr>
        <w:t>’</w:t>
      </w:r>
      <w:r w:rsidRPr="003458F8">
        <w:rPr>
          <w:i w:val="0"/>
          <w:sz w:val="25"/>
          <w:szCs w:val="25"/>
        </w:rPr>
        <w:t>.</w:t>
      </w:r>
      <w:r w:rsidR="00EE6DB8">
        <w:rPr>
          <w:i w:val="0"/>
          <w:sz w:val="25"/>
          <w:szCs w:val="25"/>
        </w:rPr>
        <w:t>”</w:t>
      </w:r>
    </w:p>
    <w:p w:rsidR="00685EE2" w:rsidRPr="003458F8" w:rsidRDefault="00685EE2" w:rsidP="00685EE2">
      <w:pPr>
        <w:spacing w:before="0" w:beforeAutospacing="0" w:after="0" w:afterAutospacing="0"/>
        <w:contextualSpacing/>
        <w:jc w:val="both"/>
        <w:rPr>
          <w:i w:val="0"/>
          <w:sz w:val="25"/>
          <w:szCs w:val="25"/>
        </w:rPr>
      </w:pPr>
      <w:r w:rsidRPr="003458F8">
        <w:rPr>
          <w:i w:val="0"/>
          <w:sz w:val="25"/>
          <w:szCs w:val="25"/>
        </w:rPr>
        <w:t>“Poi di nuovo tre trattini?”</w:t>
      </w:r>
    </w:p>
    <w:p w:rsidR="00685EE2" w:rsidRPr="003458F8" w:rsidRDefault="00685EE2" w:rsidP="00685EE2">
      <w:pPr>
        <w:spacing w:before="0" w:beforeAutospacing="0" w:after="0" w:afterAutospacing="0"/>
        <w:contextualSpacing/>
        <w:jc w:val="both"/>
        <w:rPr>
          <w:i w:val="0"/>
          <w:sz w:val="25"/>
          <w:szCs w:val="25"/>
        </w:rPr>
      </w:pPr>
      <w:r w:rsidRPr="003458F8">
        <w:rPr>
          <w:i w:val="0"/>
          <w:sz w:val="25"/>
          <w:szCs w:val="25"/>
        </w:rPr>
        <w:t xml:space="preserve">“Sta dicendo </w:t>
      </w:r>
      <w:r w:rsidR="00EE6DB8">
        <w:rPr>
          <w:i w:val="0"/>
          <w:sz w:val="25"/>
          <w:szCs w:val="25"/>
        </w:rPr>
        <w:t>‘</w:t>
      </w:r>
      <w:r w:rsidRPr="003458F8">
        <w:rPr>
          <w:i w:val="0"/>
          <w:sz w:val="25"/>
          <w:szCs w:val="25"/>
        </w:rPr>
        <w:t>sono</w:t>
      </w:r>
      <w:r w:rsidR="00EE6DB8">
        <w:rPr>
          <w:i w:val="0"/>
          <w:sz w:val="25"/>
          <w:szCs w:val="25"/>
        </w:rPr>
        <w:t>’</w:t>
      </w:r>
      <w:r w:rsidRPr="003458F8">
        <w:rPr>
          <w:i w:val="0"/>
          <w:sz w:val="25"/>
          <w:szCs w:val="25"/>
        </w:rPr>
        <w:t xml:space="preserve">, diavolo di un diavolo </w:t>
      </w:r>
      <w:proofErr w:type="spellStart"/>
      <w:r w:rsidRPr="003458F8">
        <w:rPr>
          <w:i w:val="0"/>
          <w:sz w:val="25"/>
          <w:szCs w:val="25"/>
        </w:rPr>
        <w:t>Birdy</w:t>
      </w:r>
      <w:proofErr w:type="spellEnd"/>
      <w:r w:rsidR="006430A8">
        <w:rPr>
          <w:i w:val="0"/>
          <w:sz w:val="25"/>
          <w:szCs w:val="25"/>
        </w:rPr>
        <w:t>,</w:t>
      </w:r>
      <w:r w:rsidRPr="003458F8">
        <w:rPr>
          <w:i w:val="0"/>
          <w:sz w:val="25"/>
          <w:szCs w:val="25"/>
        </w:rPr>
        <w:t xml:space="preserve"> credo che la sotto ci sia?”</w:t>
      </w:r>
    </w:p>
    <w:p w:rsidR="00685EE2" w:rsidRPr="003458F8" w:rsidRDefault="00685EE2" w:rsidP="00685EE2">
      <w:pPr>
        <w:spacing w:before="0" w:beforeAutospacing="0" w:after="0" w:afterAutospacing="0"/>
        <w:contextualSpacing/>
        <w:jc w:val="both"/>
        <w:rPr>
          <w:i w:val="0"/>
          <w:sz w:val="25"/>
          <w:szCs w:val="25"/>
        </w:rPr>
      </w:pPr>
      <w:r w:rsidRPr="003458F8">
        <w:rPr>
          <w:i w:val="0"/>
          <w:sz w:val="25"/>
          <w:szCs w:val="25"/>
        </w:rPr>
        <w:t>“Billy?”</w:t>
      </w:r>
    </w:p>
    <w:p w:rsidR="00685EE2" w:rsidRPr="003458F8" w:rsidRDefault="00685EE2" w:rsidP="00685EE2">
      <w:pPr>
        <w:spacing w:before="0" w:beforeAutospacing="0" w:after="0" w:afterAutospacing="0"/>
        <w:contextualSpacing/>
        <w:jc w:val="both"/>
        <w:rPr>
          <w:i w:val="0"/>
          <w:sz w:val="25"/>
          <w:szCs w:val="25"/>
        </w:rPr>
      </w:pPr>
      <w:r w:rsidRPr="003458F8">
        <w:rPr>
          <w:i w:val="0"/>
          <w:sz w:val="25"/>
          <w:szCs w:val="25"/>
        </w:rPr>
        <w:lastRenderedPageBreak/>
        <w:t>Non aspettai altro e forzai la botola finché la mano di Billy conquistata la luce sembrò dire vittoria.</w:t>
      </w:r>
      <w:r w:rsidR="00E96201" w:rsidRPr="003458F8">
        <w:rPr>
          <w:i w:val="0"/>
          <w:sz w:val="25"/>
          <w:szCs w:val="25"/>
        </w:rPr>
        <w:t xml:space="preserve"> Il ragazzo era completamente bagnato e puzzava come se fosse stato coperto per ore da escrementi di animale e pesce marcio.</w:t>
      </w:r>
    </w:p>
    <w:p w:rsidR="00E96201" w:rsidRPr="003458F8" w:rsidRDefault="007D054B" w:rsidP="00685EE2">
      <w:pPr>
        <w:spacing w:before="0" w:beforeAutospacing="0" w:after="0" w:afterAutospacing="0"/>
        <w:contextualSpacing/>
        <w:jc w:val="both"/>
        <w:rPr>
          <w:i w:val="0"/>
          <w:sz w:val="25"/>
          <w:szCs w:val="25"/>
        </w:rPr>
      </w:pPr>
      <w:r w:rsidRPr="00222FA1">
        <w:rPr>
          <w:i w:val="0"/>
          <w:sz w:val="25"/>
          <w:szCs w:val="25"/>
        </w:rPr>
        <w:t>Billy si trascinò sui gomiti cercando di prendersi grosse boccate d’aria con la bocca che balbettava per il freddo o</w:t>
      </w:r>
      <w:r w:rsidRPr="003458F8">
        <w:rPr>
          <w:i w:val="0"/>
          <w:sz w:val="25"/>
          <w:szCs w:val="25"/>
        </w:rPr>
        <w:t xml:space="preserve"> per qualcosa che solo lui poteva sapere.</w:t>
      </w:r>
    </w:p>
    <w:p w:rsidR="007D054B" w:rsidRPr="003458F8" w:rsidRDefault="007D054B" w:rsidP="00685EE2">
      <w:pPr>
        <w:spacing w:before="0" w:beforeAutospacing="0" w:after="0" w:afterAutospacing="0"/>
        <w:contextualSpacing/>
        <w:jc w:val="both"/>
        <w:rPr>
          <w:i w:val="0"/>
          <w:sz w:val="25"/>
          <w:szCs w:val="25"/>
        </w:rPr>
      </w:pPr>
      <w:r w:rsidRPr="003458F8">
        <w:rPr>
          <w:i w:val="0"/>
          <w:sz w:val="25"/>
          <w:szCs w:val="25"/>
        </w:rPr>
        <w:t>“Cosa t’è successo ragazzo eravamo così in pensiero per te?”</w:t>
      </w:r>
    </w:p>
    <w:p w:rsidR="007D054B" w:rsidRPr="003458F8" w:rsidRDefault="007D054B" w:rsidP="00685EE2">
      <w:pPr>
        <w:spacing w:before="0" w:beforeAutospacing="0" w:after="0" w:afterAutospacing="0"/>
        <w:contextualSpacing/>
        <w:jc w:val="both"/>
        <w:rPr>
          <w:i w:val="0"/>
          <w:sz w:val="25"/>
          <w:szCs w:val="25"/>
        </w:rPr>
      </w:pPr>
      <w:r w:rsidRPr="003458F8">
        <w:rPr>
          <w:i w:val="0"/>
          <w:sz w:val="25"/>
          <w:szCs w:val="25"/>
        </w:rPr>
        <w:t>Charlie si era alzato e zoppicando venne vicino a noi due con la pistola ancora in mano forse per proteggerci da qualunque cosa avesse voluto seguire Billy su quella oscura rampa di scale.</w:t>
      </w:r>
    </w:p>
    <w:p w:rsidR="00685EE2" w:rsidRPr="003458F8" w:rsidRDefault="00981909" w:rsidP="00685EE2">
      <w:pPr>
        <w:spacing w:before="0" w:beforeAutospacing="0" w:after="0" w:afterAutospacing="0"/>
        <w:contextualSpacing/>
        <w:jc w:val="both"/>
        <w:rPr>
          <w:i w:val="0"/>
          <w:sz w:val="25"/>
          <w:szCs w:val="25"/>
        </w:rPr>
      </w:pPr>
      <w:r w:rsidRPr="003458F8">
        <w:rPr>
          <w:i w:val="0"/>
          <w:sz w:val="25"/>
          <w:szCs w:val="25"/>
        </w:rPr>
        <w:t>“Cosa c’è la sotto Billy, quando sei sceso?”, ma il ragazzo sembrava non sentirmi, continuava a guardare</w:t>
      </w:r>
      <w:r w:rsidR="007B56E9" w:rsidRPr="003458F8">
        <w:rPr>
          <w:i w:val="0"/>
          <w:sz w:val="25"/>
          <w:szCs w:val="25"/>
        </w:rPr>
        <w:t xml:space="preserve"> il sole ridendo come un matto; i suoi occhi erano arrossati e le mani ferite da chissà che cosa.</w:t>
      </w:r>
    </w:p>
    <w:p w:rsidR="007B56E9" w:rsidRPr="003458F8" w:rsidRDefault="007B56E9" w:rsidP="00685EE2">
      <w:pPr>
        <w:spacing w:before="0" w:beforeAutospacing="0" w:after="0" w:afterAutospacing="0"/>
        <w:contextualSpacing/>
        <w:jc w:val="both"/>
        <w:rPr>
          <w:i w:val="0"/>
          <w:sz w:val="25"/>
          <w:szCs w:val="25"/>
        </w:rPr>
      </w:pPr>
      <w:r w:rsidRPr="003458F8">
        <w:rPr>
          <w:i w:val="0"/>
          <w:sz w:val="25"/>
          <w:szCs w:val="25"/>
        </w:rPr>
        <w:t>Mi tolsi la camicia per asciugarlo e nonostante tremasse ancora mi prese entrambe le mani per infilarci dentro qualcosa di prezioso, così prezioso che egli stesso verificò che finisse dentro i miei palmi.</w:t>
      </w:r>
    </w:p>
    <w:p w:rsidR="009D3F9D" w:rsidRPr="003458F8" w:rsidRDefault="007B56E9" w:rsidP="007B56E9">
      <w:pPr>
        <w:spacing w:before="0" w:beforeAutospacing="0" w:after="0" w:afterAutospacing="0"/>
        <w:contextualSpacing/>
        <w:jc w:val="both"/>
        <w:rPr>
          <w:i w:val="0"/>
          <w:sz w:val="25"/>
          <w:szCs w:val="25"/>
        </w:rPr>
      </w:pPr>
      <w:r w:rsidRPr="003458F8">
        <w:rPr>
          <w:i w:val="0"/>
          <w:sz w:val="25"/>
          <w:szCs w:val="25"/>
        </w:rPr>
        <w:t>“Cos’è questa cosa, Billy che t’è successo la sotto, vuoi che vada giù a verificare? Charlie dammi la tua pistola che vado a stanare qualche topo di reliquie</w:t>
      </w:r>
      <w:r w:rsidR="00B47DE5">
        <w:rPr>
          <w:i w:val="0"/>
          <w:sz w:val="25"/>
          <w:szCs w:val="25"/>
        </w:rPr>
        <w:t>?”</w:t>
      </w:r>
    </w:p>
    <w:p w:rsidR="00725D63" w:rsidRPr="003458F8" w:rsidRDefault="007B56E9" w:rsidP="007B56E9">
      <w:pPr>
        <w:spacing w:before="0" w:beforeAutospacing="0" w:after="0" w:afterAutospacing="0"/>
        <w:contextualSpacing/>
        <w:jc w:val="both"/>
        <w:rPr>
          <w:i w:val="0"/>
          <w:sz w:val="25"/>
          <w:szCs w:val="25"/>
        </w:rPr>
      </w:pPr>
      <w:r w:rsidRPr="003458F8">
        <w:rPr>
          <w:i w:val="0"/>
          <w:sz w:val="25"/>
          <w:szCs w:val="25"/>
        </w:rPr>
        <w:t>Charlie mi stava consegnando l’arma quando Billy ancora col viso in pieno sole si girò di colpo per gridare “No</w:t>
      </w:r>
      <w:r w:rsidR="00B47DE5">
        <w:rPr>
          <w:i w:val="0"/>
          <w:sz w:val="25"/>
          <w:szCs w:val="25"/>
        </w:rPr>
        <w:t>!”</w:t>
      </w:r>
    </w:p>
    <w:p w:rsidR="007B56E9" w:rsidRPr="003458F8" w:rsidRDefault="007B56E9" w:rsidP="007B56E9">
      <w:pPr>
        <w:spacing w:before="0" w:beforeAutospacing="0" w:after="0" w:afterAutospacing="0"/>
        <w:contextualSpacing/>
        <w:jc w:val="both"/>
        <w:rPr>
          <w:i w:val="0"/>
          <w:sz w:val="25"/>
          <w:szCs w:val="25"/>
        </w:rPr>
      </w:pPr>
      <w:r w:rsidRPr="003458F8">
        <w:rPr>
          <w:i w:val="0"/>
          <w:sz w:val="25"/>
          <w:szCs w:val="25"/>
        </w:rPr>
        <w:t>“Tranquillo non scenderò se tu non vuoi che lo faccia. Che ti prende ragazzo?”</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 xml:space="preserve">Le mie mani erano ancora chiuse intorno al cimelio che mi aveva consegnato. Feci anch’io quello che fece lui, spiai con la coda dell’occhio dentro e vidi una sottile lamella, una cosa che assomigliava </w:t>
      </w:r>
      <w:r w:rsidR="00282196" w:rsidRPr="003458F8">
        <w:rPr>
          <w:i w:val="0"/>
          <w:sz w:val="25"/>
          <w:szCs w:val="25"/>
        </w:rPr>
        <w:t>a</w:t>
      </w:r>
      <w:r w:rsidRPr="003458F8">
        <w:rPr>
          <w:i w:val="0"/>
          <w:sz w:val="25"/>
          <w:szCs w:val="25"/>
        </w:rPr>
        <w:t xml:space="preserve"> una scaglia di pesce e che puzzava anche peggio.</w:t>
      </w:r>
    </w:p>
    <w:p w:rsidR="007B56E9" w:rsidRPr="003458F8" w:rsidRDefault="007B56E9" w:rsidP="007B56E9">
      <w:pPr>
        <w:spacing w:before="0" w:beforeAutospacing="0" w:after="0" w:afterAutospacing="0"/>
        <w:contextualSpacing/>
        <w:jc w:val="both"/>
        <w:rPr>
          <w:i w:val="0"/>
          <w:sz w:val="25"/>
          <w:szCs w:val="25"/>
        </w:rPr>
      </w:pPr>
      <w:r w:rsidRPr="003458F8">
        <w:rPr>
          <w:i w:val="0"/>
          <w:sz w:val="25"/>
          <w:szCs w:val="25"/>
        </w:rPr>
        <w:t>“Andiamo subito via da qui!”, urlò</w:t>
      </w:r>
      <w:r w:rsidR="00C8026D" w:rsidRPr="003458F8">
        <w:rPr>
          <w:i w:val="0"/>
          <w:sz w:val="25"/>
          <w:szCs w:val="25"/>
        </w:rPr>
        <w:t>, poi</w:t>
      </w:r>
      <w:r w:rsidRPr="003458F8">
        <w:rPr>
          <w:i w:val="0"/>
          <w:sz w:val="25"/>
          <w:szCs w:val="25"/>
        </w:rPr>
        <w:t xml:space="preserve"> </w:t>
      </w:r>
      <w:r w:rsidR="00C8026D" w:rsidRPr="003458F8">
        <w:rPr>
          <w:i w:val="0"/>
          <w:sz w:val="25"/>
          <w:szCs w:val="25"/>
        </w:rPr>
        <w:t xml:space="preserve">fece appello a tutte le </w:t>
      </w:r>
      <w:r w:rsidRPr="003458F8">
        <w:rPr>
          <w:i w:val="0"/>
          <w:sz w:val="25"/>
          <w:szCs w:val="25"/>
        </w:rPr>
        <w:t>sue forze</w:t>
      </w:r>
      <w:r w:rsidR="00C8026D" w:rsidRPr="003458F8">
        <w:rPr>
          <w:i w:val="0"/>
          <w:sz w:val="25"/>
          <w:szCs w:val="25"/>
        </w:rPr>
        <w:t xml:space="preserve"> per chiudere</w:t>
      </w:r>
      <w:r w:rsidRPr="003458F8">
        <w:rPr>
          <w:i w:val="0"/>
          <w:sz w:val="25"/>
          <w:szCs w:val="25"/>
        </w:rPr>
        <w:t xml:space="preserve"> la botola e mettendoci sopra il sedere bagnato.</w:t>
      </w:r>
    </w:p>
    <w:p w:rsidR="004A5CEA" w:rsidRPr="003458F8" w:rsidRDefault="004A5CEA" w:rsidP="007B56E9">
      <w:pPr>
        <w:spacing w:before="0" w:beforeAutospacing="0" w:after="0" w:afterAutospacing="0"/>
        <w:contextualSpacing/>
        <w:jc w:val="both"/>
        <w:rPr>
          <w:i w:val="0"/>
          <w:sz w:val="25"/>
          <w:szCs w:val="25"/>
        </w:rPr>
      </w:pPr>
      <w:r w:rsidRPr="003458F8">
        <w:rPr>
          <w:i w:val="0"/>
          <w:sz w:val="25"/>
          <w:szCs w:val="25"/>
        </w:rPr>
        <w:t>“Ma …?”, avevo ancora molti dubbi e la dannata curiosità che mi spingeva a voler controllare quel pozzo infernale.</w:t>
      </w:r>
    </w:p>
    <w:p w:rsidR="004A5CEA" w:rsidRPr="003458F8" w:rsidRDefault="004A5CEA" w:rsidP="007B56E9">
      <w:pPr>
        <w:spacing w:before="0" w:beforeAutospacing="0" w:after="0" w:afterAutospacing="0"/>
        <w:contextualSpacing/>
        <w:jc w:val="both"/>
        <w:rPr>
          <w:i w:val="0"/>
          <w:sz w:val="25"/>
          <w:szCs w:val="25"/>
        </w:rPr>
      </w:pPr>
      <w:r w:rsidRPr="003458F8">
        <w:rPr>
          <w:i w:val="0"/>
          <w:sz w:val="25"/>
          <w:szCs w:val="25"/>
        </w:rPr>
        <w:t xml:space="preserve">“Per favore </w:t>
      </w:r>
      <w:proofErr w:type="spellStart"/>
      <w:r w:rsidRPr="003458F8">
        <w:rPr>
          <w:i w:val="0"/>
          <w:sz w:val="25"/>
          <w:szCs w:val="25"/>
        </w:rPr>
        <w:t>Armet</w:t>
      </w:r>
      <w:proofErr w:type="spellEnd"/>
      <w:r w:rsidRPr="003458F8">
        <w:rPr>
          <w:i w:val="0"/>
          <w:sz w:val="25"/>
          <w:szCs w:val="25"/>
        </w:rPr>
        <w:t xml:space="preserve"> andiamo via, non c’è niente la sotto. Per amor del cielo andiamo, portiamo Charlie all’ospedale, strada facendo</w:t>
      </w:r>
      <w:r w:rsidR="00B34D33" w:rsidRPr="003458F8">
        <w:rPr>
          <w:i w:val="0"/>
          <w:sz w:val="25"/>
          <w:szCs w:val="25"/>
        </w:rPr>
        <w:t xml:space="preserve"> vi racconterò!</w:t>
      </w:r>
      <w:r w:rsidR="00B47DE5">
        <w:rPr>
          <w:i w:val="0"/>
          <w:sz w:val="25"/>
          <w:szCs w:val="25"/>
        </w:rPr>
        <w:t>!”</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Doveva essere la giornata della scoperte ma fu un’altra giornata ricca di punti di domanda.</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Billy prima di addormentarsi contro la portiera ci raccontò dei suoi spettri e del messaggio che dovevamo ricevere.</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 xml:space="preserve">Guidavo pensando alle stranezze che la ragione certificava come follie mentre l’intuito captava dei veri segnali d’allarme appena le mie orecchie sentirono le parole Mary </w:t>
      </w:r>
      <w:proofErr w:type="spellStart"/>
      <w:r w:rsidRPr="003458F8">
        <w:rPr>
          <w:i w:val="0"/>
          <w:sz w:val="25"/>
          <w:szCs w:val="25"/>
        </w:rPr>
        <w:t>Ann</w:t>
      </w:r>
      <w:proofErr w:type="spellEnd"/>
      <w:r w:rsidRPr="003458F8">
        <w:rPr>
          <w:i w:val="0"/>
          <w:sz w:val="25"/>
          <w:szCs w:val="25"/>
        </w:rPr>
        <w:t>.</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Charlie era troppo silenzioso ed ogni tanto armeggiava con quel dannato orecchino che avevo la sensazione ci spiasse.</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“Senti Charlie e se in quell’orecchino ci fosse una spia</w:t>
      </w:r>
      <w:r w:rsidR="005F054B" w:rsidRPr="003458F8">
        <w:rPr>
          <w:i w:val="0"/>
          <w:sz w:val="25"/>
          <w:szCs w:val="25"/>
        </w:rPr>
        <w:t>? Magari siamo stati presi di mira da uno psicopatico</w:t>
      </w:r>
      <w:r w:rsidR="0062416F">
        <w:rPr>
          <w:i w:val="0"/>
          <w:sz w:val="25"/>
          <w:szCs w:val="25"/>
        </w:rPr>
        <w:t>.”</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“Tranquillo Bond, all’FBI basta il tuo GPRS, insom</w:t>
      </w:r>
      <w:r w:rsidR="005F054B" w:rsidRPr="003458F8">
        <w:rPr>
          <w:i w:val="0"/>
          <w:sz w:val="25"/>
          <w:szCs w:val="25"/>
        </w:rPr>
        <w:t>ma il segnale del tuo cellulare per essere seguiti ed uno psicopatico sarebbe una soluzione troppo facile a questo caso.</w:t>
      </w:r>
      <w:r w:rsidRPr="003458F8">
        <w:rPr>
          <w:i w:val="0"/>
          <w:sz w:val="25"/>
          <w:szCs w:val="25"/>
        </w:rPr>
        <w:t>”</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“Che ne pensi della storia di Mary?</w:t>
      </w:r>
      <w:r w:rsidR="005F054B" w:rsidRPr="003458F8">
        <w:rPr>
          <w:i w:val="0"/>
          <w:sz w:val="25"/>
          <w:szCs w:val="25"/>
        </w:rPr>
        <w:t xml:space="preserve"> Una soluzione facile? Solitamente sono le cose più ovvie che indirizzano i maggiori criminali a commettere efferati crimini.</w:t>
      </w:r>
      <w:r w:rsidRPr="003458F8">
        <w:rPr>
          <w:i w:val="0"/>
          <w:sz w:val="25"/>
          <w:szCs w:val="25"/>
        </w:rPr>
        <w:t>”</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“Credo che Billy non abbia avuto nessuna allucinazione.”</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E’</w:t>
      </w:r>
      <w:r w:rsidR="00282196" w:rsidRPr="003458F8">
        <w:rPr>
          <w:i w:val="0"/>
          <w:sz w:val="25"/>
          <w:szCs w:val="25"/>
        </w:rPr>
        <w:t>che</w:t>
      </w:r>
      <w:proofErr w:type="spellEnd"/>
      <w:r w:rsidR="00282196" w:rsidRPr="003458F8">
        <w:rPr>
          <w:i w:val="0"/>
          <w:sz w:val="25"/>
          <w:szCs w:val="25"/>
        </w:rPr>
        <w:t xml:space="preserve"> </w:t>
      </w:r>
      <w:r w:rsidRPr="003458F8">
        <w:rPr>
          <w:i w:val="0"/>
          <w:sz w:val="25"/>
          <w:szCs w:val="25"/>
        </w:rPr>
        <w:t>cosa ti fa sentire sicuro di quest’affermazione?”</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“Il semplice fatto che la schiena di Billy è piena di graffi e lui non ha mai sentito alcun dolore.”</w:t>
      </w:r>
    </w:p>
    <w:p w:rsidR="00B34D33" w:rsidRPr="003458F8" w:rsidRDefault="00B34D33" w:rsidP="007B56E9">
      <w:pPr>
        <w:spacing w:before="0" w:beforeAutospacing="0" w:after="0" w:afterAutospacing="0"/>
        <w:contextualSpacing/>
        <w:jc w:val="both"/>
        <w:rPr>
          <w:i w:val="0"/>
          <w:sz w:val="25"/>
          <w:szCs w:val="25"/>
        </w:rPr>
      </w:pPr>
      <w:r w:rsidRPr="003458F8">
        <w:rPr>
          <w:i w:val="0"/>
          <w:sz w:val="25"/>
          <w:szCs w:val="25"/>
        </w:rPr>
        <w:t>Mi girai per guardare Billy che s’era addormentato profondamente e vidi dalla camicia sollevata fino al tora</w:t>
      </w:r>
      <w:r w:rsidR="005F054B" w:rsidRPr="003458F8">
        <w:rPr>
          <w:i w:val="0"/>
          <w:sz w:val="25"/>
          <w:szCs w:val="25"/>
        </w:rPr>
        <w:t xml:space="preserve">ce una decina di segni larghi </w:t>
      </w:r>
      <w:r w:rsidR="006A1EC4" w:rsidRPr="003458F8">
        <w:rPr>
          <w:i w:val="0"/>
          <w:sz w:val="25"/>
          <w:szCs w:val="25"/>
        </w:rPr>
        <w:t>quasi a comporre un disegno.</w:t>
      </w:r>
    </w:p>
    <w:p w:rsidR="006A1EC4" w:rsidRPr="003458F8" w:rsidRDefault="006A1EC4" w:rsidP="007B56E9">
      <w:pPr>
        <w:spacing w:before="0" w:beforeAutospacing="0" w:after="0" w:afterAutospacing="0"/>
        <w:contextualSpacing/>
        <w:jc w:val="both"/>
        <w:rPr>
          <w:i w:val="0"/>
          <w:sz w:val="25"/>
          <w:szCs w:val="25"/>
        </w:rPr>
      </w:pPr>
      <w:r w:rsidRPr="003458F8">
        <w:rPr>
          <w:i w:val="0"/>
          <w:sz w:val="25"/>
          <w:szCs w:val="25"/>
        </w:rPr>
        <w:t>“Charlie</w:t>
      </w:r>
      <w:r w:rsidR="00282196" w:rsidRPr="003458F8">
        <w:rPr>
          <w:i w:val="0"/>
          <w:sz w:val="25"/>
          <w:szCs w:val="25"/>
        </w:rPr>
        <w:t>,</w:t>
      </w:r>
      <w:r w:rsidRPr="003458F8">
        <w:rPr>
          <w:i w:val="0"/>
          <w:sz w:val="25"/>
          <w:szCs w:val="25"/>
        </w:rPr>
        <w:t xml:space="preserve"> sembrano dei segni, delle lettere strane quasi quanto quelle che abbiamo visto al Vecchio Municipio.”</w:t>
      </w:r>
    </w:p>
    <w:p w:rsidR="00B34D33" w:rsidRPr="003458F8" w:rsidRDefault="006A1EC4" w:rsidP="007B56E9">
      <w:pPr>
        <w:spacing w:before="0" w:beforeAutospacing="0" w:after="0" w:afterAutospacing="0"/>
        <w:contextualSpacing/>
        <w:jc w:val="both"/>
        <w:rPr>
          <w:i w:val="0"/>
          <w:sz w:val="25"/>
          <w:szCs w:val="25"/>
        </w:rPr>
      </w:pPr>
      <w:r w:rsidRPr="003458F8">
        <w:rPr>
          <w:i w:val="0"/>
          <w:sz w:val="25"/>
          <w:szCs w:val="25"/>
        </w:rPr>
        <w:lastRenderedPageBreak/>
        <w:t>Charlie alzò la camicia del giovane e lesse quelle incisioni a tratti leggere e per altri tratti</w:t>
      </w:r>
      <w:r w:rsidR="00282196" w:rsidRPr="003458F8">
        <w:rPr>
          <w:i w:val="0"/>
          <w:sz w:val="25"/>
          <w:szCs w:val="25"/>
        </w:rPr>
        <w:t>,</w:t>
      </w:r>
      <w:r w:rsidRPr="003458F8">
        <w:rPr>
          <w:i w:val="0"/>
          <w:sz w:val="25"/>
          <w:szCs w:val="25"/>
        </w:rPr>
        <w:t xml:space="preserve"> profonde. Accostai la macchina per avere il modo di trascrivere i segni sopra uno dei fogli che avevo ancora in tasca.</w:t>
      </w:r>
      <w:r w:rsidR="006B41C1" w:rsidRPr="003458F8">
        <w:rPr>
          <w:i w:val="0"/>
          <w:sz w:val="25"/>
          <w:szCs w:val="25"/>
        </w:rPr>
        <w:t xml:space="preserve"> Inconsciamente girai il foglio per leggervi cosa c’era scritto e rimasi di stucco quando trovai tra le notizie sulla scomparsa di un grosso mercantile, uno dei segni che ferivano la schiena di Billy.</w:t>
      </w:r>
    </w:p>
    <w:p w:rsidR="006B41C1" w:rsidRPr="003458F8" w:rsidRDefault="006B41C1" w:rsidP="007B56E9">
      <w:pPr>
        <w:spacing w:before="0" w:beforeAutospacing="0" w:after="0" w:afterAutospacing="0"/>
        <w:contextualSpacing/>
        <w:jc w:val="both"/>
        <w:rPr>
          <w:i w:val="0"/>
          <w:sz w:val="25"/>
          <w:szCs w:val="25"/>
        </w:rPr>
      </w:pPr>
      <w:r w:rsidRPr="003458F8">
        <w:rPr>
          <w:i w:val="0"/>
          <w:sz w:val="25"/>
          <w:szCs w:val="25"/>
        </w:rPr>
        <w:t>Charlie stava per dirmi qualcosa ma io lo zittì per leggervi quelle poche frasi che sembravano illuminarsi tra le mie mani.</w:t>
      </w:r>
    </w:p>
    <w:p w:rsidR="006B41C1" w:rsidRPr="003458F8" w:rsidRDefault="006B41C1" w:rsidP="007B56E9">
      <w:pPr>
        <w:spacing w:before="0" w:beforeAutospacing="0" w:after="0" w:afterAutospacing="0"/>
        <w:contextualSpacing/>
        <w:jc w:val="both"/>
        <w:rPr>
          <w:sz w:val="25"/>
          <w:szCs w:val="25"/>
        </w:rPr>
      </w:pPr>
      <w:r w:rsidRPr="003458F8">
        <w:rPr>
          <w:sz w:val="25"/>
          <w:szCs w:val="25"/>
        </w:rPr>
        <w:t xml:space="preserve">“Il mare è diventato </w:t>
      </w:r>
      <w:r w:rsidR="00282196" w:rsidRPr="003458F8">
        <w:rPr>
          <w:sz w:val="25"/>
          <w:szCs w:val="25"/>
        </w:rPr>
        <w:t>all'improvviso, molto</w:t>
      </w:r>
      <w:r w:rsidRPr="003458F8">
        <w:rPr>
          <w:sz w:val="25"/>
          <w:szCs w:val="25"/>
        </w:rPr>
        <w:t xml:space="preserve"> chiaro. Abbiamo visto scomparire un grande aereo tra le nubi e per un attimo ci siamo sentiti meno soli. Aspettiamo che Romero ripari la radio e che uno dei computer di bordo ci dia un segno di vita. Viaggiamo alla cieca </w:t>
      </w:r>
      <w:r w:rsidR="00282196" w:rsidRPr="003458F8">
        <w:rPr>
          <w:sz w:val="25"/>
          <w:szCs w:val="25"/>
        </w:rPr>
        <w:t>e</w:t>
      </w:r>
      <w:r w:rsidRPr="003458F8">
        <w:rPr>
          <w:sz w:val="25"/>
          <w:szCs w:val="25"/>
        </w:rPr>
        <w:t xml:space="preserve"> il mare è così calmo da metterci a tutti quanti paura. L’aria sa di putridume e nella stiva è anche peggio; la mercanzia è intatta ma sembra che </w:t>
      </w:r>
      <w:r w:rsidR="00282196" w:rsidRPr="003458F8">
        <w:rPr>
          <w:sz w:val="25"/>
          <w:szCs w:val="25"/>
        </w:rPr>
        <w:t>un’</w:t>
      </w:r>
      <w:r w:rsidRPr="003458F8">
        <w:rPr>
          <w:sz w:val="25"/>
          <w:szCs w:val="25"/>
        </w:rPr>
        <w:t>intera colonia di roditori abbia trovato la morte sulla nostra nave.</w:t>
      </w:r>
    </w:p>
    <w:p w:rsidR="006B41C1" w:rsidRPr="003458F8" w:rsidRDefault="006B41C1" w:rsidP="007B56E9">
      <w:pPr>
        <w:spacing w:before="0" w:beforeAutospacing="0" w:after="0" w:afterAutospacing="0"/>
        <w:contextualSpacing/>
        <w:jc w:val="both"/>
        <w:rPr>
          <w:sz w:val="25"/>
          <w:szCs w:val="25"/>
        </w:rPr>
      </w:pPr>
      <w:r w:rsidRPr="003458F8">
        <w:rPr>
          <w:sz w:val="25"/>
          <w:szCs w:val="25"/>
        </w:rPr>
        <w:t>Siamo più nervosi del solito e gli incubi ci perseguitano tanto da spingere molti di noi a gesti di insolita violenza.</w:t>
      </w:r>
    </w:p>
    <w:p w:rsidR="006B41C1" w:rsidRPr="003458F8" w:rsidRDefault="006B41C1" w:rsidP="007B56E9">
      <w:pPr>
        <w:spacing w:before="0" w:beforeAutospacing="0" w:after="0" w:afterAutospacing="0"/>
        <w:contextualSpacing/>
        <w:jc w:val="both"/>
        <w:rPr>
          <w:sz w:val="25"/>
          <w:szCs w:val="25"/>
        </w:rPr>
      </w:pPr>
      <w:r w:rsidRPr="003458F8">
        <w:rPr>
          <w:sz w:val="25"/>
          <w:szCs w:val="25"/>
        </w:rPr>
        <w:t xml:space="preserve">Il Capitano </w:t>
      </w:r>
      <w:proofErr w:type="spellStart"/>
      <w:r w:rsidRPr="003458F8">
        <w:rPr>
          <w:sz w:val="25"/>
          <w:szCs w:val="25"/>
        </w:rPr>
        <w:t>Tranè</w:t>
      </w:r>
      <w:proofErr w:type="spellEnd"/>
      <w:r w:rsidRPr="003458F8">
        <w:rPr>
          <w:sz w:val="25"/>
          <w:szCs w:val="25"/>
        </w:rPr>
        <w:t xml:space="preserve"> ha messo sotto chiave tutti gli oggetti appuntiti, i coltelli e le armi da fuoco, solo il cuoco ha in dotazione un piccolo coltellino svizzero.</w:t>
      </w:r>
      <w:r w:rsidR="00AD37E9" w:rsidRPr="003458F8">
        <w:rPr>
          <w:sz w:val="25"/>
          <w:szCs w:val="25"/>
        </w:rPr>
        <w:t xml:space="preserve"> Siamo fermi in mezzo al </w:t>
      </w:r>
      <w:r w:rsidR="00282196" w:rsidRPr="003458F8">
        <w:rPr>
          <w:sz w:val="25"/>
          <w:szCs w:val="25"/>
        </w:rPr>
        <w:t>mare, anche se</w:t>
      </w:r>
      <w:r w:rsidR="00AD37E9" w:rsidRPr="003458F8">
        <w:rPr>
          <w:sz w:val="25"/>
          <w:szCs w:val="25"/>
        </w:rPr>
        <w:t xml:space="preserve"> sappiamo che le coste della Florida sono vicinissime; il banco di nebbia bianca ci impedisce </w:t>
      </w:r>
      <w:r w:rsidR="00AB04AA" w:rsidRPr="003458F8">
        <w:rPr>
          <w:sz w:val="25"/>
          <w:szCs w:val="25"/>
        </w:rPr>
        <w:t>di vedere oltre il muro del mezzo miglio. Senza visibilità è quasi impossibile orientarsi.</w:t>
      </w:r>
      <w:r w:rsidR="00FC38D4" w:rsidRPr="003458F8">
        <w:rPr>
          <w:sz w:val="25"/>
          <w:szCs w:val="25"/>
        </w:rPr>
        <w:t xml:space="preserve"> Ieri notte due dei nostri sono scomparsi in coperta, come dicevo qui non c’è alito di vento o tempesta. Le onde non raggiungono un dito di altezza ed il silenzio è persino peggiore di tutto il resto.</w:t>
      </w:r>
    </w:p>
    <w:p w:rsidR="00FC38D4" w:rsidRPr="003458F8" w:rsidRDefault="00FC38D4" w:rsidP="007B56E9">
      <w:pPr>
        <w:spacing w:before="0" w:beforeAutospacing="0" w:after="0" w:afterAutospacing="0"/>
        <w:contextualSpacing/>
        <w:jc w:val="both"/>
        <w:rPr>
          <w:sz w:val="25"/>
          <w:szCs w:val="25"/>
        </w:rPr>
      </w:pPr>
      <w:r w:rsidRPr="003458F8">
        <w:rPr>
          <w:sz w:val="25"/>
          <w:szCs w:val="25"/>
        </w:rPr>
        <w:t xml:space="preserve">Morgan e </w:t>
      </w:r>
      <w:proofErr w:type="spellStart"/>
      <w:r w:rsidRPr="003458F8">
        <w:rPr>
          <w:sz w:val="25"/>
          <w:szCs w:val="25"/>
        </w:rPr>
        <w:t>Faber</w:t>
      </w:r>
      <w:proofErr w:type="spellEnd"/>
      <w:r w:rsidRPr="003458F8">
        <w:rPr>
          <w:sz w:val="25"/>
          <w:szCs w:val="25"/>
        </w:rPr>
        <w:t xml:space="preserve"> sono come svaniti, nessuno ha sentito grida o altro, qui si ha la sensazione che l’aria inghiotta i corpi come se ci fosse una bocca a deglutirli, ad assorbirli insomma.</w:t>
      </w:r>
    </w:p>
    <w:p w:rsidR="000B3C6E" w:rsidRPr="003458F8" w:rsidRDefault="00FC38D4" w:rsidP="007B56E9">
      <w:pPr>
        <w:spacing w:before="0" w:beforeAutospacing="0" w:after="0" w:afterAutospacing="0"/>
        <w:contextualSpacing/>
        <w:jc w:val="both"/>
        <w:rPr>
          <w:sz w:val="25"/>
          <w:szCs w:val="25"/>
        </w:rPr>
      </w:pPr>
      <w:r w:rsidRPr="003458F8">
        <w:rPr>
          <w:sz w:val="25"/>
          <w:szCs w:val="25"/>
        </w:rPr>
        <w:t>Siamo in queste condizioni da tre giorni perché la cosa strana è che gli orologi sono l’unica cosa che funzioni su questa nave. Durante la cena abbiamo deciso di chiuderci tutti nelle cuccette per aspettare al sicuro l’arrivo dell’alba ma durante la notte qualcosa deve essere andato storto perché dalla stiva sono partiti dei colpi spaventosi come se qualcuno smuovesse il carico tanto che la nave si è inclinata di sessanta gradi.</w:t>
      </w:r>
      <w:r w:rsidR="000B3C6E" w:rsidRPr="003458F8">
        <w:rPr>
          <w:sz w:val="25"/>
          <w:szCs w:val="25"/>
        </w:rPr>
        <w:t xml:space="preserve"> Al momento di scendere ci siamo accorti di essere rimasti in meno della metà, corsi indietro alle cuccette dei nostri compagni abbiamo scoperto che sono spariti dalla loro stanza chiusa a chiave da dentro. Siamo scesi nella stiva solo in quattro, uno di noi era rimasto </w:t>
      </w:r>
      <w:r w:rsidR="00282196" w:rsidRPr="003458F8">
        <w:rPr>
          <w:sz w:val="25"/>
          <w:szCs w:val="25"/>
        </w:rPr>
        <w:t>a</w:t>
      </w:r>
      <w:r w:rsidR="000B3C6E" w:rsidRPr="003458F8">
        <w:rPr>
          <w:sz w:val="25"/>
          <w:szCs w:val="25"/>
        </w:rPr>
        <w:t xml:space="preserve"> ispezionare i corridoi dell’aria condizionata nella speranza fossero fuggiti in tempo da qualcosa che li minacciava.</w:t>
      </w:r>
    </w:p>
    <w:p w:rsidR="000B3C6E" w:rsidRPr="003458F8" w:rsidRDefault="000B3C6E" w:rsidP="007B56E9">
      <w:pPr>
        <w:spacing w:before="0" w:beforeAutospacing="0" w:after="0" w:afterAutospacing="0"/>
        <w:contextualSpacing/>
        <w:jc w:val="both"/>
        <w:rPr>
          <w:sz w:val="25"/>
          <w:szCs w:val="25"/>
        </w:rPr>
      </w:pPr>
      <w:r w:rsidRPr="003458F8">
        <w:rPr>
          <w:sz w:val="25"/>
          <w:szCs w:val="25"/>
        </w:rPr>
        <w:t xml:space="preserve">Nella stiva abbiamo trovato quattro braccia d’acqua che non si sa com’è arrivata </w:t>
      </w:r>
      <w:r w:rsidR="00282196" w:rsidRPr="003458F8">
        <w:rPr>
          <w:sz w:val="25"/>
          <w:szCs w:val="25"/>
        </w:rPr>
        <w:t>perché</w:t>
      </w:r>
      <w:r w:rsidRPr="003458F8">
        <w:rPr>
          <w:sz w:val="25"/>
          <w:szCs w:val="25"/>
        </w:rPr>
        <w:t xml:space="preserve"> non ci sono state tempeste e che lo scafo non aveva alcuna fessura. Nonostante lo spazio la sotto sia smisurato l’odore è terribile e non riusciamo a capire da cosa provenga.</w:t>
      </w:r>
      <w:r w:rsidR="005411D6" w:rsidRPr="003458F8">
        <w:rPr>
          <w:sz w:val="25"/>
          <w:szCs w:val="25"/>
        </w:rPr>
        <w:t xml:space="preserve"> Quando chiudo gli occhi ho come l’impressione che la nave sia viva e che ci osservi dalla paratie.</w:t>
      </w:r>
      <w:r w:rsidR="00DF6990" w:rsidRPr="003458F8">
        <w:rPr>
          <w:sz w:val="25"/>
          <w:szCs w:val="25"/>
        </w:rPr>
        <w:t xml:space="preserve"> </w:t>
      </w:r>
    </w:p>
    <w:p w:rsidR="00DF6990" w:rsidRPr="003458F8" w:rsidRDefault="00DF6990" w:rsidP="007B56E9">
      <w:pPr>
        <w:spacing w:before="0" w:beforeAutospacing="0" w:after="0" w:afterAutospacing="0"/>
        <w:contextualSpacing/>
        <w:jc w:val="both"/>
        <w:rPr>
          <w:sz w:val="25"/>
          <w:szCs w:val="25"/>
        </w:rPr>
      </w:pPr>
      <w:r w:rsidRPr="003458F8">
        <w:rPr>
          <w:sz w:val="25"/>
          <w:szCs w:val="25"/>
        </w:rPr>
        <w:t>All’alba io ero rimasto da solo perché tutti quanti erano svaniti come neve sciolta. Ho cercato ovunque e non ho trovato alcuna traccia, i salvagente e le scialuppe sono ancora sulla nave, la radio sembra funzionare a tratti ma la cosa più strana sono le voci che mi pare di sentire intorno a me ed i frequenti respiri sulla spalla. E’ vero, mi sento seguito da occhi invisibili ma</w:t>
      </w:r>
      <w:r w:rsidR="00A3790B" w:rsidRPr="003458F8">
        <w:rPr>
          <w:sz w:val="25"/>
          <w:szCs w:val="25"/>
        </w:rPr>
        <w:t xml:space="preserve"> è una cosa questa che io non posso dimostrare.</w:t>
      </w:r>
      <w:r w:rsidRPr="003458F8">
        <w:rPr>
          <w:sz w:val="25"/>
          <w:szCs w:val="25"/>
        </w:rPr>
        <w:t xml:space="preserve">. So di certo che verrò inghiottito da questo male impercettibile che sfida ogni legge naturale. La nebbia è svanita ma il mare è di uno strano colore verde chiaro. La nave è sopra una gola profondissima e lo noto dal colore scurissimo della gola che non supera i cinquanta metri di raggio. Dovrei fare qualcosa ma temo di non avere il tempo di farlo. Anche se volessi bruciare la nave ci sarà una forza maggiore a doverla salvare. Se sono vivo è perché servo od a lasciare questo messaggio o ad una cosa che ancora non conosco. Ho il timore a chiudere gli occhi, il timore ad attraversare i ponti </w:t>
      </w:r>
      <w:r w:rsidR="00B41DF2" w:rsidRPr="003458F8">
        <w:rPr>
          <w:sz w:val="25"/>
          <w:szCs w:val="25"/>
        </w:rPr>
        <w:t>e</w:t>
      </w:r>
      <w:r w:rsidRPr="003458F8">
        <w:rPr>
          <w:sz w:val="25"/>
          <w:szCs w:val="25"/>
        </w:rPr>
        <w:t xml:space="preserve"> i pozzi della nave. Gli spettri sono numerosi e la mia mente avverte qualcosa che la ragione continua</w:t>
      </w:r>
      <w:r w:rsidR="00B41DF2" w:rsidRPr="003458F8">
        <w:rPr>
          <w:sz w:val="25"/>
          <w:szCs w:val="25"/>
        </w:rPr>
        <w:t xml:space="preserve"> </w:t>
      </w:r>
      <w:r w:rsidRPr="003458F8">
        <w:rPr>
          <w:sz w:val="25"/>
          <w:szCs w:val="25"/>
        </w:rPr>
        <w:t xml:space="preserve">a </w:t>
      </w:r>
      <w:r w:rsidRPr="003458F8">
        <w:rPr>
          <w:sz w:val="25"/>
          <w:szCs w:val="25"/>
        </w:rPr>
        <w:lastRenderedPageBreak/>
        <w:t>negare. Pensavo di lanciarmi e di morire annegato piuttosto che continuare a tremare come un bambino che si sforza di non vedere il mostro.</w:t>
      </w:r>
    </w:p>
    <w:p w:rsidR="00DF6990" w:rsidRPr="003458F8" w:rsidRDefault="00DF6990" w:rsidP="007B56E9">
      <w:pPr>
        <w:spacing w:before="0" w:beforeAutospacing="0" w:after="0" w:afterAutospacing="0"/>
        <w:contextualSpacing/>
        <w:jc w:val="both"/>
        <w:rPr>
          <w:sz w:val="25"/>
          <w:szCs w:val="25"/>
        </w:rPr>
      </w:pPr>
      <w:r w:rsidRPr="003458F8">
        <w:rPr>
          <w:sz w:val="25"/>
          <w:szCs w:val="25"/>
        </w:rPr>
        <w:t>So che non arriverò più a vedere la mia famiglia ma questo foglio che metterò nella bottiglia di whisky di Romero andrà per mare spero, lasciando di me un ricordo e di questa maledizione che non auguro ad alcuno di vivere.</w:t>
      </w:r>
    </w:p>
    <w:p w:rsidR="00DF6990" w:rsidRPr="003458F8" w:rsidRDefault="00DF6990" w:rsidP="007B56E9">
      <w:pPr>
        <w:spacing w:before="0" w:beforeAutospacing="0" w:after="0" w:afterAutospacing="0"/>
        <w:contextualSpacing/>
        <w:jc w:val="both"/>
        <w:rPr>
          <w:sz w:val="25"/>
          <w:szCs w:val="25"/>
        </w:rPr>
      </w:pPr>
      <w:r w:rsidRPr="003458F8">
        <w:rPr>
          <w:sz w:val="25"/>
          <w:szCs w:val="25"/>
        </w:rPr>
        <w:t>Percepisco dei rumori strani. La nave è sveglia e tra poco toccherà a me. Ho il tempo di chiudere e di fare una corsa prima della fine.</w:t>
      </w:r>
      <w:r w:rsidR="002E3579" w:rsidRPr="003458F8">
        <w:rPr>
          <w:sz w:val="25"/>
          <w:szCs w:val="25"/>
        </w:rPr>
        <w:t xml:space="preserve"> Dimenticavo di lasciare questo segno che avevo notato sulle porte delle cuccette e poi nella stiva, un segno s</w:t>
      </w:r>
      <w:r w:rsidR="00B41DF2" w:rsidRPr="003458F8">
        <w:rPr>
          <w:sz w:val="25"/>
          <w:szCs w:val="25"/>
        </w:rPr>
        <w:t xml:space="preserve">trano come di un polipo con due </w:t>
      </w:r>
      <w:r w:rsidR="002E3579" w:rsidRPr="003458F8">
        <w:rPr>
          <w:sz w:val="25"/>
          <w:szCs w:val="25"/>
        </w:rPr>
        <w:t>soli tentacoli.</w:t>
      </w:r>
    </w:p>
    <w:p w:rsidR="002E3579" w:rsidRPr="003458F8" w:rsidRDefault="002E3579" w:rsidP="007B56E9">
      <w:pPr>
        <w:spacing w:before="0" w:beforeAutospacing="0" w:after="0" w:afterAutospacing="0"/>
        <w:contextualSpacing/>
        <w:jc w:val="both"/>
        <w:rPr>
          <w:sz w:val="25"/>
          <w:szCs w:val="25"/>
        </w:rPr>
      </w:pPr>
      <w:r w:rsidRPr="003458F8">
        <w:rPr>
          <w:sz w:val="25"/>
          <w:szCs w:val="25"/>
        </w:rPr>
        <w:t xml:space="preserve">Ecco questo è quanto, tra meno di due minuti io non ci sarò più ma se il </w:t>
      </w:r>
      <w:proofErr w:type="spellStart"/>
      <w:r w:rsidRPr="003458F8">
        <w:rPr>
          <w:sz w:val="25"/>
          <w:szCs w:val="25"/>
        </w:rPr>
        <w:t>Kathrina</w:t>
      </w:r>
      <w:proofErr w:type="spellEnd"/>
      <w:r w:rsidRPr="003458F8">
        <w:rPr>
          <w:sz w:val="25"/>
          <w:szCs w:val="25"/>
        </w:rPr>
        <w:t xml:space="preserve">  </w:t>
      </w:r>
      <w:proofErr w:type="spellStart"/>
      <w:r w:rsidRPr="003458F8">
        <w:rPr>
          <w:sz w:val="25"/>
          <w:szCs w:val="25"/>
        </w:rPr>
        <w:t>Apothkaia</w:t>
      </w:r>
      <w:proofErr w:type="spellEnd"/>
      <w:r w:rsidRPr="003458F8">
        <w:rPr>
          <w:sz w:val="25"/>
          <w:szCs w:val="25"/>
        </w:rPr>
        <w:t xml:space="preserve"> svanirà</w:t>
      </w:r>
      <w:r w:rsidR="00541DE8" w:rsidRPr="003458F8">
        <w:rPr>
          <w:sz w:val="25"/>
          <w:szCs w:val="25"/>
        </w:rPr>
        <w:t>,</w:t>
      </w:r>
      <w:r w:rsidRPr="003458F8">
        <w:rPr>
          <w:sz w:val="25"/>
          <w:szCs w:val="25"/>
        </w:rPr>
        <w:t xml:space="preserve"> </w:t>
      </w:r>
      <w:r w:rsidR="00541DE8" w:rsidRPr="003458F8">
        <w:rPr>
          <w:sz w:val="25"/>
          <w:szCs w:val="25"/>
        </w:rPr>
        <w:t>qualcosa degli spettri che l’hanno trascinata fuori rotta avvertirà il mondo a stare alla larga da questo tratto di mare.</w:t>
      </w:r>
    </w:p>
    <w:p w:rsidR="00541DE8" w:rsidRPr="003458F8" w:rsidRDefault="00541DE8" w:rsidP="007B56E9">
      <w:pPr>
        <w:spacing w:before="0" w:beforeAutospacing="0" w:after="0" w:afterAutospacing="0"/>
        <w:contextualSpacing/>
        <w:jc w:val="both"/>
        <w:rPr>
          <w:sz w:val="25"/>
          <w:szCs w:val="25"/>
        </w:rPr>
      </w:pPr>
      <w:r w:rsidRPr="003458F8">
        <w:rPr>
          <w:sz w:val="25"/>
          <w:szCs w:val="25"/>
        </w:rPr>
        <w:t>Si sentono dei forti rintocchi meglio che vada.</w:t>
      </w:r>
    </w:p>
    <w:p w:rsidR="00A3790B" w:rsidRPr="003458F8" w:rsidRDefault="00541DE8" w:rsidP="007B56E9">
      <w:pPr>
        <w:spacing w:before="0" w:beforeAutospacing="0" w:after="0" w:afterAutospacing="0"/>
        <w:contextualSpacing/>
        <w:jc w:val="both"/>
        <w:rPr>
          <w:sz w:val="25"/>
          <w:szCs w:val="25"/>
        </w:rPr>
      </w:pPr>
      <w:r w:rsidRPr="003458F8">
        <w:rPr>
          <w:sz w:val="25"/>
          <w:szCs w:val="25"/>
        </w:rPr>
        <w:t xml:space="preserve">Ti voglio bene mamma. </w:t>
      </w:r>
    </w:p>
    <w:p w:rsidR="00541DE8" w:rsidRPr="003458F8" w:rsidRDefault="00541DE8" w:rsidP="007B56E9">
      <w:pPr>
        <w:spacing w:before="0" w:beforeAutospacing="0" w:after="0" w:afterAutospacing="0"/>
        <w:contextualSpacing/>
        <w:jc w:val="both"/>
        <w:rPr>
          <w:sz w:val="25"/>
          <w:szCs w:val="25"/>
        </w:rPr>
      </w:pPr>
      <w:r w:rsidRPr="003458F8">
        <w:rPr>
          <w:sz w:val="25"/>
          <w:szCs w:val="25"/>
        </w:rPr>
        <w:t xml:space="preserve">Tuo </w:t>
      </w:r>
      <w:proofErr w:type="spellStart"/>
      <w:r w:rsidRPr="003458F8">
        <w:rPr>
          <w:sz w:val="25"/>
          <w:szCs w:val="25"/>
        </w:rPr>
        <w:t>Hulio</w:t>
      </w:r>
      <w:proofErr w:type="spellEnd"/>
      <w:r w:rsidRPr="003458F8">
        <w:rPr>
          <w:sz w:val="25"/>
          <w:szCs w:val="25"/>
        </w:rPr>
        <w:t xml:space="preserve"> </w:t>
      </w:r>
      <w:proofErr w:type="spellStart"/>
      <w:r w:rsidRPr="003458F8">
        <w:rPr>
          <w:sz w:val="25"/>
          <w:szCs w:val="25"/>
        </w:rPr>
        <w:t>Javez</w:t>
      </w:r>
      <w:proofErr w:type="spellEnd"/>
      <w:r w:rsidR="00421C8B" w:rsidRPr="003458F8">
        <w:rPr>
          <w:sz w:val="25"/>
          <w:szCs w:val="25"/>
        </w:rPr>
        <w:t xml:space="preserve"> d</w:t>
      </w:r>
      <w:r w:rsidRPr="003458F8">
        <w:rPr>
          <w:sz w:val="25"/>
          <w:szCs w:val="25"/>
        </w:rPr>
        <w:t xml:space="preserve">al </w:t>
      </w:r>
      <w:proofErr w:type="spellStart"/>
      <w:r w:rsidRPr="003458F8">
        <w:rPr>
          <w:sz w:val="25"/>
          <w:szCs w:val="25"/>
        </w:rPr>
        <w:t>Kathrina</w:t>
      </w:r>
      <w:proofErr w:type="spellEnd"/>
      <w:r w:rsidRPr="003458F8">
        <w:rPr>
          <w:sz w:val="25"/>
          <w:szCs w:val="25"/>
        </w:rPr>
        <w:t xml:space="preserve"> </w:t>
      </w:r>
      <w:proofErr w:type="spellStart"/>
      <w:r w:rsidRPr="003458F8">
        <w:rPr>
          <w:sz w:val="25"/>
          <w:szCs w:val="25"/>
        </w:rPr>
        <w:t>Apothkaia</w:t>
      </w:r>
      <w:proofErr w:type="spellEnd"/>
      <w:r w:rsidRPr="003458F8">
        <w:rPr>
          <w:sz w:val="25"/>
          <w:szCs w:val="25"/>
        </w:rPr>
        <w:t xml:space="preserve"> che vedo </w:t>
      </w:r>
      <w:r w:rsidR="00421C8B" w:rsidRPr="003458F8">
        <w:rPr>
          <w:sz w:val="25"/>
          <w:szCs w:val="25"/>
        </w:rPr>
        <w:t>inabissarsi lentamente nel</w:t>
      </w:r>
      <w:r w:rsidRPr="003458F8">
        <w:rPr>
          <w:sz w:val="25"/>
          <w:szCs w:val="25"/>
        </w:rPr>
        <w:t>la gola.</w:t>
      </w:r>
      <w:r w:rsidR="00696731">
        <w:rPr>
          <w:sz w:val="25"/>
          <w:szCs w:val="25"/>
        </w:rPr>
        <w:t>”</w:t>
      </w:r>
    </w:p>
    <w:p w:rsidR="00696731" w:rsidRDefault="00696731" w:rsidP="007B56E9">
      <w:pPr>
        <w:spacing w:before="0" w:beforeAutospacing="0" w:after="0" w:afterAutospacing="0"/>
        <w:contextualSpacing/>
        <w:jc w:val="both"/>
        <w:rPr>
          <w:i w:val="0"/>
          <w:sz w:val="25"/>
          <w:szCs w:val="25"/>
        </w:rPr>
      </w:pPr>
    </w:p>
    <w:p w:rsidR="00A3790B" w:rsidRPr="003458F8" w:rsidRDefault="00DC0CFB" w:rsidP="007B56E9">
      <w:pPr>
        <w:spacing w:before="0" w:beforeAutospacing="0" w:after="0" w:afterAutospacing="0"/>
        <w:contextualSpacing/>
        <w:jc w:val="both"/>
        <w:rPr>
          <w:i w:val="0"/>
          <w:sz w:val="25"/>
          <w:szCs w:val="25"/>
        </w:rPr>
      </w:pPr>
      <w:r w:rsidRPr="003458F8">
        <w:rPr>
          <w:i w:val="0"/>
          <w:sz w:val="25"/>
          <w:szCs w:val="25"/>
        </w:rPr>
        <w:t xml:space="preserve">Lessi quel passaggio senza intimorirmi maggiormente, poteva essere stato un ubriacone a giocare con la penna in una notte di luna piena e sul ponte di una nave da crociera. </w:t>
      </w:r>
    </w:p>
    <w:p w:rsidR="00322511" w:rsidRPr="003458F8" w:rsidRDefault="00DC0CFB" w:rsidP="007B56E9">
      <w:pPr>
        <w:spacing w:before="0" w:beforeAutospacing="0" w:after="0" w:afterAutospacing="0"/>
        <w:contextualSpacing/>
        <w:jc w:val="both"/>
        <w:rPr>
          <w:i w:val="0"/>
          <w:sz w:val="25"/>
          <w:szCs w:val="25"/>
        </w:rPr>
      </w:pPr>
      <w:r w:rsidRPr="003458F8">
        <w:rPr>
          <w:i w:val="0"/>
          <w:sz w:val="25"/>
          <w:szCs w:val="25"/>
        </w:rPr>
        <w:t>Il racconto non era nemmeno uno dei più bizzarri ma i segni</w:t>
      </w:r>
      <w:r w:rsidR="00100592" w:rsidRPr="003458F8">
        <w:rPr>
          <w:i w:val="0"/>
          <w:sz w:val="25"/>
          <w:szCs w:val="25"/>
        </w:rPr>
        <w:t>,</w:t>
      </w:r>
      <w:r w:rsidRPr="003458F8">
        <w:rPr>
          <w:i w:val="0"/>
          <w:sz w:val="25"/>
          <w:szCs w:val="25"/>
        </w:rPr>
        <w:t xml:space="preserve"> che la mano di quello sfortunato aveva lasciato, quelli si che erano inquietanti. Un paio </w:t>
      </w:r>
      <w:r w:rsidR="00A3790B" w:rsidRPr="003458F8">
        <w:rPr>
          <w:i w:val="0"/>
          <w:sz w:val="25"/>
          <w:szCs w:val="25"/>
        </w:rPr>
        <w:t xml:space="preserve">a forma di forbice incrociata </w:t>
      </w:r>
      <w:r w:rsidR="00100592" w:rsidRPr="003458F8">
        <w:rPr>
          <w:i w:val="0"/>
          <w:sz w:val="25"/>
          <w:szCs w:val="25"/>
        </w:rPr>
        <w:t>e</w:t>
      </w:r>
      <w:r w:rsidR="00A3790B" w:rsidRPr="003458F8">
        <w:rPr>
          <w:i w:val="0"/>
          <w:sz w:val="25"/>
          <w:szCs w:val="25"/>
        </w:rPr>
        <w:t xml:space="preserve"> uno maggiore che sembrava un polpo con due soli tentacoli. Sotto lo spazio </w:t>
      </w:r>
      <w:r w:rsidR="00100592" w:rsidRPr="003458F8">
        <w:rPr>
          <w:i w:val="0"/>
          <w:sz w:val="25"/>
          <w:szCs w:val="25"/>
        </w:rPr>
        <w:t>bianco, un</w:t>
      </w:r>
      <w:r w:rsidR="00A3790B" w:rsidRPr="003458F8">
        <w:rPr>
          <w:i w:val="0"/>
          <w:sz w:val="25"/>
          <w:szCs w:val="25"/>
        </w:rPr>
        <w:t xml:space="preserve"> cerchio doppio col vuoto in mezzo che poteva sembrare una </w:t>
      </w:r>
      <w:r w:rsidR="00103119" w:rsidRPr="003458F8">
        <w:rPr>
          <w:i w:val="0"/>
          <w:sz w:val="25"/>
          <w:szCs w:val="25"/>
        </w:rPr>
        <w:t>ciambella,</w:t>
      </w:r>
      <w:r w:rsidR="00A3790B" w:rsidRPr="003458F8">
        <w:rPr>
          <w:i w:val="0"/>
          <w:sz w:val="25"/>
          <w:szCs w:val="25"/>
        </w:rPr>
        <w:t xml:space="preserve"> ma per essere stato l’ultimo atto di un uomo che guardava la propria morte, quello scherzo aveva una ragione di esistere. </w:t>
      </w:r>
    </w:p>
    <w:p w:rsidR="00322511" w:rsidRPr="003458F8" w:rsidRDefault="00A3790B" w:rsidP="007B56E9">
      <w:pPr>
        <w:spacing w:before="0" w:beforeAutospacing="0" w:after="0" w:afterAutospacing="0"/>
        <w:contextualSpacing/>
        <w:jc w:val="both"/>
        <w:rPr>
          <w:i w:val="0"/>
          <w:sz w:val="25"/>
          <w:szCs w:val="25"/>
        </w:rPr>
      </w:pPr>
      <w:r w:rsidRPr="003458F8">
        <w:rPr>
          <w:i w:val="0"/>
          <w:sz w:val="25"/>
          <w:szCs w:val="25"/>
        </w:rPr>
        <w:t xml:space="preserve">Naturalmente non si poteva sapere, non avendo ritrovato noi la bottiglia, </w:t>
      </w:r>
      <w:r w:rsidR="00100592" w:rsidRPr="003458F8">
        <w:rPr>
          <w:i w:val="0"/>
          <w:sz w:val="25"/>
          <w:szCs w:val="25"/>
        </w:rPr>
        <w:t>com’</w:t>
      </w:r>
      <w:r w:rsidRPr="003458F8">
        <w:rPr>
          <w:i w:val="0"/>
          <w:sz w:val="25"/>
          <w:szCs w:val="25"/>
        </w:rPr>
        <w:t>era pervenuto quel materiale ed a chi.</w:t>
      </w:r>
    </w:p>
    <w:p w:rsidR="00A3790B" w:rsidRPr="003458F8" w:rsidRDefault="00A3790B" w:rsidP="007B56E9">
      <w:pPr>
        <w:spacing w:before="0" w:beforeAutospacing="0" w:after="0" w:afterAutospacing="0"/>
        <w:contextualSpacing/>
        <w:jc w:val="both"/>
        <w:rPr>
          <w:i w:val="0"/>
          <w:sz w:val="25"/>
          <w:szCs w:val="25"/>
        </w:rPr>
      </w:pPr>
      <w:r w:rsidRPr="003458F8">
        <w:rPr>
          <w:i w:val="0"/>
          <w:sz w:val="25"/>
          <w:szCs w:val="25"/>
        </w:rPr>
        <w:t xml:space="preserve">Il mercantile nominato poteva essersi inabissato per milioni di </w:t>
      </w:r>
      <w:r w:rsidR="00322511" w:rsidRPr="003458F8">
        <w:rPr>
          <w:i w:val="0"/>
          <w:sz w:val="25"/>
          <w:szCs w:val="25"/>
        </w:rPr>
        <w:t xml:space="preserve">altre </w:t>
      </w:r>
      <w:r w:rsidRPr="003458F8">
        <w:rPr>
          <w:i w:val="0"/>
          <w:sz w:val="25"/>
          <w:szCs w:val="25"/>
        </w:rPr>
        <w:t>ragioni</w:t>
      </w:r>
      <w:r w:rsidR="00322511" w:rsidRPr="003458F8">
        <w:rPr>
          <w:i w:val="0"/>
          <w:sz w:val="25"/>
          <w:szCs w:val="25"/>
        </w:rPr>
        <w:t xml:space="preserve">, meno assurde </w:t>
      </w:r>
      <w:r w:rsidR="00100592" w:rsidRPr="003458F8">
        <w:rPr>
          <w:i w:val="0"/>
          <w:sz w:val="25"/>
          <w:szCs w:val="25"/>
        </w:rPr>
        <w:t>che</w:t>
      </w:r>
      <w:r w:rsidR="00322511" w:rsidRPr="003458F8">
        <w:rPr>
          <w:i w:val="0"/>
          <w:sz w:val="25"/>
          <w:szCs w:val="25"/>
        </w:rPr>
        <w:t xml:space="preserve"> quella scritta</w:t>
      </w:r>
      <w:r w:rsidRPr="003458F8">
        <w:rPr>
          <w:i w:val="0"/>
          <w:sz w:val="25"/>
          <w:szCs w:val="25"/>
        </w:rPr>
        <w:t xml:space="preserve"> e quel marinaio </w:t>
      </w:r>
      <w:r w:rsidR="00322511" w:rsidRPr="003458F8">
        <w:rPr>
          <w:i w:val="0"/>
          <w:sz w:val="25"/>
          <w:szCs w:val="25"/>
        </w:rPr>
        <w:t>forse in preda al panico</w:t>
      </w:r>
      <w:r w:rsidR="00E94244" w:rsidRPr="003458F8">
        <w:rPr>
          <w:i w:val="0"/>
          <w:sz w:val="25"/>
          <w:szCs w:val="25"/>
        </w:rPr>
        <w:t>,</w:t>
      </w:r>
      <w:r w:rsidR="00322511" w:rsidRPr="003458F8">
        <w:rPr>
          <w:i w:val="0"/>
          <w:sz w:val="25"/>
          <w:szCs w:val="25"/>
        </w:rPr>
        <w:t xml:space="preserve"> aveva</w:t>
      </w:r>
      <w:r w:rsidRPr="003458F8">
        <w:rPr>
          <w:i w:val="0"/>
          <w:sz w:val="25"/>
          <w:szCs w:val="25"/>
        </w:rPr>
        <w:t xml:space="preserve"> lasciato un racconto fantasioso solo per non dare alla storia la v</w:t>
      </w:r>
      <w:r w:rsidR="00322511" w:rsidRPr="003458F8">
        <w:rPr>
          <w:i w:val="0"/>
          <w:sz w:val="25"/>
          <w:szCs w:val="25"/>
        </w:rPr>
        <w:t xml:space="preserve">erità sulla sua imminente morte. C’era però una minima probabilità che quella più che improbabile storia fosse vera </w:t>
      </w:r>
      <w:r w:rsidR="00103119" w:rsidRPr="003458F8">
        <w:rPr>
          <w:i w:val="0"/>
          <w:sz w:val="25"/>
          <w:szCs w:val="25"/>
        </w:rPr>
        <w:t>e</w:t>
      </w:r>
      <w:r w:rsidR="00322511" w:rsidRPr="003458F8">
        <w:rPr>
          <w:i w:val="0"/>
          <w:sz w:val="25"/>
          <w:szCs w:val="25"/>
        </w:rPr>
        <w:t xml:space="preserve"> a dimostrarlo erano quei pochi segni scarabocchiati negli spazi liberi del foglio. Perché gli aveva fatti? A cosa servivano? Come e dove se li era procurati? Erano semplicemente apparsi o qualcuno sotto l’influenza dell’alcool o della pazzia</w:t>
      </w:r>
      <w:r w:rsidR="00100592" w:rsidRPr="003458F8">
        <w:rPr>
          <w:i w:val="0"/>
          <w:sz w:val="25"/>
          <w:szCs w:val="25"/>
        </w:rPr>
        <w:t xml:space="preserve"> </w:t>
      </w:r>
      <w:r w:rsidR="00322511" w:rsidRPr="003458F8">
        <w:rPr>
          <w:i w:val="0"/>
          <w:sz w:val="25"/>
          <w:szCs w:val="25"/>
        </w:rPr>
        <w:t>li aveva disegnati su tutta la nave?</w:t>
      </w:r>
    </w:p>
    <w:p w:rsidR="00322511" w:rsidRPr="003458F8" w:rsidRDefault="00322511" w:rsidP="007B56E9">
      <w:pPr>
        <w:spacing w:before="0" w:beforeAutospacing="0" w:after="0" w:afterAutospacing="0"/>
        <w:contextualSpacing/>
        <w:jc w:val="both"/>
        <w:rPr>
          <w:i w:val="0"/>
          <w:sz w:val="25"/>
          <w:szCs w:val="25"/>
        </w:rPr>
      </w:pPr>
      <w:r w:rsidRPr="003458F8">
        <w:rPr>
          <w:i w:val="0"/>
          <w:sz w:val="25"/>
          <w:szCs w:val="25"/>
        </w:rPr>
        <w:t>“Sono identici a quelli che Billy ha sulla schi</w:t>
      </w:r>
      <w:r w:rsidR="00E94244" w:rsidRPr="003458F8">
        <w:rPr>
          <w:i w:val="0"/>
          <w:sz w:val="25"/>
          <w:szCs w:val="25"/>
        </w:rPr>
        <w:t xml:space="preserve">ena con la differenza che Billy, </w:t>
      </w:r>
      <w:r w:rsidRPr="003458F8">
        <w:rPr>
          <w:i w:val="0"/>
          <w:sz w:val="25"/>
          <w:szCs w:val="25"/>
        </w:rPr>
        <w:t>ne ha quattro in più</w:t>
      </w:r>
      <w:r w:rsidR="0062416F">
        <w:rPr>
          <w:i w:val="0"/>
          <w:sz w:val="25"/>
          <w:szCs w:val="25"/>
        </w:rPr>
        <w:t>.”</w:t>
      </w:r>
    </w:p>
    <w:p w:rsidR="00322511" w:rsidRPr="003458F8" w:rsidRDefault="00322511" w:rsidP="007B56E9">
      <w:pPr>
        <w:spacing w:before="0" w:beforeAutospacing="0" w:after="0" w:afterAutospacing="0"/>
        <w:contextualSpacing/>
        <w:jc w:val="both"/>
        <w:rPr>
          <w:i w:val="0"/>
          <w:sz w:val="25"/>
          <w:szCs w:val="25"/>
        </w:rPr>
      </w:pPr>
      <w:r w:rsidRPr="003458F8">
        <w:rPr>
          <w:i w:val="0"/>
          <w:sz w:val="25"/>
          <w:szCs w:val="25"/>
        </w:rPr>
        <w:t>Il ragazzo continuava a dormire indisturbato mentre noi cercavamo di capire quella realtà disturbata leggendo le sue ferite.</w:t>
      </w:r>
    </w:p>
    <w:p w:rsidR="00322511" w:rsidRPr="003458F8" w:rsidRDefault="00322511" w:rsidP="007B56E9">
      <w:pPr>
        <w:spacing w:before="0" w:beforeAutospacing="0" w:after="0" w:afterAutospacing="0"/>
        <w:contextualSpacing/>
        <w:jc w:val="both"/>
        <w:rPr>
          <w:i w:val="0"/>
          <w:sz w:val="25"/>
          <w:szCs w:val="25"/>
        </w:rPr>
      </w:pPr>
      <w:r w:rsidRPr="003458F8">
        <w:rPr>
          <w:i w:val="0"/>
          <w:sz w:val="25"/>
          <w:szCs w:val="25"/>
        </w:rPr>
        <w:t>“Sono otto in totale, almeno è quello che mi sembra di vedere</w:t>
      </w:r>
      <w:r w:rsidR="0062416F">
        <w:rPr>
          <w:i w:val="0"/>
          <w:sz w:val="25"/>
          <w:szCs w:val="25"/>
        </w:rPr>
        <w:t>.”</w:t>
      </w:r>
    </w:p>
    <w:p w:rsidR="00322511" w:rsidRPr="003458F8" w:rsidRDefault="00322511" w:rsidP="007B56E9">
      <w:pPr>
        <w:spacing w:before="0" w:beforeAutospacing="0" w:after="0" w:afterAutospacing="0"/>
        <w:contextualSpacing/>
        <w:jc w:val="both"/>
        <w:rPr>
          <w:i w:val="0"/>
          <w:sz w:val="25"/>
          <w:szCs w:val="25"/>
        </w:rPr>
      </w:pPr>
      <w:r w:rsidRPr="003458F8">
        <w:rPr>
          <w:i w:val="0"/>
          <w:sz w:val="25"/>
          <w:szCs w:val="25"/>
        </w:rPr>
        <w:t>“Otto! Come le sedie dei padri nella sala del Vecchio Municipio</w:t>
      </w:r>
      <w:r w:rsidR="0062416F">
        <w:rPr>
          <w:i w:val="0"/>
          <w:sz w:val="25"/>
          <w:szCs w:val="25"/>
        </w:rPr>
        <w:t>.”</w:t>
      </w:r>
    </w:p>
    <w:p w:rsidR="00322511" w:rsidRPr="003458F8" w:rsidRDefault="00322511" w:rsidP="007B56E9">
      <w:pPr>
        <w:spacing w:before="0" w:beforeAutospacing="0" w:after="0" w:afterAutospacing="0"/>
        <w:contextualSpacing/>
        <w:jc w:val="both"/>
        <w:rPr>
          <w:i w:val="0"/>
          <w:sz w:val="25"/>
          <w:szCs w:val="25"/>
        </w:rPr>
      </w:pPr>
      <w:r w:rsidRPr="003458F8">
        <w:rPr>
          <w:i w:val="0"/>
          <w:sz w:val="25"/>
          <w:szCs w:val="25"/>
        </w:rPr>
        <w:t>“Charlie è vero! Noi non siamo pazzi, qui c’è qualcosa che legga questi morti e la nostra sorte di ricercatori di nulla. E non voglio pensare a quelli che ci vogliono fermare a tutti i costi come se queste indagini conducessero alla verità sulla Genesi</w:t>
      </w:r>
      <w:r w:rsidR="0062416F">
        <w:rPr>
          <w:i w:val="0"/>
          <w:sz w:val="25"/>
          <w:szCs w:val="25"/>
        </w:rPr>
        <w:t>.”</w:t>
      </w:r>
    </w:p>
    <w:p w:rsidR="00322511" w:rsidRPr="003458F8" w:rsidRDefault="00322511" w:rsidP="007B56E9">
      <w:pPr>
        <w:spacing w:before="0" w:beforeAutospacing="0" w:after="0" w:afterAutospacing="0"/>
        <w:contextualSpacing/>
        <w:jc w:val="both"/>
        <w:rPr>
          <w:i w:val="0"/>
          <w:sz w:val="25"/>
          <w:szCs w:val="25"/>
        </w:rPr>
      </w:pPr>
      <w:r w:rsidRPr="003458F8">
        <w:rPr>
          <w:i w:val="0"/>
          <w:sz w:val="25"/>
          <w:szCs w:val="25"/>
        </w:rPr>
        <w:t>“Oppure sull’Apocalisse</w:t>
      </w:r>
      <w:r w:rsidR="0062416F">
        <w:rPr>
          <w:i w:val="0"/>
          <w:sz w:val="25"/>
          <w:szCs w:val="25"/>
        </w:rPr>
        <w:t>.”</w:t>
      </w:r>
    </w:p>
    <w:p w:rsidR="003E7104" w:rsidRPr="003458F8" w:rsidRDefault="0099366F" w:rsidP="007B56E9">
      <w:pPr>
        <w:spacing w:before="0" w:beforeAutospacing="0" w:after="0" w:afterAutospacing="0"/>
        <w:contextualSpacing/>
        <w:jc w:val="both"/>
        <w:rPr>
          <w:i w:val="0"/>
          <w:sz w:val="25"/>
          <w:szCs w:val="25"/>
        </w:rPr>
      </w:pPr>
      <w:r w:rsidRPr="003458F8">
        <w:rPr>
          <w:i w:val="0"/>
          <w:sz w:val="25"/>
          <w:szCs w:val="25"/>
        </w:rPr>
        <w:t>Portai Charlie a farsi medicare la ferita al Pronto Soccorso e restai in auto con Billy che cercavo di non svegliare. Le sue ferite le avremmo trattate un</w:t>
      </w:r>
      <w:r w:rsidR="00100592" w:rsidRPr="003458F8">
        <w:rPr>
          <w:i w:val="0"/>
          <w:sz w:val="25"/>
          <w:szCs w:val="25"/>
        </w:rPr>
        <w:t>a</w:t>
      </w:r>
      <w:r w:rsidRPr="003458F8">
        <w:rPr>
          <w:i w:val="0"/>
          <w:sz w:val="25"/>
          <w:szCs w:val="25"/>
        </w:rPr>
        <w:t xml:space="preserve"> qualche pomata antibiotica e poi ci avremmo ragionato su con calma. Il cellulare di Billy squillava impazzito ed ero stato costretto a spegnerlo; non volevo mettere in allarme i suoi genitori.</w:t>
      </w:r>
      <w:r w:rsidR="003E7104" w:rsidRPr="003458F8">
        <w:rPr>
          <w:i w:val="0"/>
          <w:sz w:val="25"/>
          <w:szCs w:val="25"/>
        </w:rPr>
        <w:t xml:space="preserve"> Solo in quel momento mi resi conto di non </w:t>
      </w:r>
      <w:r w:rsidR="00E94244" w:rsidRPr="003458F8">
        <w:rPr>
          <w:i w:val="0"/>
          <w:sz w:val="25"/>
          <w:szCs w:val="25"/>
        </w:rPr>
        <w:t>possedere</w:t>
      </w:r>
      <w:r w:rsidR="003E7104" w:rsidRPr="003458F8">
        <w:rPr>
          <w:i w:val="0"/>
          <w:sz w:val="25"/>
          <w:szCs w:val="25"/>
        </w:rPr>
        <w:t xml:space="preserve"> più una casa e lo sconforto mi colpì duramente come un pugno ben piazzato alla bocca dello stomaco.</w:t>
      </w:r>
    </w:p>
    <w:p w:rsidR="003E7104" w:rsidRPr="003458F8" w:rsidRDefault="003E7104" w:rsidP="007B56E9">
      <w:pPr>
        <w:spacing w:before="0" w:beforeAutospacing="0" w:after="0" w:afterAutospacing="0"/>
        <w:contextualSpacing/>
        <w:jc w:val="both"/>
        <w:rPr>
          <w:i w:val="0"/>
          <w:sz w:val="25"/>
          <w:szCs w:val="25"/>
        </w:rPr>
      </w:pPr>
      <w:r w:rsidRPr="003458F8">
        <w:rPr>
          <w:i w:val="0"/>
          <w:sz w:val="25"/>
          <w:szCs w:val="25"/>
        </w:rPr>
        <w:lastRenderedPageBreak/>
        <w:t xml:space="preserve">Presi il giornale nella speranza di trovare </w:t>
      </w:r>
      <w:r w:rsidR="00E94244" w:rsidRPr="003458F8">
        <w:rPr>
          <w:i w:val="0"/>
          <w:sz w:val="25"/>
          <w:szCs w:val="25"/>
        </w:rPr>
        <w:t>una</w:t>
      </w:r>
      <w:r w:rsidRPr="003458F8">
        <w:rPr>
          <w:i w:val="0"/>
          <w:sz w:val="25"/>
          <w:szCs w:val="25"/>
        </w:rPr>
        <w:t xml:space="preserve"> sistemazione o un appartamento per me e per Cassius. Il mio amico a quattro zampe sicuramente sentiva molto la mancanza del padrone e mi ero promesso di non lasciarlo in quella condizione per più di ventiquattro ore.</w:t>
      </w:r>
    </w:p>
    <w:p w:rsidR="003E7104" w:rsidRPr="003458F8" w:rsidRDefault="003E7104" w:rsidP="007B56E9">
      <w:pPr>
        <w:spacing w:before="0" w:beforeAutospacing="0" w:after="0" w:afterAutospacing="0"/>
        <w:contextualSpacing/>
        <w:jc w:val="both"/>
        <w:rPr>
          <w:i w:val="0"/>
          <w:sz w:val="25"/>
          <w:szCs w:val="25"/>
        </w:rPr>
      </w:pPr>
      <w:r w:rsidRPr="003458F8">
        <w:rPr>
          <w:i w:val="0"/>
          <w:sz w:val="25"/>
          <w:szCs w:val="25"/>
        </w:rPr>
        <w:t>Stavo leggendo quel quotidiano che odorava parecchio di petrolio quando mi colpì la fotografia in primo piano del Sindaco Moore e Brixen abbracciati davanti ad un enorme festone con la scritta</w:t>
      </w:r>
      <w:r w:rsidR="00120B84" w:rsidRPr="003458F8">
        <w:rPr>
          <w:i w:val="0"/>
          <w:sz w:val="25"/>
          <w:szCs w:val="25"/>
        </w:rPr>
        <w:t>:</w:t>
      </w:r>
      <w:r w:rsidRPr="003458F8">
        <w:rPr>
          <w:sz w:val="25"/>
          <w:szCs w:val="25"/>
        </w:rPr>
        <w:t xml:space="preserve"> </w:t>
      </w:r>
      <w:r w:rsidR="00226ADC">
        <w:rPr>
          <w:sz w:val="25"/>
          <w:szCs w:val="25"/>
        </w:rPr>
        <w:t>«</w:t>
      </w:r>
      <w:r w:rsidRPr="003458F8">
        <w:rPr>
          <w:sz w:val="25"/>
          <w:szCs w:val="25"/>
        </w:rPr>
        <w:t xml:space="preserve">L’otto Luglio è il giorno del ricordo e della fondazione della nostra piccola città. </w:t>
      </w:r>
      <w:proofErr w:type="spellStart"/>
      <w:r w:rsidRPr="003458F8">
        <w:rPr>
          <w:sz w:val="25"/>
          <w:szCs w:val="25"/>
        </w:rPr>
        <w:t>Idony</w:t>
      </w:r>
      <w:proofErr w:type="spellEnd"/>
      <w:r w:rsidRPr="003458F8">
        <w:rPr>
          <w:sz w:val="25"/>
          <w:szCs w:val="25"/>
        </w:rPr>
        <w:t xml:space="preserve"> ti offre la più bella festa che sia mai stata data in onore alla cittadinanza.</w:t>
      </w:r>
      <w:r w:rsidR="00226ADC">
        <w:rPr>
          <w:sz w:val="25"/>
          <w:szCs w:val="25"/>
        </w:rPr>
        <w:t xml:space="preserve"> </w:t>
      </w:r>
      <w:r w:rsidRPr="003458F8">
        <w:rPr>
          <w:sz w:val="25"/>
          <w:szCs w:val="25"/>
        </w:rPr>
        <w:t>I festeggiamenti inizieranno Martedì 3  con la messa a suffragio degli  scomparsi in mare di questo mese. Vi aspettiamo numeros</w:t>
      </w:r>
      <w:r w:rsidR="00226ADC">
        <w:rPr>
          <w:i w:val="0"/>
          <w:sz w:val="25"/>
          <w:szCs w:val="25"/>
        </w:rPr>
        <w:t>i.»</w:t>
      </w:r>
    </w:p>
    <w:p w:rsidR="009D3D4D" w:rsidRPr="003458F8" w:rsidRDefault="009D3D4D" w:rsidP="007B56E9">
      <w:pPr>
        <w:spacing w:before="0" w:beforeAutospacing="0" w:after="0" w:afterAutospacing="0"/>
        <w:contextualSpacing/>
        <w:jc w:val="both"/>
        <w:rPr>
          <w:i w:val="0"/>
          <w:sz w:val="25"/>
          <w:szCs w:val="25"/>
        </w:rPr>
      </w:pPr>
      <w:r w:rsidRPr="003458F8">
        <w:rPr>
          <w:i w:val="0"/>
          <w:sz w:val="25"/>
          <w:szCs w:val="25"/>
        </w:rPr>
        <w:t>Non so bene cosa mi successe ma fu come un conato di vomito che</w:t>
      </w:r>
      <w:r w:rsidR="00A07491" w:rsidRPr="003458F8">
        <w:rPr>
          <w:i w:val="0"/>
          <w:sz w:val="25"/>
          <w:szCs w:val="25"/>
        </w:rPr>
        <w:t xml:space="preserve"> arrivò forte </w:t>
      </w:r>
      <w:r w:rsidR="004B4B62" w:rsidRPr="003458F8">
        <w:rPr>
          <w:i w:val="0"/>
          <w:sz w:val="25"/>
          <w:szCs w:val="25"/>
        </w:rPr>
        <w:t>e</w:t>
      </w:r>
      <w:r w:rsidR="00A07491" w:rsidRPr="003458F8">
        <w:rPr>
          <w:i w:val="0"/>
          <w:sz w:val="25"/>
          <w:szCs w:val="25"/>
        </w:rPr>
        <w:t xml:space="preserve"> </w:t>
      </w:r>
      <w:r w:rsidRPr="003458F8">
        <w:rPr>
          <w:i w:val="0"/>
          <w:sz w:val="25"/>
          <w:szCs w:val="25"/>
        </w:rPr>
        <w:t>improvviso, tanto che fui costretto a buttare il capo fuori dal finestrino della macchina e svuotare del liquido amaro perché solo quello c’era nelle mie budella.</w:t>
      </w:r>
    </w:p>
    <w:p w:rsidR="009D3D4D" w:rsidRPr="003458F8" w:rsidRDefault="009D3D4D" w:rsidP="007B56E9">
      <w:pPr>
        <w:spacing w:before="0" w:beforeAutospacing="0" w:after="0" w:afterAutospacing="0"/>
        <w:contextualSpacing/>
        <w:jc w:val="both"/>
        <w:rPr>
          <w:i w:val="0"/>
          <w:sz w:val="25"/>
          <w:szCs w:val="25"/>
        </w:rPr>
      </w:pPr>
      <w:r w:rsidRPr="003458F8">
        <w:rPr>
          <w:i w:val="0"/>
          <w:sz w:val="25"/>
          <w:szCs w:val="25"/>
        </w:rPr>
        <w:t xml:space="preserve">Tutti i messaggi sull’otto Luglio erano diventati una sorta </w:t>
      </w:r>
      <w:r w:rsidR="004B4B62" w:rsidRPr="003458F8">
        <w:rPr>
          <w:i w:val="0"/>
          <w:sz w:val="25"/>
          <w:szCs w:val="25"/>
        </w:rPr>
        <w:t>d’</w:t>
      </w:r>
      <w:r w:rsidRPr="003458F8">
        <w:rPr>
          <w:i w:val="0"/>
          <w:sz w:val="25"/>
          <w:szCs w:val="25"/>
        </w:rPr>
        <w:t xml:space="preserve">invito alla fiera del </w:t>
      </w:r>
      <w:proofErr w:type="spellStart"/>
      <w:r w:rsidRPr="003458F8">
        <w:rPr>
          <w:i w:val="0"/>
          <w:sz w:val="25"/>
          <w:szCs w:val="25"/>
        </w:rPr>
        <w:t>grotesque</w:t>
      </w:r>
      <w:proofErr w:type="spellEnd"/>
      <w:r w:rsidR="008A6605" w:rsidRPr="003458F8">
        <w:rPr>
          <w:i w:val="0"/>
          <w:sz w:val="25"/>
          <w:szCs w:val="25"/>
        </w:rPr>
        <w:t>, un ballo in maschera per mostri dalla birra facile e dalla musica messa ad alto volume.</w:t>
      </w:r>
    </w:p>
    <w:p w:rsidR="008A6605" w:rsidRPr="003458F8" w:rsidRDefault="008A6605" w:rsidP="007B56E9">
      <w:pPr>
        <w:spacing w:before="0" w:beforeAutospacing="0" w:after="0" w:afterAutospacing="0"/>
        <w:contextualSpacing/>
        <w:jc w:val="both"/>
        <w:rPr>
          <w:i w:val="0"/>
          <w:sz w:val="25"/>
          <w:szCs w:val="25"/>
        </w:rPr>
      </w:pPr>
      <w:proofErr w:type="spellStart"/>
      <w:r w:rsidRPr="003458F8">
        <w:rPr>
          <w:i w:val="0"/>
          <w:sz w:val="25"/>
          <w:szCs w:val="25"/>
        </w:rPr>
        <w:t>Idony</w:t>
      </w:r>
      <w:proofErr w:type="spellEnd"/>
      <w:r w:rsidRPr="003458F8">
        <w:rPr>
          <w:i w:val="0"/>
          <w:sz w:val="25"/>
          <w:szCs w:val="25"/>
        </w:rPr>
        <w:t xml:space="preserve"> viveva in una sorta di bozzolo alimentato da un perbenismo esagerato che con la gente credulona e povera di idee poteva funzionare.</w:t>
      </w:r>
    </w:p>
    <w:p w:rsidR="008A6605" w:rsidRPr="003458F8" w:rsidRDefault="008A6605" w:rsidP="007B56E9">
      <w:pPr>
        <w:spacing w:before="0" w:beforeAutospacing="0" w:after="0" w:afterAutospacing="0"/>
        <w:contextualSpacing/>
        <w:jc w:val="both"/>
        <w:rPr>
          <w:i w:val="0"/>
          <w:sz w:val="25"/>
          <w:szCs w:val="25"/>
        </w:rPr>
      </w:pPr>
      <w:r w:rsidRPr="003458F8">
        <w:rPr>
          <w:i w:val="0"/>
          <w:sz w:val="25"/>
          <w:szCs w:val="25"/>
        </w:rPr>
        <w:t>Era da tempi immemorabili che la festa dell’otto Luglio non si faceva e sicuramente non questo sfarzo che il Sindaco voleva ostentare a costo di giocarsi il posto.</w:t>
      </w:r>
    </w:p>
    <w:p w:rsidR="00CA45F9" w:rsidRPr="003458F8" w:rsidRDefault="00CA45F9" w:rsidP="007B56E9">
      <w:pPr>
        <w:spacing w:before="0" w:beforeAutospacing="0" w:after="0" w:afterAutospacing="0"/>
        <w:contextualSpacing/>
        <w:jc w:val="both"/>
        <w:rPr>
          <w:i w:val="0"/>
          <w:sz w:val="25"/>
          <w:szCs w:val="25"/>
        </w:rPr>
      </w:pPr>
      <w:r w:rsidRPr="003458F8">
        <w:rPr>
          <w:i w:val="0"/>
          <w:sz w:val="25"/>
          <w:szCs w:val="25"/>
        </w:rPr>
        <w:t xml:space="preserve">Charlie usci zoppicando ma con una bella fasciatura al polpaccio, dall’espressione del suo viso intuivo che aveva qualche idea e ne avevo bisogno perché le mie bollivano in un pentolone </w:t>
      </w:r>
      <w:r w:rsidR="004B4B62" w:rsidRPr="003458F8">
        <w:rPr>
          <w:i w:val="0"/>
          <w:sz w:val="25"/>
          <w:szCs w:val="25"/>
        </w:rPr>
        <w:t>d’</w:t>
      </w:r>
      <w:r w:rsidRPr="003458F8">
        <w:rPr>
          <w:i w:val="0"/>
          <w:sz w:val="25"/>
          <w:szCs w:val="25"/>
        </w:rPr>
        <w:t>incredulità e sciamanesimo.</w:t>
      </w:r>
    </w:p>
    <w:p w:rsidR="00D022DF" w:rsidRPr="003458F8" w:rsidRDefault="00D022DF" w:rsidP="007B56E9">
      <w:pPr>
        <w:spacing w:before="0" w:beforeAutospacing="0" w:after="0" w:afterAutospacing="0"/>
        <w:contextualSpacing/>
        <w:jc w:val="both"/>
        <w:rPr>
          <w:i w:val="0"/>
          <w:sz w:val="25"/>
          <w:szCs w:val="25"/>
        </w:rPr>
      </w:pPr>
      <w:r w:rsidRPr="003458F8">
        <w:rPr>
          <w:i w:val="0"/>
          <w:sz w:val="25"/>
          <w:szCs w:val="25"/>
        </w:rPr>
        <w:t xml:space="preserve">“Che fa dorme ancora il giovanotto? Direi di svegliarlo così ci prendiamo un caffè da </w:t>
      </w:r>
      <w:proofErr w:type="spellStart"/>
      <w:r w:rsidRPr="003458F8">
        <w:rPr>
          <w:i w:val="0"/>
          <w:sz w:val="25"/>
          <w:szCs w:val="25"/>
        </w:rPr>
        <w:t>Trixie</w:t>
      </w:r>
      <w:proofErr w:type="spellEnd"/>
      <w:r w:rsidR="0062416F">
        <w:rPr>
          <w:i w:val="0"/>
          <w:sz w:val="25"/>
          <w:szCs w:val="25"/>
        </w:rPr>
        <w:t>.”</w:t>
      </w:r>
    </w:p>
    <w:p w:rsidR="00D022DF" w:rsidRPr="003458F8" w:rsidRDefault="00D022DF" w:rsidP="007B56E9">
      <w:pPr>
        <w:spacing w:before="0" w:beforeAutospacing="0" w:after="0" w:afterAutospacing="0"/>
        <w:contextualSpacing/>
        <w:jc w:val="both"/>
        <w:rPr>
          <w:i w:val="0"/>
          <w:sz w:val="25"/>
          <w:szCs w:val="25"/>
        </w:rPr>
      </w:pPr>
      <w:r w:rsidRPr="003458F8">
        <w:rPr>
          <w:i w:val="0"/>
          <w:sz w:val="25"/>
          <w:szCs w:val="25"/>
        </w:rPr>
        <w:t>Svegliai Billy che era più stanco di prima e totalmente dimentico di tutto quello che gli era capitato.</w:t>
      </w:r>
    </w:p>
    <w:p w:rsidR="00D022DF" w:rsidRPr="003458F8" w:rsidRDefault="00D022DF" w:rsidP="007B56E9">
      <w:pPr>
        <w:spacing w:before="0" w:beforeAutospacing="0" w:after="0" w:afterAutospacing="0"/>
        <w:contextualSpacing/>
        <w:jc w:val="both"/>
        <w:rPr>
          <w:i w:val="0"/>
          <w:sz w:val="25"/>
          <w:szCs w:val="25"/>
        </w:rPr>
      </w:pPr>
      <w:proofErr w:type="spellStart"/>
      <w:r w:rsidRPr="003458F8">
        <w:rPr>
          <w:i w:val="0"/>
          <w:sz w:val="25"/>
          <w:szCs w:val="25"/>
        </w:rPr>
        <w:t>Trixie</w:t>
      </w:r>
      <w:proofErr w:type="spellEnd"/>
      <w:r w:rsidRPr="003458F8">
        <w:rPr>
          <w:i w:val="0"/>
          <w:sz w:val="25"/>
          <w:szCs w:val="25"/>
        </w:rPr>
        <w:t xml:space="preserve"> non era che uno squallido bar ad un miglio dal porto ma conservava un straordinaria vista mare. </w:t>
      </w:r>
      <w:proofErr w:type="spellStart"/>
      <w:r w:rsidRPr="003458F8">
        <w:rPr>
          <w:i w:val="0"/>
          <w:sz w:val="25"/>
          <w:szCs w:val="25"/>
        </w:rPr>
        <w:t>Trixie</w:t>
      </w:r>
      <w:proofErr w:type="spellEnd"/>
      <w:r w:rsidRPr="003458F8">
        <w:rPr>
          <w:i w:val="0"/>
          <w:sz w:val="25"/>
          <w:szCs w:val="25"/>
        </w:rPr>
        <w:t xml:space="preserve"> pesava circa un quintale e sulle sue guance un paio di etti di trucco con cui lei cercava di </w:t>
      </w:r>
      <w:r w:rsidR="004B4B62" w:rsidRPr="003458F8">
        <w:rPr>
          <w:i w:val="0"/>
          <w:sz w:val="25"/>
          <w:szCs w:val="25"/>
        </w:rPr>
        <w:t>ringiovanire,</w:t>
      </w:r>
      <w:r w:rsidRPr="003458F8">
        <w:rPr>
          <w:i w:val="0"/>
          <w:sz w:val="25"/>
          <w:szCs w:val="25"/>
        </w:rPr>
        <w:t xml:space="preserve"> ma era una brava donna con esperienze di vita intense e tristi. </w:t>
      </w:r>
    </w:p>
    <w:p w:rsidR="00D022DF" w:rsidRPr="003458F8" w:rsidRDefault="00D022DF" w:rsidP="007B56E9">
      <w:pPr>
        <w:spacing w:before="0" w:beforeAutospacing="0" w:after="0" w:afterAutospacing="0"/>
        <w:contextualSpacing/>
        <w:jc w:val="both"/>
        <w:rPr>
          <w:i w:val="0"/>
          <w:sz w:val="25"/>
          <w:szCs w:val="25"/>
        </w:rPr>
      </w:pPr>
      <w:r w:rsidRPr="003458F8">
        <w:rPr>
          <w:i w:val="0"/>
          <w:sz w:val="25"/>
          <w:szCs w:val="25"/>
        </w:rPr>
        <w:t>Prima di sorseggiare il sospirato caffè ci raccontò come aveva perso entrambi i figli in mare, durante una tempesta e come aveva dovuto sistemare il marito tornato pazzo dalla battuta di pesca. Lavorava non per sfamarsi come diceva lei ma per dimenticare. Io le chiesi cosa aveva da dimenticare e lei mi rispose i mostri nella mente che la visitavano di frequente.</w:t>
      </w:r>
    </w:p>
    <w:p w:rsidR="00D022DF" w:rsidRPr="003458F8" w:rsidRDefault="00D022DF" w:rsidP="007B56E9">
      <w:pPr>
        <w:spacing w:before="0" w:beforeAutospacing="0" w:after="0" w:afterAutospacing="0"/>
        <w:contextualSpacing/>
        <w:jc w:val="both"/>
        <w:rPr>
          <w:i w:val="0"/>
          <w:sz w:val="25"/>
          <w:szCs w:val="25"/>
        </w:rPr>
      </w:pPr>
      <w:r w:rsidRPr="003458F8">
        <w:rPr>
          <w:i w:val="0"/>
          <w:sz w:val="25"/>
          <w:szCs w:val="25"/>
        </w:rPr>
        <w:t>Avevamo fatto colazione abbondante senza raccontare a Billy delle ferite che aveva sulla schiena. Gli dissi di chiamare i suoi che probabilmente erano in pensiero mentre Charlie aggiustava le cose per la notte, notte che avremmo tutti e tre</w:t>
      </w:r>
      <w:r w:rsidR="00F66D31" w:rsidRPr="003458F8">
        <w:rPr>
          <w:i w:val="0"/>
          <w:sz w:val="25"/>
          <w:szCs w:val="25"/>
        </w:rPr>
        <w:t>,</w:t>
      </w:r>
      <w:r w:rsidRPr="003458F8">
        <w:rPr>
          <w:i w:val="0"/>
          <w:sz w:val="25"/>
          <w:szCs w:val="25"/>
        </w:rPr>
        <w:t xml:space="preserve"> passato nel motel vicino al Vecchio Faro.</w:t>
      </w:r>
    </w:p>
    <w:p w:rsidR="006F33CD" w:rsidRPr="003458F8" w:rsidRDefault="006F33CD" w:rsidP="007B56E9">
      <w:pPr>
        <w:spacing w:before="0" w:beforeAutospacing="0" w:after="0" w:afterAutospacing="0"/>
        <w:contextualSpacing/>
        <w:jc w:val="both"/>
        <w:rPr>
          <w:i w:val="0"/>
          <w:sz w:val="25"/>
          <w:szCs w:val="25"/>
        </w:rPr>
      </w:pPr>
    </w:p>
    <w:p w:rsidR="006F33CD" w:rsidRPr="003458F8" w:rsidRDefault="006F33CD" w:rsidP="007B56E9">
      <w:pPr>
        <w:spacing w:before="0" w:beforeAutospacing="0" w:after="0" w:afterAutospacing="0"/>
        <w:contextualSpacing/>
        <w:jc w:val="both"/>
        <w:rPr>
          <w:i w:val="0"/>
          <w:sz w:val="25"/>
          <w:szCs w:val="25"/>
        </w:rPr>
      </w:pPr>
    </w:p>
    <w:p w:rsidR="006F33CD" w:rsidRPr="003458F8" w:rsidRDefault="006F33CD" w:rsidP="007B56E9">
      <w:pPr>
        <w:spacing w:before="0" w:beforeAutospacing="0" w:after="0" w:afterAutospacing="0"/>
        <w:contextualSpacing/>
        <w:jc w:val="both"/>
        <w:rPr>
          <w:i w:val="0"/>
          <w:sz w:val="25"/>
          <w:szCs w:val="25"/>
        </w:rPr>
      </w:pPr>
      <w:r w:rsidRPr="003458F8">
        <w:rPr>
          <w:i w:val="0"/>
          <w:sz w:val="25"/>
          <w:szCs w:val="25"/>
        </w:rPr>
        <w:t>Non avevo dormito granché bene, i sogni erano arrivati come una tempesta nera e nemmeno l’alba era riuscita a cancellare il velo di</w:t>
      </w:r>
      <w:r w:rsidR="00F66D31" w:rsidRPr="003458F8">
        <w:rPr>
          <w:i w:val="0"/>
          <w:sz w:val="25"/>
          <w:szCs w:val="25"/>
        </w:rPr>
        <w:t xml:space="preserve"> </w:t>
      </w:r>
      <w:r w:rsidRPr="003458F8">
        <w:rPr>
          <w:i w:val="0"/>
          <w:sz w:val="25"/>
          <w:szCs w:val="25"/>
        </w:rPr>
        <w:t xml:space="preserve">malumore che </w:t>
      </w:r>
      <w:r w:rsidR="00F66D31" w:rsidRPr="003458F8">
        <w:rPr>
          <w:i w:val="0"/>
          <w:sz w:val="25"/>
          <w:szCs w:val="25"/>
        </w:rPr>
        <w:t xml:space="preserve">mi </w:t>
      </w:r>
      <w:r w:rsidRPr="003458F8">
        <w:rPr>
          <w:i w:val="0"/>
          <w:sz w:val="25"/>
          <w:szCs w:val="25"/>
        </w:rPr>
        <w:t>aveva avvolto completamente.</w:t>
      </w:r>
    </w:p>
    <w:p w:rsidR="006F33CD" w:rsidRPr="003458F8" w:rsidRDefault="00F66D31" w:rsidP="007B56E9">
      <w:pPr>
        <w:spacing w:before="0" w:beforeAutospacing="0" w:after="0" w:afterAutospacing="0"/>
        <w:contextualSpacing/>
        <w:jc w:val="both"/>
        <w:rPr>
          <w:i w:val="0"/>
          <w:sz w:val="25"/>
          <w:szCs w:val="25"/>
        </w:rPr>
      </w:pPr>
      <w:r w:rsidRPr="003458F8">
        <w:rPr>
          <w:i w:val="0"/>
          <w:sz w:val="25"/>
          <w:szCs w:val="25"/>
        </w:rPr>
        <w:t xml:space="preserve">Si </w:t>
      </w:r>
      <w:r w:rsidR="006F33CD" w:rsidRPr="003458F8">
        <w:rPr>
          <w:i w:val="0"/>
          <w:sz w:val="25"/>
          <w:szCs w:val="25"/>
        </w:rPr>
        <w:t>era stabilito di ritrovarsi dopo le commissioni di ognuno di noi, al Nuovo Municipio.</w:t>
      </w:r>
    </w:p>
    <w:p w:rsidR="00030611" w:rsidRPr="003458F8" w:rsidRDefault="00030611" w:rsidP="007B56E9">
      <w:pPr>
        <w:spacing w:before="0" w:beforeAutospacing="0" w:after="0" w:afterAutospacing="0"/>
        <w:contextualSpacing/>
        <w:jc w:val="both"/>
        <w:rPr>
          <w:i w:val="0"/>
          <w:sz w:val="25"/>
          <w:szCs w:val="25"/>
        </w:rPr>
      </w:pPr>
      <w:r w:rsidRPr="003458F8">
        <w:rPr>
          <w:i w:val="0"/>
          <w:sz w:val="25"/>
          <w:szCs w:val="25"/>
        </w:rPr>
        <w:t xml:space="preserve">Io lasciai la squama che Billy mi aveva consegnato ad un amico del Centro Ricerche Mediche dell’Ospedale della Contea di </w:t>
      </w:r>
      <w:proofErr w:type="spellStart"/>
      <w:r w:rsidRPr="003458F8">
        <w:rPr>
          <w:i w:val="0"/>
          <w:sz w:val="25"/>
          <w:szCs w:val="25"/>
        </w:rPr>
        <w:t>Idony</w:t>
      </w:r>
      <w:proofErr w:type="spellEnd"/>
      <w:r w:rsidRPr="003458F8">
        <w:rPr>
          <w:i w:val="0"/>
          <w:sz w:val="25"/>
          <w:szCs w:val="25"/>
        </w:rPr>
        <w:t xml:space="preserve">. </w:t>
      </w:r>
      <w:r w:rsidR="00F66D31" w:rsidRPr="003458F8">
        <w:rPr>
          <w:i w:val="0"/>
          <w:sz w:val="25"/>
          <w:szCs w:val="25"/>
        </w:rPr>
        <w:t>A</w:t>
      </w:r>
      <w:r w:rsidRPr="003458F8">
        <w:rPr>
          <w:i w:val="0"/>
          <w:sz w:val="25"/>
          <w:szCs w:val="25"/>
        </w:rPr>
        <w:t xml:space="preserve"> una prima analisi anche a James </w:t>
      </w:r>
      <w:proofErr w:type="spellStart"/>
      <w:r w:rsidRPr="003458F8">
        <w:rPr>
          <w:i w:val="0"/>
          <w:sz w:val="25"/>
          <w:szCs w:val="25"/>
        </w:rPr>
        <w:t>Madini</w:t>
      </w:r>
      <w:proofErr w:type="spellEnd"/>
      <w:r w:rsidRPr="003458F8">
        <w:rPr>
          <w:i w:val="0"/>
          <w:sz w:val="25"/>
          <w:szCs w:val="25"/>
        </w:rPr>
        <w:t>, esperto in sintesi della materia e degradazione della medesima,  quel pezzo di materia presentava molte incoerenze biologiche. Mi disse di lasciargli un paio di giorni per una risposta e mi promise di tenere segreta la cosa, almeno finché non avrei saputo cosa farne.</w:t>
      </w:r>
    </w:p>
    <w:p w:rsidR="00226ADC" w:rsidRDefault="006F33CD" w:rsidP="007B56E9">
      <w:pPr>
        <w:spacing w:before="0" w:beforeAutospacing="0" w:after="0" w:afterAutospacing="0"/>
        <w:contextualSpacing/>
        <w:jc w:val="both"/>
        <w:rPr>
          <w:i w:val="0"/>
          <w:sz w:val="25"/>
          <w:szCs w:val="25"/>
        </w:rPr>
      </w:pPr>
      <w:r w:rsidRPr="003458F8">
        <w:rPr>
          <w:i w:val="0"/>
          <w:sz w:val="25"/>
          <w:szCs w:val="25"/>
        </w:rPr>
        <w:t>Alle due del pomeriggio di Martedì</w:t>
      </w:r>
      <w:r w:rsidR="002048C7" w:rsidRPr="003458F8">
        <w:rPr>
          <w:i w:val="0"/>
          <w:sz w:val="25"/>
          <w:szCs w:val="25"/>
        </w:rPr>
        <w:t xml:space="preserve"> 3 Luglio</w:t>
      </w:r>
      <w:r w:rsidRPr="003458F8">
        <w:rPr>
          <w:i w:val="0"/>
          <w:sz w:val="25"/>
          <w:szCs w:val="25"/>
        </w:rPr>
        <w:t xml:space="preserve"> io aspettavo l’arrivo dei miei amici, sempre guardando il quadrante dell’orologio che sonnecchiava </w:t>
      </w:r>
      <w:r w:rsidR="002048C7" w:rsidRPr="003458F8">
        <w:rPr>
          <w:i w:val="0"/>
          <w:sz w:val="25"/>
          <w:szCs w:val="25"/>
        </w:rPr>
        <w:t xml:space="preserve">masticando lentamente i minuti. L’aria di festa della città mi faceva rabbrividire, così senza </w:t>
      </w:r>
      <w:r w:rsidR="00F66D31" w:rsidRPr="003458F8">
        <w:rPr>
          <w:i w:val="0"/>
          <w:sz w:val="25"/>
          <w:szCs w:val="25"/>
        </w:rPr>
        <w:t>senso, anche se</w:t>
      </w:r>
      <w:r w:rsidR="002048C7" w:rsidRPr="003458F8">
        <w:rPr>
          <w:i w:val="0"/>
          <w:sz w:val="25"/>
          <w:szCs w:val="25"/>
        </w:rPr>
        <w:t xml:space="preserve"> intimamente credevo di conoscere l’altra faccia della medaglia.</w:t>
      </w:r>
      <w:r w:rsidR="00226ADC">
        <w:rPr>
          <w:i w:val="0"/>
          <w:sz w:val="25"/>
          <w:szCs w:val="25"/>
        </w:rPr>
        <w:t xml:space="preserve"> </w:t>
      </w:r>
    </w:p>
    <w:p w:rsidR="002048C7" w:rsidRPr="003458F8" w:rsidRDefault="002048C7" w:rsidP="007B56E9">
      <w:pPr>
        <w:spacing w:before="0" w:beforeAutospacing="0" w:after="0" w:afterAutospacing="0"/>
        <w:contextualSpacing/>
        <w:jc w:val="both"/>
        <w:rPr>
          <w:i w:val="0"/>
          <w:sz w:val="25"/>
          <w:szCs w:val="25"/>
        </w:rPr>
      </w:pPr>
      <w:r w:rsidRPr="003458F8">
        <w:rPr>
          <w:i w:val="0"/>
          <w:sz w:val="25"/>
          <w:szCs w:val="25"/>
        </w:rPr>
        <w:lastRenderedPageBreak/>
        <w:t xml:space="preserve">“Più </w:t>
      </w:r>
      <w:r w:rsidR="00226ADC">
        <w:rPr>
          <w:i w:val="0"/>
          <w:sz w:val="25"/>
          <w:szCs w:val="25"/>
        </w:rPr>
        <w:t>gente c’è più bestie si vendono</w:t>
      </w:r>
      <w:r w:rsidRPr="003458F8">
        <w:rPr>
          <w:i w:val="0"/>
          <w:sz w:val="25"/>
          <w:szCs w:val="25"/>
        </w:rPr>
        <w:t>”, mi venne in mente questa frase che pronunciai ad alta voce.</w:t>
      </w:r>
    </w:p>
    <w:p w:rsidR="005B4DE9" w:rsidRPr="003458F8" w:rsidRDefault="005B4DE9" w:rsidP="007B56E9">
      <w:pPr>
        <w:spacing w:before="0" w:beforeAutospacing="0" w:after="0" w:afterAutospacing="0"/>
        <w:contextualSpacing/>
        <w:jc w:val="both"/>
        <w:rPr>
          <w:i w:val="0"/>
          <w:sz w:val="25"/>
          <w:szCs w:val="25"/>
        </w:rPr>
      </w:pPr>
      <w:r w:rsidRPr="003458F8">
        <w:rPr>
          <w:i w:val="0"/>
          <w:sz w:val="25"/>
          <w:szCs w:val="25"/>
        </w:rPr>
        <w:t>Tenevo in mano il foglio dei segni aspettando l’arrivo di Billy</w:t>
      </w:r>
      <w:r w:rsidR="00C44FC8" w:rsidRPr="003458F8">
        <w:rPr>
          <w:i w:val="0"/>
          <w:sz w:val="25"/>
          <w:szCs w:val="25"/>
        </w:rPr>
        <w:t>,</w:t>
      </w:r>
      <w:r w:rsidRPr="003458F8">
        <w:rPr>
          <w:i w:val="0"/>
          <w:sz w:val="25"/>
          <w:szCs w:val="25"/>
        </w:rPr>
        <w:t xml:space="preserve"> </w:t>
      </w:r>
      <w:r w:rsidR="00F66D31" w:rsidRPr="003458F8">
        <w:rPr>
          <w:i w:val="0"/>
          <w:sz w:val="25"/>
          <w:szCs w:val="25"/>
        </w:rPr>
        <w:t>cui</w:t>
      </w:r>
      <w:r w:rsidRPr="003458F8">
        <w:rPr>
          <w:i w:val="0"/>
          <w:sz w:val="25"/>
          <w:szCs w:val="25"/>
        </w:rPr>
        <w:t xml:space="preserve"> avevamo detto </w:t>
      </w:r>
      <w:r w:rsidR="00C44FC8" w:rsidRPr="003458F8">
        <w:rPr>
          <w:i w:val="0"/>
          <w:sz w:val="25"/>
          <w:szCs w:val="25"/>
        </w:rPr>
        <w:t xml:space="preserve">solo di nascondere i graffi </w:t>
      </w:r>
      <w:r w:rsidRPr="003458F8">
        <w:rPr>
          <w:i w:val="0"/>
          <w:sz w:val="25"/>
          <w:szCs w:val="25"/>
        </w:rPr>
        <w:t>sulla schiena.</w:t>
      </w:r>
    </w:p>
    <w:p w:rsidR="005B4DE9" w:rsidRPr="003458F8" w:rsidRDefault="00C768B5" w:rsidP="007B56E9">
      <w:pPr>
        <w:spacing w:before="0" w:beforeAutospacing="0" w:after="0" w:afterAutospacing="0"/>
        <w:contextualSpacing/>
        <w:jc w:val="both"/>
        <w:rPr>
          <w:i w:val="0"/>
          <w:sz w:val="25"/>
          <w:szCs w:val="25"/>
        </w:rPr>
      </w:pPr>
      <w:r w:rsidRPr="003458F8">
        <w:rPr>
          <w:i w:val="0"/>
          <w:sz w:val="25"/>
          <w:szCs w:val="25"/>
        </w:rPr>
        <w:t xml:space="preserve">Stavo seduto sul bordo della strada con i fogli del secondo scatolone tra le mani. </w:t>
      </w:r>
      <w:r w:rsidR="00B17CE8" w:rsidRPr="003458F8">
        <w:rPr>
          <w:i w:val="0"/>
          <w:sz w:val="25"/>
          <w:szCs w:val="25"/>
        </w:rPr>
        <w:t>Avevo bisogno di prove e le prove solitamente stanno nascoste tra le righe come piccoli gioielli che solo un buon intenditore sa cogliere.</w:t>
      </w:r>
    </w:p>
    <w:p w:rsidR="00B17CE8" w:rsidRPr="003458F8" w:rsidRDefault="00B17CE8" w:rsidP="007B56E9">
      <w:pPr>
        <w:spacing w:before="0" w:beforeAutospacing="0" w:after="0" w:afterAutospacing="0"/>
        <w:contextualSpacing/>
        <w:jc w:val="both"/>
        <w:rPr>
          <w:i w:val="0"/>
          <w:sz w:val="25"/>
          <w:szCs w:val="25"/>
        </w:rPr>
      </w:pPr>
      <w:r w:rsidRPr="003458F8">
        <w:rPr>
          <w:i w:val="0"/>
          <w:sz w:val="25"/>
          <w:szCs w:val="25"/>
        </w:rPr>
        <w:t>Mi ritrovai a leggere qualcosa di nuovo</w:t>
      </w:r>
      <w:r w:rsidR="00C44FC8" w:rsidRPr="003458F8">
        <w:rPr>
          <w:i w:val="0"/>
          <w:sz w:val="25"/>
          <w:szCs w:val="25"/>
        </w:rPr>
        <w:t xml:space="preserve"> </w:t>
      </w:r>
      <w:r w:rsidRPr="003458F8">
        <w:rPr>
          <w:i w:val="0"/>
          <w:sz w:val="25"/>
          <w:szCs w:val="25"/>
        </w:rPr>
        <w:t>perché non si trattava di un semplice foglio ma un pezzo di stoffa, probabilmente una camicia di cotone</w:t>
      </w:r>
      <w:r w:rsidR="00A8526E" w:rsidRPr="003458F8">
        <w:rPr>
          <w:i w:val="0"/>
          <w:sz w:val="25"/>
          <w:szCs w:val="25"/>
        </w:rPr>
        <w:t xml:space="preserve"> scritta con la punta di un gessetto o di mattone rosso.</w:t>
      </w:r>
    </w:p>
    <w:p w:rsidR="00A6143B" w:rsidRPr="003458F8" w:rsidRDefault="005544B2" w:rsidP="007B56E9">
      <w:pPr>
        <w:spacing w:before="0" w:beforeAutospacing="0" w:after="0" w:afterAutospacing="0"/>
        <w:contextualSpacing/>
        <w:jc w:val="both"/>
        <w:rPr>
          <w:sz w:val="25"/>
          <w:szCs w:val="25"/>
        </w:rPr>
      </w:pPr>
      <w:r w:rsidRPr="003458F8">
        <w:rPr>
          <w:sz w:val="25"/>
          <w:szCs w:val="25"/>
        </w:rPr>
        <w:t xml:space="preserve">“Stiamo affondando </w:t>
      </w:r>
      <w:r w:rsidR="00A8526E" w:rsidRPr="003458F8">
        <w:rPr>
          <w:sz w:val="25"/>
          <w:szCs w:val="25"/>
        </w:rPr>
        <w:t xml:space="preserve">eppure sono </w:t>
      </w:r>
      <w:r w:rsidRPr="003458F8">
        <w:rPr>
          <w:sz w:val="25"/>
          <w:szCs w:val="25"/>
        </w:rPr>
        <w:t>qui</w:t>
      </w:r>
      <w:r w:rsidR="00C44FC8" w:rsidRPr="003458F8">
        <w:rPr>
          <w:sz w:val="25"/>
          <w:szCs w:val="25"/>
        </w:rPr>
        <w:t>, grazie al cielo ancora vivo!</w:t>
      </w:r>
      <w:r w:rsidR="00A8526E" w:rsidRPr="003458F8">
        <w:rPr>
          <w:sz w:val="25"/>
          <w:szCs w:val="25"/>
        </w:rPr>
        <w:t xml:space="preserve"> Il Nos Oro è stato inghiottito dall’acqua con troppa facilità come se fosse un biscotto dentro un bicchiere di latte caldo.</w:t>
      </w:r>
      <w:r w:rsidR="00857FE6" w:rsidRPr="003458F8">
        <w:rPr>
          <w:sz w:val="25"/>
          <w:szCs w:val="25"/>
        </w:rPr>
        <w:t xml:space="preserve"> Mi hanno tolto i vestiti durante il sonno ed il mio corpo è pieno di tagli. Scrivo su un pezzo di camicia preso dal mio collega di cuccetta anche lui ferito ma scomparso forse durante l’affondamento. Non ricordo cosa è successo, la nave trasportava combustibile ma eravamo vuoti e tutto è successo in fretta. Nessuno di noi ha fatto in tempo ad abbandonare. Sui palmi delle mani ho due segni come se fossero dei polpi con due </w:t>
      </w:r>
      <w:r w:rsidR="00520342" w:rsidRPr="003458F8">
        <w:rPr>
          <w:sz w:val="25"/>
          <w:szCs w:val="25"/>
        </w:rPr>
        <w:t>tentacoli e sanguino copiosamente sebbene non siano così gravi le mie ferite. Le pareti di questa stanza sudano qualcosa di gelatinoso e l’odore è terribile. Ogni tanto sento dei rumori come dei gemiti ma n</w:t>
      </w:r>
      <w:r w:rsidR="004F5B6A" w:rsidRPr="003458F8">
        <w:rPr>
          <w:sz w:val="25"/>
          <w:szCs w:val="25"/>
        </w:rPr>
        <w:t>on so dire se siano umani o cosa gli provochi. Il capitano si è impiccato due ore fa e le sue grida le abbiamo sentite tutti. Prima di morire urlava a noi altri che era arrivata l’ora di pagare … Pagare per cosa? Stiamo scendendo e presto l’acqua invaderà ogni centimetro di questo posto. Ho avut</w:t>
      </w:r>
      <w:r w:rsidRPr="003458F8">
        <w:rPr>
          <w:sz w:val="25"/>
          <w:szCs w:val="25"/>
        </w:rPr>
        <w:t>o una strana visione, una donna</w:t>
      </w:r>
      <w:r w:rsidR="004F5B6A" w:rsidRPr="003458F8">
        <w:rPr>
          <w:sz w:val="25"/>
          <w:szCs w:val="25"/>
        </w:rPr>
        <w:t xml:space="preserve"> giovane con orecchini </w:t>
      </w:r>
      <w:r w:rsidR="00480D93" w:rsidRPr="003458F8">
        <w:rPr>
          <w:sz w:val="25"/>
          <w:szCs w:val="25"/>
        </w:rPr>
        <w:t>appariscenti</w:t>
      </w:r>
      <w:r w:rsidR="004F5B6A" w:rsidRPr="003458F8">
        <w:rPr>
          <w:sz w:val="25"/>
          <w:szCs w:val="25"/>
        </w:rPr>
        <w:t xml:space="preserve"> mi ha chiesto di scrivere questo messaggio che lei lo avrebbe consegnato al mondo.</w:t>
      </w:r>
      <w:r w:rsidR="00741B3F" w:rsidRPr="003458F8">
        <w:rPr>
          <w:sz w:val="25"/>
          <w:szCs w:val="25"/>
        </w:rPr>
        <w:t xml:space="preserve"> Non so se è capace di leggere tutto </w:t>
      </w:r>
      <w:r w:rsidRPr="003458F8">
        <w:rPr>
          <w:sz w:val="25"/>
          <w:szCs w:val="25"/>
        </w:rPr>
        <w:t>questo,</w:t>
      </w:r>
      <w:r w:rsidR="00741B3F" w:rsidRPr="003458F8">
        <w:rPr>
          <w:sz w:val="25"/>
          <w:szCs w:val="25"/>
        </w:rPr>
        <w:t xml:space="preserve"> ma voglio scrivere delle sue mani che sono orribili, ha la pelle squamata dalla quale spuntano piccoli tentacoli con bocche dentate. Il biglietto lo consegnerò a questo incubo fatto donna, sperando che non sembri l’ultima lettera di un pazzo affogato con la sua nave. I suoi occhi mi dicono che non ho più tempo. Sto piangendo per me e per le mie figlie che non rivedrò più.</w:t>
      </w:r>
      <w:r w:rsidR="00F06459" w:rsidRPr="003458F8">
        <w:rPr>
          <w:sz w:val="25"/>
          <w:szCs w:val="25"/>
        </w:rPr>
        <w:t xml:space="preserve"> Dall’oblò si </w:t>
      </w:r>
      <w:r w:rsidR="00317A32" w:rsidRPr="003458F8">
        <w:rPr>
          <w:sz w:val="25"/>
          <w:szCs w:val="25"/>
        </w:rPr>
        <w:t>vedono</w:t>
      </w:r>
      <w:r w:rsidR="00F06459" w:rsidRPr="003458F8">
        <w:rPr>
          <w:sz w:val="25"/>
          <w:szCs w:val="25"/>
        </w:rPr>
        <w:t xml:space="preserve"> solo acque nere e dense come il petrolio.</w:t>
      </w:r>
      <w:r w:rsidR="00A6143B" w:rsidRPr="003458F8">
        <w:rPr>
          <w:sz w:val="25"/>
          <w:szCs w:val="25"/>
        </w:rPr>
        <w:t xml:space="preserve"> Il buio è ovunque e scrivo alla cieca sperando non sia tutto vano questo lavoro.</w:t>
      </w:r>
    </w:p>
    <w:p w:rsidR="00741B3F" w:rsidRDefault="00F06459" w:rsidP="007B56E9">
      <w:pPr>
        <w:spacing w:before="0" w:beforeAutospacing="0" w:after="0" w:afterAutospacing="0"/>
        <w:contextualSpacing/>
        <w:jc w:val="both"/>
        <w:rPr>
          <w:sz w:val="25"/>
          <w:szCs w:val="25"/>
        </w:rPr>
      </w:pPr>
      <w:r w:rsidRPr="003458F8">
        <w:rPr>
          <w:sz w:val="25"/>
          <w:szCs w:val="25"/>
        </w:rPr>
        <w:t xml:space="preserve"> La figura femminile è scomparsa</w:t>
      </w:r>
      <w:r w:rsidR="00480D93" w:rsidRPr="003458F8">
        <w:rPr>
          <w:sz w:val="25"/>
          <w:szCs w:val="25"/>
        </w:rPr>
        <w:t>. N</w:t>
      </w:r>
      <w:r w:rsidRPr="003458F8">
        <w:rPr>
          <w:sz w:val="25"/>
          <w:szCs w:val="25"/>
        </w:rPr>
        <w:t>on so se riuscirò a finire</w:t>
      </w:r>
      <w:r w:rsidR="00480D93" w:rsidRPr="003458F8">
        <w:rPr>
          <w:sz w:val="25"/>
          <w:szCs w:val="25"/>
        </w:rPr>
        <w:t>,</w:t>
      </w:r>
      <w:r w:rsidRPr="003458F8">
        <w:rPr>
          <w:sz w:val="25"/>
          <w:szCs w:val="25"/>
        </w:rPr>
        <w:t xml:space="preserve"> </w:t>
      </w:r>
      <w:r w:rsidR="00480D93" w:rsidRPr="003458F8">
        <w:rPr>
          <w:sz w:val="25"/>
          <w:szCs w:val="25"/>
        </w:rPr>
        <w:t>quest’</w:t>
      </w:r>
      <w:r w:rsidRPr="003458F8">
        <w:rPr>
          <w:sz w:val="25"/>
          <w:szCs w:val="25"/>
        </w:rPr>
        <w:t xml:space="preserve">ultima </w:t>
      </w:r>
      <w:r w:rsidR="00480D93" w:rsidRPr="003458F8">
        <w:rPr>
          <w:sz w:val="25"/>
          <w:szCs w:val="25"/>
        </w:rPr>
        <w:t>lette</w:t>
      </w:r>
      <w:r w:rsidR="00240207">
        <w:rPr>
          <w:sz w:val="25"/>
          <w:szCs w:val="25"/>
        </w:rPr>
        <w:t>ra, ma devo assolutamente farlo</w:t>
      </w:r>
      <w:r w:rsidR="00480D93" w:rsidRPr="003458F8">
        <w:rPr>
          <w:sz w:val="25"/>
          <w:szCs w:val="25"/>
        </w:rPr>
        <w:t>”,</w:t>
      </w:r>
      <w:r w:rsidRPr="003458F8">
        <w:rPr>
          <w:sz w:val="25"/>
          <w:szCs w:val="25"/>
        </w:rPr>
        <w:t xml:space="preserve"> e seguiva al posto della firma un disegno di un doppio cerchio vuoto al centro.</w:t>
      </w:r>
    </w:p>
    <w:p w:rsidR="00240207" w:rsidRPr="003458F8" w:rsidRDefault="00240207" w:rsidP="007B56E9">
      <w:pPr>
        <w:spacing w:before="0" w:beforeAutospacing="0" w:after="0" w:afterAutospacing="0"/>
        <w:contextualSpacing/>
        <w:jc w:val="both"/>
        <w:rPr>
          <w:sz w:val="25"/>
          <w:szCs w:val="25"/>
        </w:rPr>
      </w:pPr>
    </w:p>
    <w:p w:rsidR="00F06459" w:rsidRPr="003458F8" w:rsidRDefault="00F06459" w:rsidP="007B56E9">
      <w:pPr>
        <w:spacing w:before="0" w:beforeAutospacing="0" w:after="0" w:afterAutospacing="0"/>
        <w:contextualSpacing/>
        <w:jc w:val="both"/>
        <w:rPr>
          <w:i w:val="0"/>
          <w:sz w:val="25"/>
          <w:szCs w:val="25"/>
        </w:rPr>
      </w:pPr>
      <w:r w:rsidRPr="003458F8">
        <w:rPr>
          <w:i w:val="0"/>
          <w:sz w:val="25"/>
          <w:szCs w:val="25"/>
        </w:rPr>
        <w:t xml:space="preserve">Ero stufo di tragedie ma avevo l’impressione che tutti quei segni </w:t>
      </w:r>
      <w:r w:rsidR="00C44FC8" w:rsidRPr="003458F8">
        <w:rPr>
          <w:i w:val="0"/>
          <w:sz w:val="25"/>
          <w:szCs w:val="25"/>
        </w:rPr>
        <w:t>anticipavano</w:t>
      </w:r>
      <w:r w:rsidRPr="003458F8">
        <w:rPr>
          <w:i w:val="0"/>
          <w:sz w:val="25"/>
          <w:szCs w:val="25"/>
        </w:rPr>
        <w:t xml:space="preserve"> qualcosa, forse qualcosa </w:t>
      </w:r>
      <w:r w:rsidR="00C44FC8" w:rsidRPr="003458F8">
        <w:rPr>
          <w:i w:val="0"/>
          <w:sz w:val="25"/>
          <w:szCs w:val="25"/>
        </w:rPr>
        <w:t>d’</w:t>
      </w:r>
      <w:r w:rsidRPr="003458F8">
        <w:rPr>
          <w:i w:val="0"/>
          <w:sz w:val="25"/>
          <w:szCs w:val="25"/>
        </w:rPr>
        <w:t>imminente.</w:t>
      </w:r>
    </w:p>
    <w:p w:rsidR="00E354BF" w:rsidRPr="003458F8" w:rsidRDefault="00E354BF" w:rsidP="007B56E9">
      <w:pPr>
        <w:spacing w:before="0" w:beforeAutospacing="0" w:after="0" w:afterAutospacing="0"/>
        <w:contextualSpacing/>
        <w:jc w:val="both"/>
        <w:rPr>
          <w:i w:val="0"/>
          <w:sz w:val="25"/>
          <w:szCs w:val="25"/>
        </w:rPr>
      </w:pPr>
      <w:r w:rsidRPr="003458F8">
        <w:rPr>
          <w:i w:val="0"/>
          <w:sz w:val="25"/>
          <w:szCs w:val="25"/>
        </w:rPr>
        <w:t>Charlie arrivò puntuale e sorridente, le sue braccia erano occupate entrambe a tenere un paio di grosse bottiglie di vino rosso che a guardare l’etichetta erano italiane e molto costose.</w:t>
      </w:r>
    </w:p>
    <w:p w:rsidR="00E354BF" w:rsidRPr="003458F8" w:rsidRDefault="00E354BF" w:rsidP="007B56E9">
      <w:pPr>
        <w:spacing w:before="0" w:beforeAutospacing="0" w:after="0" w:afterAutospacing="0"/>
        <w:contextualSpacing/>
        <w:jc w:val="both"/>
        <w:rPr>
          <w:i w:val="0"/>
          <w:sz w:val="25"/>
          <w:szCs w:val="25"/>
        </w:rPr>
      </w:pPr>
      <w:r w:rsidRPr="003458F8">
        <w:rPr>
          <w:i w:val="0"/>
          <w:sz w:val="25"/>
          <w:szCs w:val="25"/>
        </w:rPr>
        <w:t>“Abbiamo trovato la chiave per entrare.”</w:t>
      </w:r>
    </w:p>
    <w:p w:rsidR="00741B3F" w:rsidRPr="003458F8" w:rsidRDefault="00E354BF" w:rsidP="007B56E9">
      <w:pPr>
        <w:spacing w:before="0" w:beforeAutospacing="0" w:after="0" w:afterAutospacing="0"/>
        <w:contextualSpacing/>
        <w:jc w:val="both"/>
        <w:rPr>
          <w:i w:val="0"/>
          <w:sz w:val="25"/>
          <w:szCs w:val="25"/>
        </w:rPr>
      </w:pPr>
      <w:r w:rsidRPr="003458F8">
        <w:rPr>
          <w:i w:val="0"/>
          <w:sz w:val="25"/>
          <w:szCs w:val="25"/>
        </w:rPr>
        <w:t>“Per entrare dove Charlie?”</w:t>
      </w:r>
    </w:p>
    <w:p w:rsidR="00E354BF" w:rsidRPr="003458F8" w:rsidRDefault="00E354BF" w:rsidP="007B56E9">
      <w:pPr>
        <w:spacing w:before="0" w:beforeAutospacing="0" w:after="0" w:afterAutospacing="0"/>
        <w:contextualSpacing/>
        <w:jc w:val="both"/>
        <w:rPr>
          <w:i w:val="0"/>
          <w:sz w:val="25"/>
          <w:szCs w:val="25"/>
        </w:rPr>
      </w:pPr>
      <w:r w:rsidRPr="003458F8">
        <w:rPr>
          <w:i w:val="0"/>
          <w:sz w:val="25"/>
          <w:szCs w:val="25"/>
        </w:rPr>
        <w:t>Lui mi sorrise con la sua collezione di smalti tirati a lucido da chissà quale</w:t>
      </w:r>
      <w:r w:rsidR="00C44FC8" w:rsidRPr="003458F8">
        <w:rPr>
          <w:i w:val="0"/>
          <w:sz w:val="25"/>
          <w:szCs w:val="25"/>
        </w:rPr>
        <w:t xml:space="preserve"> </w:t>
      </w:r>
      <w:r w:rsidRPr="003458F8">
        <w:rPr>
          <w:i w:val="0"/>
          <w:sz w:val="25"/>
          <w:szCs w:val="25"/>
        </w:rPr>
        <w:t>buon dentista di Miami.</w:t>
      </w:r>
    </w:p>
    <w:p w:rsidR="00E354BF" w:rsidRPr="003458F8" w:rsidRDefault="00E354BF" w:rsidP="007B56E9">
      <w:pPr>
        <w:spacing w:before="0" w:beforeAutospacing="0" w:after="0" w:afterAutospacing="0"/>
        <w:contextualSpacing/>
        <w:jc w:val="both"/>
        <w:rPr>
          <w:i w:val="0"/>
          <w:sz w:val="25"/>
          <w:szCs w:val="25"/>
        </w:rPr>
      </w:pPr>
      <w:r w:rsidRPr="003458F8">
        <w:rPr>
          <w:i w:val="0"/>
          <w:sz w:val="25"/>
          <w:szCs w:val="25"/>
        </w:rPr>
        <w:t>Ci sedemmo entrambi sul bordo della strada per aspettare Billy che arrivò leggermente in ritardo e molto sudato.</w:t>
      </w:r>
    </w:p>
    <w:p w:rsidR="00E354BF" w:rsidRPr="003458F8" w:rsidRDefault="00E354BF" w:rsidP="007B56E9">
      <w:pPr>
        <w:spacing w:before="0" w:beforeAutospacing="0" w:after="0" w:afterAutospacing="0"/>
        <w:contextualSpacing/>
        <w:jc w:val="both"/>
        <w:rPr>
          <w:i w:val="0"/>
          <w:sz w:val="25"/>
          <w:szCs w:val="25"/>
        </w:rPr>
      </w:pPr>
      <w:r w:rsidRPr="003458F8">
        <w:rPr>
          <w:i w:val="0"/>
          <w:sz w:val="25"/>
          <w:szCs w:val="25"/>
        </w:rPr>
        <w:t>“Scusatemi, mio padre continua a sospettare che io sia finito in qualche banda di sfigati. Ho dovuto dirgli la balla che esco con una ragazza della mia classe, da buon genitore mi ha ri</w:t>
      </w:r>
      <w:r w:rsidR="00240207">
        <w:rPr>
          <w:i w:val="0"/>
          <w:sz w:val="25"/>
          <w:szCs w:val="25"/>
        </w:rPr>
        <w:t>empito lo zaino di preservativi</w:t>
      </w:r>
      <w:r w:rsidRPr="003458F8">
        <w:rPr>
          <w:i w:val="0"/>
          <w:sz w:val="25"/>
          <w:szCs w:val="25"/>
        </w:rPr>
        <w:t xml:space="preserve">”, e ce li mostrò come se fossero in dotazione </w:t>
      </w:r>
      <w:r w:rsidR="00C44FC8" w:rsidRPr="003458F8">
        <w:rPr>
          <w:i w:val="0"/>
          <w:sz w:val="25"/>
          <w:szCs w:val="25"/>
        </w:rPr>
        <w:t>a</w:t>
      </w:r>
      <w:r w:rsidRPr="003458F8">
        <w:rPr>
          <w:i w:val="0"/>
          <w:sz w:val="25"/>
          <w:szCs w:val="25"/>
        </w:rPr>
        <w:t xml:space="preserve"> un soldato che partiva per la guerra.</w:t>
      </w:r>
    </w:p>
    <w:p w:rsidR="00E354BF" w:rsidRPr="003458F8" w:rsidRDefault="00E354BF" w:rsidP="007B56E9">
      <w:pPr>
        <w:spacing w:before="0" w:beforeAutospacing="0" w:after="0" w:afterAutospacing="0"/>
        <w:contextualSpacing/>
        <w:jc w:val="both"/>
        <w:rPr>
          <w:i w:val="0"/>
          <w:sz w:val="25"/>
          <w:szCs w:val="25"/>
        </w:rPr>
      </w:pPr>
      <w:r w:rsidRPr="003458F8">
        <w:rPr>
          <w:i w:val="0"/>
          <w:sz w:val="25"/>
          <w:szCs w:val="25"/>
        </w:rPr>
        <w:lastRenderedPageBreak/>
        <w:t>“Ma sono più di una dozzina di pacchetti, cosa pensava tuo padre che ti saresti fatto l’intera parentela femminile</w:t>
      </w:r>
      <w:r w:rsidR="00B47DE5">
        <w:rPr>
          <w:i w:val="0"/>
          <w:sz w:val="25"/>
          <w:szCs w:val="25"/>
        </w:rPr>
        <w:t>?”</w:t>
      </w:r>
    </w:p>
    <w:p w:rsidR="00E354BF" w:rsidRPr="003458F8" w:rsidRDefault="00E354BF" w:rsidP="007B56E9">
      <w:pPr>
        <w:spacing w:before="0" w:beforeAutospacing="0" w:after="0" w:afterAutospacing="0"/>
        <w:contextualSpacing/>
        <w:jc w:val="both"/>
        <w:rPr>
          <w:i w:val="0"/>
          <w:sz w:val="25"/>
          <w:szCs w:val="25"/>
        </w:rPr>
      </w:pPr>
      <w:r w:rsidRPr="003458F8">
        <w:rPr>
          <w:i w:val="0"/>
          <w:sz w:val="25"/>
          <w:szCs w:val="25"/>
        </w:rPr>
        <w:t>Billy non era divertito quanto noi due e prima di partire per gli uffici del sindaco Moore ci preparammo un piano di battaglia.</w:t>
      </w:r>
    </w:p>
    <w:p w:rsidR="006A58F2" w:rsidRPr="003458F8" w:rsidRDefault="006A58F2" w:rsidP="007B56E9">
      <w:pPr>
        <w:spacing w:before="0" w:beforeAutospacing="0" w:after="0" w:afterAutospacing="0"/>
        <w:contextualSpacing/>
        <w:jc w:val="both"/>
        <w:rPr>
          <w:i w:val="0"/>
          <w:sz w:val="25"/>
          <w:szCs w:val="25"/>
        </w:rPr>
      </w:pPr>
      <w:r w:rsidRPr="003458F8">
        <w:rPr>
          <w:i w:val="0"/>
          <w:sz w:val="25"/>
          <w:szCs w:val="25"/>
        </w:rPr>
        <w:t>Conoscevo la bravura di Charlie nelle pubbliche relazioni ma non fino a dove questa si poteva estendere. Morre ci trattò come vecchi amici di college e dopo una breve chiacchierata sui miei prossimi romanzi e sulla avventura di Charlie come neopensionato ottenemmo il permesso di visitare in tutta la sua completezza, l’edificio comunale.</w:t>
      </w:r>
    </w:p>
    <w:p w:rsidR="00741B3F" w:rsidRPr="003458F8" w:rsidRDefault="0064138B" w:rsidP="007B56E9">
      <w:pPr>
        <w:spacing w:before="0" w:beforeAutospacing="0" w:after="0" w:afterAutospacing="0"/>
        <w:contextualSpacing/>
        <w:jc w:val="both"/>
        <w:rPr>
          <w:i w:val="0"/>
          <w:sz w:val="25"/>
          <w:szCs w:val="25"/>
        </w:rPr>
      </w:pPr>
      <w:r w:rsidRPr="003458F8">
        <w:rPr>
          <w:i w:val="0"/>
          <w:sz w:val="25"/>
          <w:szCs w:val="25"/>
        </w:rPr>
        <w:t>Lasciammo l’ufficio del primo cittadino in silenzio e cercando di capire perché Brixen avesse voluto a tutti i costi chiudere il Vecchio Municipio.</w:t>
      </w:r>
    </w:p>
    <w:p w:rsidR="0064138B" w:rsidRPr="003458F8" w:rsidRDefault="0064138B" w:rsidP="007B56E9">
      <w:pPr>
        <w:spacing w:before="0" w:beforeAutospacing="0" w:after="0" w:afterAutospacing="0"/>
        <w:contextualSpacing/>
        <w:jc w:val="both"/>
        <w:rPr>
          <w:i w:val="0"/>
          <w:sz w:val="25"/>
          <w:szCs w:val="25"/>
        </w:rPr>
      </w:pPr>
      <w:r w:rsidRPr="003458F8">
        <w:rPr>
          <w:i w:val="0"/>
          <w:sz w:val="25"/>
          <w:szCs w:val="25"/>
        </w:rPr>
        <w:t xml:space="preserve">La struttura dell’edificio era circolare e la cosa poteva sembrare semplice agli occhi di </w:t>
      </w:r>
      <w:r w:rsidR="00247BF1" w:rsidRPr="003458F8">
        <w:rPr>
          <w:i w:val="0"/>
          <w:sz w:val="25"/>
          <w:szCs w:val="25"/>
        </w:rPr>
        <w:t>un</w:t>
      </w:r>
      <w:r w:rsidRPr="003458F8">
        <w:rPr>
          <w:i w:val="0"/>
          <w:sz w:val="25"/>
          <w:szCs w:val="25"/>
        </w:rPr>
        <w:t xml:space="preserve"> poco intenditore in materia come me ma per Billy che aveva preparato tutti i compiti a </w:t>
      </w:r>
      <w:r w:rsidR="00247BF1" w:rsidRPr="003458F8">
        <w:rPr>
          <w:i w:val="0"/>
          <w:sz w:val="25"/>
          <w:szCs w:val="25"/>
        </w:rPr>
        <w:t>casa,</w:t>
      </w:r>
      <w:r w:rsidRPr="003458F8">
        <w:rPr>
          <w:i w:val="0"/>
          <w:sz w:val="25"/>
          <w:szCs w:val="25"/>
        </w:rPr>
        <w:t xml:space="preserve"> era c’era molto di più sotto.</w:t>
      </w:r>
    </w:p>
    <w:p w:rsidR="00113AAB" w:rsidRPr="003458F8" w:rsidRDefault="00113AAB" w:rsidP="007B56E9">
      <w:pPr>
        <w:spacing w:before="0" w:beforeAutospacing="0" w:after="0" w:afterAutospacing="0"/>
        <w:contextualSpacing/>
        <w:jc w:val="both"/>
        <w:rPr>
          <w:i w:val="0"/>
          <w:sz w:val="25"/>
          <w:szCs w:val="25"/>
        </w:rPr>
      </w:pPr>
      <w:r w:rsidRPr="003458F8">
        <w:rPr>
          <w:i w:val="0"/>
          <w:sz w:val="25"/>
          <w:szCs w:val="25"/>
        </w:rPr>
        <w:t xml:space="preserve">Non volevo nascondere per troppo tempo la verità a Billy e dopo essermi consultato con </w:t>
      </w:r>
      <w:r w:rsidR="00247BF1" w:rsidRPr="003458F8">
        <w:rPr>
          <w:i w:val="0"/>
          <w:sz w:val="25"/>
          <w:szCs w:val="25"/>
        </w:rPr>
        <w:t>Charlie,</w:t>
      </w:r>
      <w:r w:rsidRPr="003458F8">
        <w:rPr>
          <w:i w:val="0"/>
          <w:sz w:val="25"/>
          <w:szCs w:val="25"/>
        </w:rPr>
        <w:t xml:space="preserve"> avvicinai il ragazzo raccontandogli tutto, a </w:t>
      </w:r>
      <w:r w:rsidR="00247BF1" w:rsidRPr="003458F8">
        <w:rPr>
          <w:i w:val="0"/>
          <w:sz w:val="25"/>
          <w:szCs w:val="25"/>
        </w:rPr>
        <w:t xml:space="preserve">cominciare </w:t>
      </w:r>
      <w:r w:rsidRPr="003458F8">
        <w:rPr>
          <w:i w:val="0"/>
          <w:sz w:val="25"/>
          <w:szCs w:val="25"/>
        </w:rPr>
        <w:t xml:space="preserve">dalle sensazioni che lui aveva percepito nell’anticamera dell’inferno dalla quale era scappato per consegnarci un messaggio. </w:t>
      </w:r>
    </w:p>
    <w:p w:rsidR="00113AAB" w:rsidRPr="003458F8" w:rsidRDefault="00113AAB" w:rsidP="007B56E9">
      <w:pPr>
        <w:spacing w:before="0" w:beforeAutospacing="0" w:after="0" w:afterAutospacing="0"/>
        <w:contextualSpacing/>
        <w:jc w:val="both"/>
        <w:rPr>
          <w:i w:val="0"/>
          <w:sz w:val="25"/>
          <w:szCs w:val="25"/>
        </w:rPr>
      </w:pPr>
      <w:r w:rsidRPr="003458F8">
        <w:rPr>
          <w:i w:val="0"/>
          <w:sz w:val="25"/>
          <w:szCs w:val="25"/>
        </w:rPr>
        <w:t>“Credo però mio caro Billy che il messaggio sia stato scritto sulla tua schiena, solo che per noi profani è indecifrabile</w:t>
      </w:r>
      <w:r w:rsidR="0062416F">
        <w:rPr>
          <w:i w:val="0"/>
          <w:sz w:val="25"/>
          <w:szCs w:val="25"/>
        </w:rPr>
        <w:t>.”</w:t>
      </w:r>
    </w:p>
    <w:p w:rsidR="00113AAB" w:rsidRPr="003458F8" w:rsidRDefault="00113AAB" w:rsidP="007B56E9">
      <w:pPr>
        <w:spacing w:before="0" w:beforeAutospacing="0" w:after="0" w:afterAutospacing="0"/>
        <w:contextualSpacing/>
        <w:jc w:val="both"/>
        <w:rPr>
          <w:i w:val="0"/>
          <w:sz w:val="25"/>
          <w:szCs w:val="25"/>
        </w:rPr>
      </w:pPr>
      <w:r w:rsidRPr="003458F8">
        <w:rPr>
          <w:i w:val="0"/>
          <w:sz w:val="25"/>
          <w:szCs w:val="25"/>
        </w:rPr>
        <w:t>Billy lesse con attenzione i disegni copiati dalle ferite che aveva sul dorso e dopo un paio di minuti di silenzio i suoi occhi s’illuminarono come se avessero ricevuto il più bel regalo della vita.</w:t>
      </w:r>
    </w:p>
    <w:p w:rsidR="00113AAB" w:rsidRPr="003458F8" w:rsidRDefault="00113AAB" w:rsidP="007B56E9">
      <w:pPr>
        <w:spacing w:before="0" w:beforeAutospacing="0" w:after="0" w:afterAutospacing="0"/>
        <w:contextualSpacing/>
        <w:jc w:val="both"/>
        <w:rPr>
          <w:i w:val="0"/>
          <w:sz w:val="25"/>
          <w:szCs w:val="25"/>
        </w:rPr>
      </w:pPr>
      <w:r w:rsidRPr="003458F8">
        <w:rPr>
          <w:i w:val="0"/>
          <w:sz w:val="25"/>
          <w:szCs w:val="25"/>
        </w:rPr>
        <w:t>“Ho trovato</w:t>
      </w:r>
      <w:r w:rsidR="00B47DE5">
        <w:rPr>
          <w:i w:val="0"/>
          <w:sz w:val="25"/>
          <w:szCs w:val="25"/>
        </w:rPr>
        <w:t>!”</w:t>
      </w:r>
    </w:p>
    <w:p w:rsidR="00113AAB" w:rsidRPr="003458F8" w:rsidRDefault="00113AAB" w:rsidP="007B56E9">
      <w:pPr>
        <w:spacing w:before="0" w:beforeAutospacing="0" w:after="0" w:afterAutospacing="0"/>
        <w:contextualSpacing/>
        <w:jc w:val="both"/>
        <w:rPr>
          <w:i w:val="0"/>
          <w:sz w:val="25"/>
          <w:szCs w:val="25"/>
        </w:rPr>
      </w:pPr>
      <w:r w:rsidRPr="003458F8">
        <w:rPr>
          <w:i w:val="0"/>
          <w:sz w:val="25"/>
          <w:szCs w:val="25"/>
        </w:rPr>
        <w:t>“Cos’hai trovato Billy</w:t>
      </w:r>
      <w:r w:rsidR="00B47DE5">
        <w:rPr>
          <w:i w:val="0"/>
          <w:sz w:val="25"/>
          <w:szCs w:val="25"/>
        </w:rPr>
        <w:t>?”</w:t>
      </w:r>
    </w:p>
    <w:p w:rsidR="00113AAB" w:rsidRPr="003458F8" w:rsidRDefault="00113AAB" w:rsidP="007B56E9">
      <w:pPr>
        <w:spacing w:before="0" w:beforeAutospacing="0" w:after="0" w:afterAutospacing="0"/>
        <w:contextualSpacing/>
        <w:jc w:val="both"/>
        <w:rPr>
          <w:i w:val="0"/>
          <w:sz w:val="25"/>
          <w:szCs w:val="25"/>
        </w:rPr>
      </w:pPr>
      <w:r w:rsidRPr="003458F8">
        <w:rPr>
          <w:i w:val="0"/>
          <w:sz w:val="25"/>
          <w:szCs w:val="25"/>
        </w:rPr>
        <w:t>“Prima però voi due bambinoni mi</w:t>
      </w:r>
      <w:r w:rsidR="00F30E2D" w:rsidRPr="003458F8">
        <w:rPr>
          <w:i w:val="0"/>
          <w:sz w:val="25"/>
          <w:szCs w:val="25"/>
        </w:rPr>
        <w:t xml:space="preserve"> accompagnate</w:t>
      </w:r>
      <w:r w:rsidRPr="003458F8">
        <w:rPr>
          <w:i w:val="0"/>
          <w:sz w:val="25"/>
          <w:szCs w:val="25"/>
        </w:rPr>
        <w:t xml:space="preserve"> alle cantine, possiamo andare alle cantine</w:t>
      </w:r>
      <w:r w:rsidR="00B47DE5">
        <w:rPr>
          <w:i w:val="0"/>
          <w:sz w:val="25"/>
          <w:szCs w:val="25"/>
        </w:rPr>
        <w:t>?”</w:t>
      </w:r>
    </w:p>
    <w:p w:rsidR="00113AAB" w:rsidRPr="003458F8" w:rsidRDefault="00113AAB" w:rsidP="007B56E9">
      <w:pPr>
        <w:spacing w:before="0" w:beforeAutospacing="0" w:after="0" w:afterAutospacing="0"/>
        <w:contextualSpacing/>
        <w:jc w:val="both"/>
        <w:rPr>
          <w:i w:val="0"/>
          <w:sz w:val="25"/>
          <w:szCs w:val="25"/>
        </w:rPr>
      </w:pPr>
      <w:r w:rsidRPr="003458F8">
        <w:rPr>
          <w:i w:val="0"/>
          <w:sz w:val="25"/>
          <w:szCs w:val="25"/>
        </w:rPr>
        <w:t xml:space="preserve">Charlie fece cenno di </w:t>
      </w:r>
      <w:r w:rsidR="00F30E2D" w:rsidRPr="003458F8">
        <w:rPr>
          <w:i w:val="0"/>
          <w:sz w:val="25"/>
          <w:szCs w:val="25"/>
        </w:rPr>
        <w:t>sì</w:t>
      </w:r>
      <w:r w:rsidR="007E6696" w:rsidRPr="003458F8">
        <w:rPr>
          <w:i w:val="0"/>
          <w:sz w:val="25"/>
          <w:szCs w:val="25"/>
        </w:rPr>
        <w:t xml:space="preserve">. Potevamo girare liberamente per quel monumento alla modernità che sembrava non aver portato con se alcun reperto dal Vecchio Municipio. </w:t>
      </w:r>
    </w:p>
    <w:p w:rsidR="00A970DA" w:rsidRPr="003458F8" w:rsidRDefault="007E6696" w:rsidP="007B56E9">
      <w:pPr>
        <w:spacing w:before="0" w:beforeAutospacing="0" w:after="0" w:afterAutospacing="0"/>
        <w:contextualSpacing/>
        <w:jc w:val="both"/>
        <w:rPr>
          <w:i w:val="0"/>
          <w:sz w:val="25"/>
          <w:szCs w:val="25"/>
        </w:rPr>
      </w:pPr>
      <w:r w:rsidRPr="003458F8">
        <w:rPr>
          <w:i w:val="0"/>
          <w:sz w:val="25"/>
          <w:szCs w:val="25"/>
        </w:rPr>
        <w:t>Gli ascensori non portavano ai piani inferiori e questo ci sembrò una cosa stranissima; le due scale poste sui lati opposti di un lungo corridoio erano a chiocciola e costruite con pietre dall’aspetto antico</w:t>
      </w:r>
      <w:r w:rsidR="00247BF1" w:rsidRPr="003458F8">
        <w:rPr>
          <w:i w:val="0"/>
          <w:sz w:val="25"/>
          <w:szCs w:val="25"/>
        </w:rPr>
        <w:t xml:space="preserve"> e poco rassicuranti</w:t>
      </w:r>
      <w:r w:rsidRPr="003458F8">
        <w:rPr>
          <w:i w:val="0"/>
          <w:sz w:val="25"/>
          <w:szCs w:val="25"/>
        </w:rPr>
        <w:t xml:space="preserve">. </w:t>
      </w:r>
    </w:p>
    <w:p w:rsidR="00A970DA" w:rsidRPr="003458F8" w:rsidRDefault="007E6696" w:rsidP="007B56E9">
      <w:pPr>
        <w:spacing w:before="0" w:beforeAutospacing="0" w:after="0" w:afterAutospacing="0"/>
        <w:contextualSpacing/>
        <w:jc w:val="both"/>
        <w:rPr>
          <w:i w:val="0"/>
          <w:sz w:val="25"/>
          <w:szCs w:val="25"/>
        </w:rPr>
      </w:pPr>
      <w:r w:rsidRPr="003458F8">
        <w:rPr>
          <w:i w:val="0"/>
          <w:sz w:val="25"/>
          <w:szCs w:val="25"/>
        </w:rPr>
        <w:t>Eravamo certi che non ci fosse bisogno di torce perché l’illuminazione in un posto del genere era doverosa, invece ci sbagliavamo anche su quest</w:t>
      </w:r>
      <w:r w:rsidR="00A970DA" w:rsidRPr="003458F8">
        <w:rPr>
          <w:i w:val="0"/>
          <w:sz w:val="25"/>
          <w:szCs w:val="25"/>
        </w:rPr>
        <w:t xml:space="preserve">o. </w:t>
      </w:r>
      <w:r w:rsidRPr="003458F8">
        <w:rPr>
          <w:i w:val="0"/>
          <w:sz w:val="25"/>
          <w:szCs w:val="25"/>
        </w:rPr>
        <w:t>Fummo costretti a risalire per chiedere alle guardie un paio di pile elettriche</w:t>
      </w:r>
      <w:r w:rsidR="00030611" w:rsidRPr="003458F8">
        <w:rPr>
          <w:i w:val="0"/>
          <w:sz w:val="25"/>
          <w:szCs w:val="25"/>
        </w:rPr>
        <w:t>.</w:t>
      </w:r>
      <w:r w:rsidR="00A970DA" w:rsidRPr="003458F8">
        <w:rPr>
          <w:i w:val="0"/>
          <w:sz w:val="25"/>
          <w:szCs w:val="25"/>
        </w:rPr>
        <w:t xml:space="preserve"> </w:t>
      </w:r>
      <w:r w:rsidR="00030611" w:rsidRPr="003458F8">
        <w:rPr>
          <w:i w:val="0"/>
          <w:sz w:val="25"/>
          <w:szCs w:val="25"/>
        </w:rPr>
        <w:t>La cosa che</w:t>
      </w:r>
      <w:r w:rsidR="00247BF1" w:rsidRPr="003458F8">
        <w:rPr>
          <w:i w:val="0"/>
          <w:sz w:val="25"/>
          <w:szCs w:val="25"/>
        </w:rPr>
        <w:t xml:space="preserve"> </w:t>
      </w:r>
      <w:r w:rsidR="00030611" w:rsidRPr="003458F8">
        <w:rPr>
          <w:i w:val="0"/>
          <w:sz w:val="25"/>
          <w:szCs w:val="25"/>
        </w:rPr>
        <w:t xml:space="preserve">ci mise subito in allarme furono i segni sulle pareti che accompagnavano la nostra discesa. </w:t>
      </w:r>
    </w:p>
    <w:p w:rsidR="00030611" w:rsidRPr="003458F8" w:rsidRDefault="00030611" w:rsidP="007B56E9">
      <w:pPr>
        <w:spacing w:before="0" w:beforeAutospacing="0" w:after="0" w:afterAutospacing="0"/>
        <w:contextualSpacing/>
        <w:jc w:val="both"/>
        <w:rPr>
          <w:i w:val="0"/>
          <w:sz w:val="25"/>
          <w:szCs w:val="25"/>
        </w:rPr>
      </w:pPr>
      <w:r w:rsidRPr="003458F8">
        <w:rPr>
          <w:i w:val="0"/>
          <w:sz w:val="25"/>
          <w:szCs w:val="25"/>
        </w:rPr>
        <w:t xml:space="preserve">Le narici percepivano il solito odore disgustoso che Billy si era portato addosso durante la risalita dal camino di </w:t>
      </w:r>
      <w:proofErr w:type="spellStart"/>
      <w:r w:rsidRPr="003458F8">
        <w:rPr>
          <w:i w:val="0"/>
          <w:sz w:val="25"/>
          <w:szCs w:val="25"/>
        </w:rPr>
        <w:t>Goth</w:t>
      </w:r>
      <w:proofErr w:type="spellEnd"/>
      <w:r w:rsidRPr="003458F8">
        <w:rPr>
          <w:i w:val="0"/>
          <w:sz w:val="25"/>
          <w:szCs w:val="25"/>
        </w:rPr>
        <w:t>.</w:t>
      </w:r>
    </w:p>
    <w:p w:rsidR="001923F8" w:rsidRPr="003458F8" w:rsidRDefault="001923F8" w:rsidP="007B56E9">
      <w:pPr>
        <w:spacing w:before="0" w:beforeAutospacing="0" w:after="0" w:afterAutospacing="0"/>
        <w:contextualSpacing/>
        <w:jc w:val="both"/>
        <w:rPr>
          <w:sz w:val="25"/>
          <w:szCs w:val="25"/>
        </w:rPr>
      </w:pPr>
    </w:p>
    <w:p w:rsidR="001923F8" w:rsidRPr="003458F8" w:rsidRDefault="001923F8" w:rsidP="007B56E9">
      <w:pPr>
        <w:spacing w:before="0" w:beforeAutospacing="0" w:after="0" w:afterAutospacing="0"/>
        <w:contextualSpacing/>
        <w:jc w:val="both"/>
        <w:rPr>
          <w:sz w:val="25"/>
          <w:szCs w:val="25"/>
        </w:rPr>
      </w:pPr>
    </w:p>
    <w:p w:rsidR="00B360D9" w:rsidRPr="003458F8" w:rsidRDefault="00B65FC3" w:rsidP="00B360D9">
      <w:pPr>
        <w:keepNext/>
        <w:spacing w:before="0" w:beforeAutospacing="0" w:after="0" w:afterAutospacing="0"/>
        <w:contextualSpacing/>
        <w:rPr>
          <w:sz w:val="25"/>
          <w:szCs w:val="25"/>
        </w:rPr>
      </w:pPr>
      <w:r>
        <w:rPr>
          <w:noProof/>
          <w:sz w:val="25"/>
          <w:szCs w:val="25"/>
          <w:lang w:eastAsia="it-IT"/>
        </w:rPr>
        <w:lastRenderedPageBreak/>
        <w:drawing>
          <wp:inline distT="0" distB="0" distL="0" distR="0">
            <wp:extent cx="2619375" cy="4048125"/>
            <wp:effectExtent l="19050" t="0" r="9525" b="0"/>
            <wp:docPr id="8" name="Immagine 8" descr="SCAN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CAN5"/>
                    <pic:cNvPicPr>
                      <a:picLocks noChangeAspect="1" noChangeArrowheads="1"/>
                    </pic:cNvPicPr>
                  </pic:nvPicPr>
                  <pic:blipFill>
                    <a:blip r:embed="rId13"/>
                    <a:srcRect/>
                    <a:stretch>
                      <a:fillRect/>
                    </a:stretch>
                  </pic:blipFill>
                  <pic:spPr bwMode="auto">
                    <a:xfrm>
                      <a:off x="0" y="0"/>
                      <a:ext cx="2619375" cy="4048125"/>
                    </a:xfrm>
                    <a:prstGeom prst="rect">
                      <a:avLst/>
                    </a:prstGeom>
                    <a:noFill/>
                    <a:ln w="9525">
                      <a:noFill/>
                      <a:miter lim="800000"/>
                      <a:headEnd/>
                      <a:tailEnd/>
                    </a:ln>
                  </pic:spPr>
                </pic:pic>
              </a:graphicData>
            </a:graphic>
          </wp:inline>
        </w:drawing>
      </w:r>
    </w:p>
    <w:p w:rsidR="001923F8" w:rsidRPr="00240207" w:rsidRDefault="00B360D9" w:rsidP="00240207">
      <w:pPr>
        <w:pStyle w:val="Didascalia"/>
        <w:jc w:val="right"/>
        <w:rPr>
          <w:b w:val="0"/>
        </w:rPr>
      </w:pPr>
      <w:r w:rsidRPr="00240207">
        <w:rPr>
          <w:b w:val="0"/>
        </w:rPr>
        <w:t xml:space="preserve">Figura </w:t>
      </w:r>
      <w:r w:rsidR="00240207">
        <w:rPr>
          <w:b w:val="0"/>
        </w:rPr>
        <w:t>8</w:t>
      </w:r>
      <w:r w:rsidRPr="00240207">
        <w:rPr>
          <w:b w:val="0"/>
        </w:rPr>
        <w:t xml:space="preserve"> - </w:t>
      </w:r>
      <w:proofErr w:type="spellStart"/>
      <w:r w:rsidRPr="00240207">
        <w:rPr>
          <w:b w:val="0"/>
        </w:rPr>
        <w:t>Idony</w:t>
      </w:r>
      <w:proofErr w:type="spellEnd"/>
    </w:p>
    <w:p w:rsidR="001923F8" w:rsidRPr="003458F8" w:rsidRDefault="001923F8" w:rsidP="007B56E9">
      <w:pPr>
        <w:spacing w:before="0" w:beforeAutospacing="0" w:after="0" w:afterAutospacing="0"/>
        <w:contextualSpacing/>
        <w:jc w:val="both"/>
        <w:rPr>
          <w:sz w:val="25"/>
          <w:szCs w:val="25"/>
        </w:rPr>
      </w:pPr>
    </w:p>
    <w:p w:rsidR="001923F8" w:rsidRPr="003458F8" w:rsidRDefault="001923F8" w:rsidP="007B56E9">
      <w:pPr>
        <w:spacing w:before="0" w:beforeAutospacing="0" w:after="0" w:afterAutospacing="0"/>
        <w:contextualSpacing/>
        <w:jc w:val="both"/>
        <w:rPr>
          <w:sz w:val="25"/>
          <w:szCs w:val="25"/>
        </w:rPr>
      </w:pPr>
    </w:p>
    <w:p w:rsidR="00F65517" w:rsidRPr="003458F8" w:rsidRDefault="003158B7" w:rsidP="003158B7">
      <w:pPr>
        <w:spacing w:before="0" w:beforeAutospacing="0" w:after="0" w:afterAutospacing="0"/>
        <w:contextualSpacing/>
        <w:rPr>
          <w:b/>
          <w:i w:val="0"/>
          <w:sz w:val="25"/>
          <w:szCs w:val="25"/>
        </w:rPr>
      </w:pPr>
      <w:r w:rsidRPr="003458F8">
        <w:rPr>
          <w:b/>
          <w:i w:val="0"/>
          <w:sz w:val="25"/>
          <w:szCs w:val="25"/>
        </w:rPr>
        <w:t>11</w:t>
      </w:r>
    </w:p>
    <w:p w:rsidR="00F65517" w:rsidRPr="003458F8" w:rsidRDefault="00F65517" w:rsidP="007B56E9">
      <w:pPr>
        <w:spacing w:before="0" w:beforeAutospacing="0" w:after="0" w:afterAutospacing="0"/>
        <w:contextualSpacing/>
        <w:jc w:val="both"/>
        <w:rPr>
          <w:i w:val="0"/>
          <w:sz w:val="25"/>
          <w:szCs w:val="25"/>
        </w:rPr>
      </w:pPr>
    </w:p>
    <w:p w:rsidR="00F65517" w:rsidRPr="00240207" w:rsidRDefault="00F65517" w:rsidP="004851F5">
      <w:pPr>
        <w:pStyle w:val="Titolo1"/>
        <w:spacing w:before="0" w:beforeAutospacing="0" w:afterAutospacing="0"/>
        <w:contextualSpacing/>
        <w:rPr>
          <w:rFonts w:ascii="Times New Roman" w:hAnsi="Times New Roman"/>
          <w:b w:val="0"/>
          <w:color w:val="000000"/>
        </w:rPr>
      </w:pPr>
      <w:r w:rsidRPr="00240207">
        <w:rPr>
          <w:rFonts w:ascii="Times New Roman" w:hAnsi="Times New Roman"/>
          <w:b w:val="0"/>
          <w:color w:val="000000"/>
        </w:rPr>
        <w:t>8 Luglio</w:t>
      </w:r>
    </w:p>
    <w:p w:rsidR="00F65517" w:rsidRPr="003458F8" w:rsidRDefault="00F65517" w:rsidP="00F65517">
      <w:pPr>
        <w:jc w:val="both"/>
        <w:rPr>
          <w:sz w:val="25"/>
          <w:szCs w:val="25"/>
        </w:rPr>
      </w:pPr>
    </w:p>
    <w:p w:rsidR="004851F5" w:rsidRPr="003458F8" w:rsidRDefault="00F65517" w:rsidP="00856967">
      <w:pPr>
        <w:contextualSpacing/>
        <w:jc w:val="both"/>
        <w:rPr>
          <w:i w:val="0"/>
          <w:sz w:val="25"/>
          <w:szCs w:val="25"/>
        </w:rPr>
      </w:pPr>
      <w:r w:rsidRPr="003458F8">
        <w:rPr>
          <w:i w:val="0"/>
          <w:sz w:val="25"/>
          <w:szCs w:val="25"/>
        </w:rPr>
        <w:t xml:space="preserve">Notammo durante la discesa che i segni sul muro erano otto, soltanto due di loro si leggevano meno ma per un unico motivo, perché erano troppo vecchi e troppo usurati dal tempo. Avevamo la certezza che quelle placche fossero state trasportate dal Vecchio Municipio al Nuovo per un motivo a noi sconosciuto. </w:t>
      </w:r>
      <w:r w:rsidR="004851F5" w:rsidRPr="003458F8">
        <w:rPr>
          <w:i w:val="0"/>
          <w:sz w:val="25"/>
          <w:szCs w:val="25"/>
        </w:rPr>
        <w:t xml:space="preserve">Ci aspettavamo di trovare le solite stanze, archivi o porte chiuse a chiave di poco interesse turistico. Noi non avevamo accesso alle sale chiuse e questo perché Charlie era un dissuadente ma non un onnipotente. </w:t>
      </w:r>
      <w:r w:rsidR="00856967" w:rsidRPr="003458F8">
        <w:rPr>
          <w:i w:val="0"/>
          <w:sz w:val="25"/>
          <w:szCs w:val="25"/>
        </w:rPr>
        <w:t>C’era poco da vedere o da capire. In fondo alla scala, l’aspetto dell’edificio ritornò moderno e molto spazioso come se l’antitesi con la scalinata fosse una questione storica o di comodità. Quelle scalinate non c’entravano nulla con tutto l’ambiente dipinto in bianco ghiaccio e totalmente impersonale. Billy che si era già fatto un’idea della cosa corse in fondo al corridoio per cercare qualcosa sull’altra scala gemella.</w:t>
      </w:r>
    </w:p>
    <w:p w:rsidR="00856967" w:rsidRPr="003458F8" w:rsidRDefault="00856967" w:rsidP="00856967">
      <w:pPr>
        <w:contextualSpacing/>
        <w:jc w:val="both"/>
        <w:rPr>
          <w:i w:val="0"/>
          <w:sz w:val="25"/>
          <w:szCs w:val="25"/>
        </w:rPr>
      </w:pPr>
      <w:r w:rsidRPr="003458F8">
        <w:rPr>
          <w:i w:val="0"/>
          <w:sz w:val="25"/>
          <w:szCs w:val="25"/>
        </w:rPr>
        <w:t>“E’ come pensavo! Hanno portato qui tutto, non è vero che il Vecchio Municipio è in disuso. Qui c’è tutto il Vecchio Municipio.”</w:t>
      </w:r>
    </w:p>
    <w:p w:rsidR="00856967" w:rsidRPr="003458F8" w:rsidRDefault="00856967" w:rsidP="00856967">
      <w:pPr>
        <w:contextualSpacing/>
        <w:jc w:val="both"/>
        <w:rPr>
          <w:i w:val="0"/>
          <w:sz w:val="25"/>
          <w:szCs w:val="25"/>
        </w:rPr>
      </w:pPr>
      <w:r w:rsidRPr="003458F8">
        <w:rPr>
          <w:i w:val="0"/>
          <w:sz w:val="25"/>
          <w:szCs w:val="25"/>
        </w:rPr>
        <w:t>“Non capisco Billy a cosa ti riferisci</w:t>
      </w:r>
      <w:r w:rsidR="00B47DE5">
        <w:rPr>
          <w:i w:val="0"/>
          <w:sz w:val="25"/>
          <w:szCs w:val="25"/>
        </w:rPr>
        <w:t>?”</w:t>
      </w:r>
    </w:p>
    <w:p w:rsidR="00856967" w:rsidRPr="003458F8" w:rsidRDefault="00856967" w:rsidP="00856967">
      <w:pPr>
        <w:contextualSpacing/>
        <w:jc w:val="both"/>
        <w:rPr>
          <w:i w:val="0"/>
          <w:sz w:val="25"/>
          <w:szCs w:val="25"/>
        </w:rPr>
      </w:pPr>
      <w:r w:rsidRPr="003458F8">
        <w:rPr>
          <w:i w:val="0"/>
          <w:sz w:val="25"/>
          <w:szCs w:val="25"/>
        </w:rPr>
        <w:t>“Qui hanno portato tutto dal Vecchio Municipio. Hanno trasportato pezzi interi di edificio</w:t>
      </w:r>
      <w:r w:rsidR="00F30E2D" w:rsidRPr="003458F8">
        <w:rPr>
          <w:i w:val="0"/>
          <w:sz w:val="25"/>
          <w:szCs w:val="25"/>
        </w:rPr>
        <w:t>, i reperti che</w:t>
      </w:r>
      <w:r w:rsidRPr="003458F8">
        <w:rPr>
          <w:i w:val="0"/>
          <w:sz w:val="25"/>
          <w:szCs w:val="25"/>
        </w:rPr>
        <w:t xml:space="preserve"> abbiamo visto al museo sono solo copie, o meglio, pezzi di muro lavorati per sembrare antichi</w:t>
      </w:r>
      <w:r w:rsidR="0062416F">
        <w:rPr>
          <w:i w:val="0"/>
          <w:sz w:val="25"/>
          <w:szCs w:val="25"/>
        </w:rPr>
        <w:t>.”</w:t>
      </w:r>
    </w:p>
    <w:p w:rsidR="00856967" w:rsidRPr="003458F8" w:rsidRDefault="00856967" w:rsidP="00856967">
      <w:pPr>
        <w:contextualSpacing/>
        <w:jc w:val="both"/>
        <w:rPr>
          <w:i w:val="0"/>
          <w:sz w:val="25"/>
          <w:szCs w:val="25"/>
        </w:rPr>
      </w:pPr>
      <w:r w:rsidRPr="003458F8">
        <w:rPr>
          <w:i w:val="0"/>
          <w:sz w:val="25"/>
          <w:szCs w:val="25"/>
        </w:rPr>
        <w:lastRenderedPageBreak/>
        <w:t xml:space="preserve">“Intendi dire che Brixen ha chiuso quel posto per aprirne un altro qui </w:t>
      </w:r>
      <w:r w:rsidR="00F30E2D" w:rsidRPr="003458F8">
        <w:rPr>
          <w:i w:val="0"/>
          <w:sz w:val="25"/>
          <w:szCs w:val="25"/>
        </w:rPr>
        <w:t>e</w:t>
      </w:r>
      <w:r w:rsidRPr="003458F8">
        <w:rPr>
          <w:i w:val="0"/>
          <w:sz w:val="25"/>
          <w:szCs w:val="25"/>
        </w:rPr>
        <w:t xml:space="preserve"> a che pro</w:t>
      </w:r>
      <w:r w:rsidR="00B47DE5">
        <w:rPr>
          <w:i w:val="0"/>
          <w:sz w:val="25"/>
          <w:szCs w:val="25"/>
        </w:rPr>
        <w:t>?”</w:t>
      </w:r>
    </w:p>
    <w:p w:rsidR="00856967" w:rsidRPr="003458F8" w:rsidRDefault="00856967" w:rsidP="00856967">
      <w:pPr>
        <w:contextualSpacing/>
        <w:jc w:val="both"/>
        <w:rPr>
          <w:i w:val="0"/>
          <w:sz w:val="25"/>
          <w:szCs w:val="25"/>
        </w:rPr>
      </w:pPr>
      <w:r w:rsidRPr="003458F8">
        <w:rPr>
          <w:i w:val="0"/>
          <w:sz w:val="25"/>
          <w:szCs w:val="25"/>
        </w:rPr>
        <w:t>“Perché è vicino al Cimitero del Faro</w:t>
      </w:r>
      <w:r w:rsidR="0062416F">
        <w:rPr>
          <w:i w:val="0"/>
          <w:sz w:val="25"/>
          <w:szCs w:val="25"/>
        </w:rPr>
        <w:t>.”</w:t>
      </w:r>
    </w:p>
    <w:p w:rsidR="00856967" w:rsidRPr="003458F8" w:rsidRDefault="00856967" w:rsidP="00856967">
      <w:pPr>
        <w:contextualSpacing/>
        <w:jc w:val="both"/>
        <w:rPr>
          <w:i w:val="0"/>
          <w:sz w:val="25"/>
          <w:szCs w:val="25"/>
        </w:rPr>
      </w:pPr>
      <w:r w:rsidRPr="003458F8">
        <w:rPr>
          <w:i w:val="0"/>
          <w:sz w:val="25"/>
          <w:szCs w:val="25"/>
        </w:rPr>
        <w:t>“Che senso ha</w:t>
      </w:r>
      <w:r w:rsidR="00B47DE5">
        <w:rPr>
          <w:i w:val="0"/>
          <w:sz w:val="25"/>
          <w:szCs w:val="25"/>
        </w:rPr>
        <w:t>?”</w:t>
      </w:r>
    </w:p>
    <w:p w:rsidR="00856967" w:rsidRPr="003458F8" w:rsidRDefault="00856967" w:rsidP="00856967">
      <w:pPr>
        <w:contextualSpacing/>
        <w:jc w:val="both"/>
        <w:rPr>
          <w:i w:val="0"/>
          <w:sz w:val="25"/>
          <w:szCs w:val="25"/>
        </w:rPr>
      </w:pPr>
      <w:r w:rsidRPr="003458F8">
        <w:rPr>
          <w:i w:val="0"/>
          <w:sz w:val="25"/>
          <w:szCs w:val="25"/>
        </w:rPr>
        <w:t xml:space="preserve">La faccia di Charlie era ridotta </w:t>
      </w:r>
      <w:r w:rsidR="00F30E2D" w:rsidRPr="003458F8">
        <w:rPr>
          <w:i w:val="0"/>
          <w:sz w:val="25"/>
          <w:szCs w:val="25"/>
        </w:rPr>
        <w:t>a</w:t>
      </w:r>
      <w:r w:rsidRPr="003458F8">
        <w:rPr>
          <w:i w:val="0"/>
          <w:sz w:val="25"/>
          <w:szCs w:val="25"/>
        </w:rPr>
        <w:t xml:space="preserve"> una smorfia.</w:t>
      </w:r>
    </w:p>
    <w:p w:rsidR="007C12B9" w:rsidRPr="003458F8" w:rsidRDefault="00856967" w:rsidP="00856967">
      <w:pPr>
        <w:contextualSpacing/>
        <w:jc w:val="both"/>
        <w:rPr>
          <w:i w:val="0"/>
          <w:sz w:val="25"/>
          <w:szCs w:val="25"/>
        </w:rPr>
      </w:pPr>
      <w:r w:rsidRPr="003458F8">
        <w:rPr>
          <w:i w:val="0"/>
          <w:sz w:val="25"/>
          <w:szCs w:val="25"/>
        </w:rPr>
        <w:t xml:space="preserve">“Guardate anche voi! Guardate questi segni. Questi messaggi sono completi perché viaggiano a paio, così erano le scale a chiocciola nella fortezza di </w:t>
      </w:r>
      <w:proofErr w:type="spellStart"/>
      <w:r w:rsidRPr="003458F8">
        <w:rPr>
          <w:i w:val="0"/>
          <w:sz w:val="25"/>
          <w:szCs w:val="25"/>
        </w:rPr>
        <w:t>Goth</w:t>
      </w:r>
      <w:proofErr w:type="spellEnd"/>
      <w:r w:rsidRPr="003458F8">
        <w:rPr>
          <w:i w:val="0"/>
          <w:sz w:val="25"/>
          <w:szCs w:val="25"/>
        </w:rPr>
        <w:t xml:space="preserve"> e </w:t>
      </w:r>
      <w:r w:rsidR="007C12B9" w:rsidRPr="003458F8">
        <w:rPr>
          <w:i w:val="0"/>
          <w:sz w:val="25"/>
          <w:szCs w:val="25"/>
        </w:rPr>
        <w:t xml:space="preserve">le stanze della piscina. Il polpo che trovo ovunque raffigurato ha solo due tentacoli mentre il cerchio che ci appare </w:t>
      </w:r>
      <w:r w:rsidR="00825D97" w:rsidRPr="003458F8">
        <w:rPr>
          <w:i w:val="0"/>
          <w:sz w:val="25"/>
          <w:szCs w:val="25"/>
        </w:rPr>
        <w:t xml:space="preserve">molte </w:t>
      </w:r>
      <w:r w:rsidR="007C12B9" w:rsidRPr="003458F8">
        <w:rPr>
          <w:i w:val="0"/>
          <w:sz w:val="25"/>
          <w:szCs w:val="25"/>
        </w:rPr>
        <w:t>volte è doppio e con un vuoto al centro. Dobbiamo finire di vederlo poi vi racconto una cosa che ho trovato in internet e credo sia collegata a tutti gli eventi capitati nelle nostre acque</w:t>
      </w:r>
      <w:r w:rsidR="0062416F">
        <w:rPr>
          <w:i w:val="0"/>
          <w:sz w:val="25"/>
          <w:szCs w:val="25"/>
        </w:rPr>
        <w:t>.”</w:t>
      </w:r>
    </w:p>
    <w:p w:rsidR="007C12B9" w:rsidRPr="003458F8" w:rsidRDefault="007C12B9" w:rsidP="00856967">
      <w:pPr>
        <w:contextualSpacing/>
        <w:jc w:val="both"/>
        <w:rPr>
          <w:i w:val="0"/>
          <w:sz w:val="25"/>
          <w:szCs w:val="25"/>
        </w:rPr>
      </w:pPr>
      <w:r w:rsidRPr="003458F8">
        <w:rPr>
          <w:i w:val="0"/>
          <w:sz w:val="25"/>
          <w:szCs w:val="25"/>
        </w:rPr>
        <w:t xml:space="preserve">Sul corridoio si apriva una fila di dieci stanze ma solo due di queste avevano le porte in legno massiccio e chiodi di ferro da un pollice. </w:t>
      </w:r>
    </w:p>
    <w:p w:rsidR="007C12B9" w:rsidRPr="003458F8" w:rsidRDefault="007C12B9" w:rsidP="00856967">
      <w:pPr>
        <w:contextualSpacing/>
        <w:jc w:val="both"/>
        <w:rPr>
          <w:i w:val="0"/>
          <w:sz w:val="25"/>
          <w:szCs w:val="25"/>
        </w:rPr>
      </w:pPr>
      <w:r w:rsidRPr="003458F8">
        <w:rPr>
          <w:i w:val="0"/>
          <w:sz w:val="25"/>
          <w:szCs w:val="25"/>
        </w:rPr>
        <w:t xml:space="preserve">Cercammo di aprirle ma erano chiuse, persino la serratura era un pezzo da museo perché grande quanto un palmo di mano e la chiave che </w:t>
      </w:r>
      <w:r w:rsidR="00825D97" w:rsidRPr="003458F8">
        <w:rPr>
          <w:i w:val="0"/>
          <w:sz w:val="25"/>
          <w:szCs w:val="25"/>
        </w:rPr>
        <w:t xml:space="preserve">la </w:t>
      </w:r>
      <w:r w:rsidRPr="003458F8">
        <w:rPr>
          <w:i w:val="0"/>
          <w:sz w:val="25"/>
          <w:szCs w:val="25"/>
        </w:rPr>
        <w:t>apriva non poteva pesare meno di due chili di sicuro. Fu Charlie a trovare la soluzione, due penne a sfera e la punta della chiave dell’auto. Aprimmo la porta verso l’esterno e finimmo tutti col cadere in una stanza più bassa e senza gradini.</w:t>
      </w:r>
    </w:p>
    <w:p w:rsidR="007C12B9" w:rsidRPr="003458F8" w:rsidRDefault="007C12B9" w:rsidP="00856967">
      <w:pPr>
        <w:contextualSpacing/>
        <w:jc w:val="both"/>
        <w:rPr>
          <w:i w:val="0"/>
          <w:sz w:val="25"/>
          <w:szCs w:val="25"/>
        </w:rPr>
      </w:pPr>
      <w:r w:rsidRPr="003458F8">
        <w:rPr>
          <w:i w:val="0"/>
          <w:sz w:val="25"/>
          <w:szCs w:val="25"/>
        </w:rPr>
        <w:t xml:space="preserve">“Mio Dio che odore di morte e guardate sta pietra, sembra una </w:t>
      </w:r>
      <w:r w:rsidR="00825D97" w:rsidRPr="003458F8">
        <w:rPr>
          <w:i w:val="0"/>
          <w:sz w:val="25"/>
          <w:szCs w:val="25"/>
        </w:rPr>
        <w:t>tana</w:t>
      </w:r>
      <w:r w:rsidRPr="003458F8">
        <w:rPr>
          <w:i w:val="0"/>
          <w:sz w:val="25"/>
          <w:szCs w:val="25"/>
        </w:rPr>
        <w:t>, qualcuno ha scavato una caverna</w:t>
      </w:r>
      <w:r w:rsidR="0062416F">
        <w:rPr>
          <w:i w:val="0"/>
          <w:sz w:val="25"/>
          <w:szCs w:val="25"/>
        </w:rPr>
        <w:t>.”</w:t>
      </w:r>
    </w:p>
    <w:p w:rsidR="007C12B9" w:rsidRPr="003458F8" w:rsidRDefault="007C12B9" w:rsidP="00856967">
      <w:pPr>
        <w:contextualSpacing/>
        <w:jc w:val="both"/>
        <w:rPr>
          <w:i w:val="0"/>
          <w:sz w:val="25"/>
          <w:szCs w:val="25"/>
        </w:rPr>
      </w:pPr>
      <w:r w:rsidRPr="003458F8">
        <w:rPr>
          <w:i w:val="0"/>
          <w:sz w:val="25"/>
          <w:szCs w:val="25"/>
        </w:rPr>
        <w:t>Billy raccolse le nostre pile per metterle insieme e puntarle verso il centro della stanza.</w:t>
      </w:r>
    </w:p>
    <w:p w:rsidR="007C12B9" w:rsidRPr="003458F8" w:rsidRDefault="007C12B9" w:rsidP="00856967">
      <w:pPr>
        <w:contextualSpacing/>
        <w:jc w:val="both"/>
        <w:rPr>
          <w:i w:val="0"/>
          <w:sz w:val="25"/>
          <w:szCs w:val="25"/>
        </w:rPr>
      </w:pPr>
      <w:r w:rsidRPr="003458F8">
        <w:rPr>
          <w:i w:val="0"/>
          <w:sz w:val="25"/>
          <w:szCs w:val="25"/>
        </w:rPr>
        <w:t>“Guardate</w:t>
      </w:r>
      <w:r w:rsidR="00B47DE5">
        <w:rPr>
          <w:i w:val="0"/>
          <w:sz w:val="25"/>
          <w:szCs w:val="25"/>
        </w:rPr>
        <w:t>!”</w:t>
      </w:r>
    </w:p>
    <w:p w:rsidR="007C12B9" w:rsidRPr="003458F8" w:rsidRDefault="007C12B9" w:rsidP="00856967">
      <w:pPr>
        <w:contextualSpacing/>
        <w:jc w:val="both"/>
        <w:rPr>
          <w:i w:val="0"/>
          <w:sz w:val="25"/>
          <w:szCs w:val="25"/>
        </w:rPr>
      </w:pPr>
      <w:r w:rsidRPr="003458F8">
        <w:rPr>
          <w:i w:val="0"/>
          <w:sz w:val="25"/>
          <w:szCs w:val="25"/>
        </w:rPr>
        <w:t>La luce colpì l’acqua e la stanza s’illuminò mostrando una piscina naturale scavata nella pietra, la stessa che era stata usata per costruire le scale.</w:t>
      </w:r>
    </w:p>
    <w:p w:rsidR="007C12B9" w:rsidRPr="003458F8" w:rsidRDefault="007C12B9" w:rsidP="00856967">
      <w:pPr>
        <w:contextualSpacing/>
        <w:jc w:val="both"/>
        <w:rPr>
          <w:i w:val="0"/>
          <w:sz w:val="25"/>
          <w:szCs w:val="25"/>
        </w:rPr>
      </w:pPr>
      <w:r w:rsidRPr="003458F8">
        <w:rPr>
          <w:i w:val="0"/>
          <w:sz w:val="25"/>
          <w:szCs w:val="25"/>
        </w:rPr>
        <w:t>“Dio mio, questi o hanno trasportato le stanze dell’acqua dell’edificio o ne hanno scavato di nuove per chissà quale motivo.”</w:t>
      </w:r>
    </w:p>
    <w:p w:rsidR="007C12B9" w:rsidRPr="003458F8" w:rsidRDefault="007C12B9" w:rsidP="00856967">
      <w:pPr>
        <w:contextualSpacing/>
        <w:jc w:val="both"/>
        <w:rPr>
          <w:i w:val="0"/>
          <w:sz w:val="25"/>
          <w:szCs w:val="25"/>
        </w:rPr>
      </w:pPr>
      <w:r w:rsidRPr="003458F8">
        <w:rPr>
          <w:i w:val="0"/>
          <w:sz w:val="25"/>
          <w:szCs w:val="25"/>
        </w:rPr>
        <w:t xml:space="preserve">Billy </w:t>
      </w:r>
      <w:r w:rsidR="00B77D58" w:rsidRPr="003458F8">
        <w:rPr>
          <w:i w:val="0"/>
          <w:sz w:val="25"/>
          <w:szCs w:val="25"/>
        </w:rPr>
        <w:t>non mi sentiva o meglio, non mi ascoltava neppure. Stava li ai bordi del pozzo, toccando con la punta delle dita la superficie dell’acqua per poi annusarla.</w:t>
      </w:r>
    </w:p>
    <w:p w:rsidR="00B77D58" w:rsidRPr="003458F8" w:rsidRDefault="00B77D58" w:rsidP="00856967">
      <w:pPr>
        <w:contextualSpacing/>
        <w:jc w:val="both"/>
        <w:rPr>
          <w:i w:val="0"/>
          <w:sz w:val="25"/>
          <w:szCs w:val="25"/>
        </w:rPr>
      </w:pPr>
      <w:r w:rsidRPr="003458F8">
        <w:rPr>
          <w:i w:val="0"/>
          <w:sz w:val="25"/>
          <w:szCs w:val="25"/>
        </w:rPr>
        <w:t xml:space="preserve">“Quest’acqua puzza a zolfo, ecco perché </w:t>
      </w:r>
      <w:r w:rsidR="00825D97" w:rsidRPr="003458F8">
        <w:rPr>
          <w:i w:val="0"/>
          <w:sz w:val="25"/>
          <w:szCs w:val="25"/>
        </w:rPr>
        <w:t>quest’</w:t>
      </w:r>
      <w:r w:rsidRPr="003458F8">
        <w:rPr>
          <w:i w:val="0"/>
          <w:sz w:val="25"/>
          <w:szCs w:val="25"/>
        </w:rPr>
        <w:t>odore di putridume</w:t>
      </w:r>
      <w:r w:rsidR="0062416F">
        <w:rPr>
          <w:i w:val="0"/>
          <w:sz w:val="25"/>
          <w:szCs w:val="25"/>
        </w:rPr>
        <w:t>.”</w:t>
      </w:r>
    </w:p>
    <w:p w:rsidR="00856967" w:rsidRPr="003458F8" w:rsidRDefault="00B77D58" w:rsidP="005A7777">
      <w:pPr>
        <w:contextualSpacing/>
        <w:jc w:val="both"/>
        <w:rPr>
          <w:i w:val="0"/>
          <w:sz w:val="25"/>
          <w:szCs w:val="25"/>
        </w:rPr>
      </w:pPr>
      <w:r w:rsidRPr="003458F8">
        <w:rPr>
          <w:i w:val="0"/>
          <w:sz w:val="25"/>
          <w:szCs w:val="25"/>
        </w:rPr>
        <w:t>Charlie era tornato al corridoio per controllare che non arrivassero ospiti indesiderati.</w:t>
      </w:r>
    </w:p>
    <w:p w:rsidR="005A7777" w:rsidRPr="003458F8" w:rsidRDefault="005A7777" w:rsidP="005A7777">
      <w:pPr>
        <w:contextualSpacing/>
        <w:jc w:val="both"/>
        <w:rPr>
          <w:i w:val="0"/>
          <w:sz w:val="25"/>
          <w:szCs w:val="25"/>
        </w:rPr>
      </w:pPr>
      <w:r w:rsidRPr="003458F8">
        <w:rPr>
          <w:i w:val="0"/>
          <w:sz w:val="25"/>
          <w:szCs w:val="25"/>
        </w:rPr>
        <w:t>“Scappiamo da qui!”, fu il grido di Charlie che ci fece volare fino a piano terra senza mai voltarci.</w:t>
      </w:r>
    </w:p>
    <w:p w:rsidR="005A7777" w:rsidRPr="003458F8" w:rsidRDefault="005A7777" w:rsidP="005A7777">
      <w:pPr>
        <w:contextualSpacing/>
        <w:jc w:val="both"/>
        <w:rPr>
          <w:i w:val="0"/>
          <w:sz w:val="25"/>
          <w:szCs w:val="25"/>
        </w:rPr>
      </w:pPr>
      <w:r w:rsidRPr="003458F8">
        <w:rPr>
          <w:i w:val="0"/>
          <w:sz w:val="25"/>
          <w:szCs w:val="25"/>
        </w:rPr>
        <w:t>In quel momento le nostre gambe volavano sfidando la forza di gravità e persino lo zoppicare di Charlie era meno evidente e dolorante.</w:t>
      </w:r>
    </w:p>
    <w:p w:rsidR="005A7777" w:rsidRPr="003458F8" w:rsidRDefault="005A7777" w:rsidP="005A7777">
      <w:pPr>
        <w:contextualSpacing/>
        <w:jc w:val="both"/>
        <w:rPr>
          <w:i w:val="0"/>
          <w:sz w:val="25"/>
          <w:szCs w:val="25"/>
        </w:rPr>
      </w:pPr>
      <w:r w:rsidRPr="003458F8">
        <w:rPr>
          <w:i w:val="0"/>
          <w:sz w:val="25"/>
          <w:szCs w:val="25"/>
        </w:rPr>
        <w:t>Appena arrivati nell’</w:t>
      </w:r>
      <w:r w:rsidR="00825D97" w:rsidRPr="003458F8">
        <w:rPr>
          <w:i w:val="0"/>
          <w:sz w:val="25"/>
          <w:szCs w:val="25"/>
        </w:rPr>
        <w:t>atrio,</w:t>
      </w:r>
      <w:r w:rsidRPr="003458F8">
        <w:rPr>
          <w:i w:val="0"/>
          <w:sz w:val="25"/>
          <w:szCs w:val="25"/>
        </w:rPr>
        <w:t xml:space="preserve"> fingemmo di ammirare le grosse tele dell’artista sconosciuto pagato per arredare le grandi pareti bianche del Municipio </w:t>
      </w:r>
      <w:r w:rsidR="00825D97" w:rsidRPr="003458F8">
        <w:rPr>
          <w:i w:val="0"/>
          <w:sz w:val="25"/>
          <w:szCs w:val="25"/>
        </w:rPr>
        <w:t>e</w:t>
      </w:r>
      <w:r w:rsidRPr="003458F8">
        <w:rPr>
          <w:i w:val="0"/>
          <w:sz w:val="25"/>
          <w:szCs w:val="25"/>
        </w:rPr>
        <w:t xml:space="preserve"> uscimmo conservando un certo decoro nel nostro atteggiamento.</w:t>
      </w:r>
    </w:p>
    <w:p w:rsidR="005A7777" w:rsidRPr="003458F8" w:rsidRDefault="005A7777" w:rsidP="005A7777">
      <w:pPr>
        <w:contextualSpacing/>
        <w:jc w:val="both"/>
        <w:rPr>
          <w:i w:val="0"/>
          <w:sz w:val="25"/>
          <w:szCs w:val="25"/>
        </w:rPr>
      </w:pPr>
      <w:r w:rsidRPr="003458F8">
        <w:rPr>
          <w:i w:val="0"/>
          <w:sz w:val="25"/>
          <w:szCs w:val="25"/>
        </w:rPr>
        <w:t>“Charlie corri a prendere l’auto!</w:t>
      </w:r>
      <w:r w:rsidR="002361B2" w:rsidRPr="003458F8">
        <w:rPr>
          <w:i w:val="0"/>
          <w:sz w:val="25"/>
          <w:szCs w:val="25"/>
        </w:rPr>
        <w:t>”</w:t>
      </w:r>
      <w:r w:rsidRPr="003458F8">
        <w:rPr>
          <w:i w:val="0"/>
          <w:sz w:val="25"/>
          <w:szCs w:val="25"/>
        </w:rPr>
        <w:t>, fu la preghiera di Billy, E fai attenzione a qualunque allucinazione ti proibisca di farlo!”</w:t>
      </w:r>
    </w:p>
    <w:p w:rsidR="005A7777" w:rsidRPr="003458F8" w:rsidRDefault="005A7777" w:rsidP="005A7777">
      <w:pPr>
        <w:contextualSpacing/>
        <w:jc w:val="both"/>
        <w:rPr>
          <w:i w:val="0"/>
          <w:sz w:val="25"/>
          <w:szCs w:val="25"/>
        </w:rPr>
      </w:pPr>
      <w:r w:rsidRPr="003458F8">
        <w:rPr>
          <w:i w:val="0"/>
          <w:sz w:val="25"/>
          <w:szCs w:val="25"/>
        </w:rPr>
        <w:t xml:space="preserve">Charlie lo guardò con sospetto poi andò verso il parcheggio mentre </w:t>
      </w:r>
      <w:r w:rsidR="00825D97" w:rsidRPr="003458F8">
        <w:rPr>
          <w:i w:val="0"/>
          <w:sz w:val="25"/>
          <w:szCs w:val="25"/>
        </w:rPr>
        <w:t>Billy ed io</w:t>
      </w:r>
      <w:r w:rsidR="000D36A6" w:rsidRPr="003458F8">
        <w:rPr>
          <w:i w:val="0"/>
          <w:sz w:val="25"/>
          <w:szCs w:val="25"/>
        </w:rPr>
        <w:t xml:space="preserve"> restammo ad aspettarlo.</w:t>
      </w:r>
    </w:p>
    <w:p w:rsidR="000D36A6" w:rsidRPr="003458F8" w:rsidRDefault="000D36A6" w:rsidP="005A7777">
      <w:pPr>
        <w:contextualSpacing/>
        <w:jc w:val="both"/>
        <w:rPr>
          <w:i w:val="0"/>
          <w:sz w:val="25"/>
          <w:szCs w:val="25"/>
        </w:rPr>
      </w:pPr>
      <w:r w:rsidRPr="003458F8">
        <w:rPr>
          <w:i w:val="0"/>
          <w:sz w:val="25"/>
          <w:szCs w:val="25"/>
        </w:rPr>
        <w:t>Alcuni istanti dopo mi resi conto di vedere un uomo dall’altra parte della strada che mi faceva segno di guardarlo, cavolo, era Conrad!</w:t>
      </w:r>
    </w:p>
    <w:p w:rsidR="000D36A6" w:rsidRPr="003458F8" w:rsidRDefault="000D36A6" w:rsidP="005A7777">
      <w:pPr>
        <w:contextualSpacing/>
        <w:jc w:val="both"/>
        <w:rPr>
          <w:i w:val="0"/>
          <w:sz w:val="25"/>
          <w:szCs w:val="25"/>
        </w:rPr>
      </w:pPr>
      <w:r w:rsidRPr="003458F8">
        <w:rPr>
          <w:i w:val="0"/>
          <w:sz w:val="25"/>
          <w:szCs w:val="25"/>
        </w:rPr>
        <w:t>“Billy guarda nella direzione dei miei occhi e dimmi se vedi un uomo sulla cinquantina che agita le mani</w:t>
      </w:r>
      <w:r w:rsidR="00B47DE5">
        <w:rPr>
          <w:i w:val="0"/>
          <w:sz w:val="25"/>
          <w:szCs w:val="25"/>
        </w:rPr>
        <w:t>?”</w:t>
      </w:r>
      <w:r w:rsidR="00240207" w:rsidRPr="003458F8">
        <w:rPr>
          <w:i w:val="0"/>
          <w:sz w:val="25"/>
          <w:szCs w:val="25"/>
        </w:rPr>
        <w:t xml:space="preserve"> </w:t>
      </w:r>
      <w:r w:rsidRPr="003458F8">
        <w:rPr>
          <w:i w:val="0"/>
          <w:sz w:val="25"/>
          <w:szCs w:val="25"/>
        </w:rPr>
        <w:t xml:space="preserve">Billy non aveva bisogno di sforzarsi perché la figura era visibilissima e </w:t>
      </w:r>
      <w:r w:rsidR="00FB6B1C" w:rsidRPr="003458F8">
        <w:rPr>
          <w:i w:val="0"/>
          <w:sz w:val="25"/>
          <w:szCs w:val="25"/>
        </w:rPr>
        <w:t xml:space="preserve">continuava a tenere le braccia alzate </w:t>
      </w:r>
      <w:r w:rsidR="00A16F42" w:rsidRPr="003458F8">
        <w:rPr>
          <w:i w:val="0"/>
          <w:sz w:val="25"/>
          <w:szCs w:val="25"/>
        </w:rPr>
        <w:t>e</w:t>
      </w:r>
      <w:r w:rsidR="00FB6B1C" w:rsidRPr="003458F8">
        <w:rPr>
          <w:i w:val="0"/>
          <w:sz w:val="25"/>
          <w:szCs w:val="25"/>
        </w:rPr>
        <w:t xml:space="preserve"> in continua agitazione.</w:t>
      </w:r>
    </w:p>
    <w:p w:rsidR="00741B3F" w:rsidRPr="003458F8" w:rsidRDefault="00E804E6" w:rsidP="007B56E9">
      <w:pPr>
        <w:spacing w:before="0" w:beforeAutospacing="0" w:after="0" w:afterAutospacing="0"/>
        <w:contextualSpacing/>
        <w:jc w:val="both"/>
        <w:rPr>
          <w:i w:val="0"/>
          <w:sz w:val="25"/>
          <w:szCs w:val="25"/>
        </w:rPr>
      </w:pPr>
      <w:r w:rsidRPr="003458F8">
        <w:rPr>
          <w:i w:val="0"/>
          <w:sz w:val="25"/>
          <w:szCs w:val="25"/>
        </w:rPr>
        <w:t xml:space="preserve">“Quello è Conrad Billy, l’uomo scomparso in mare pochi giorni fa e che continua a perseguitarmi. Io non credo ai fantasmi ma sia io </w:t>
      </w:r>
      <w:r w:rsidR="00A16F42" w:rsidRPr="003458F8">
        <w:rPr>
          <w:i w:val="0"/>
          <w:sz w:val="25"/>
          <w:szCs w:val="25"/>
        </w:rPr>
        <w:t>sia</w:t>
      </w:r>
      <w:r w:rsidRPr="003458F8">
        <w:rPr>
          <w:i w:val="0"/>
          <w:sz w:val="25"/>
          <w:szCs w:val="25"/>
        </w:rPr>
        <w:t xml:space="preserve"> Charlie abbiamo visto al porto </w:t>
      </w:r>
      <w:r w:rsidR="00A16F42" w:rsidRPr="003458F8">
        <w:rPr>
          <w:i w:val="0"/>
          <w:sz w:val="25"/>
          <w:szCs w:val="25"/>
        </w:rPr>
        <w:t>e</w:t>
      </w:r>
      <w:r w:rsidRPr="003458F8">
        <w:rPr>
          <w:i w:val="0"/>
          <w:sz w:val="25"/>
          <w:szCs w:val="25"/>
        </w:rPr>
        <w:t xml:space="preserve"> ora mi domando perché è nuovamente qui</w:t>
      </w:r>
      <w:r w:rsidR="00B47DE5">
        <w:rPr>
          <w:i w:val="0"/>
          <w:sz w:val="25"/>
          <w:szCs w:val="25"/>
        </w:rPr>
        <w:t>?”</w:t>
      </w:r>
    </w:p>
    <w:p w:rsidR="00E804E6" w:rsidRPr="003458F8" w:rsidRDefault="00E804E6" w:rsidP="007B56E9">
      <w:pPr>
        <w:spacing w:before="0" w:beforeAutospacing="0" w:after="0" w:afterAutospacing="0"/>
        <w:contextualSpacing/>
        <w:jc w:val="both"/>
        <w:rPr>
          <w:i w:val="0"/>
          <w:sz w:val="25"/>
          <w:szCs w:val="25"/>
        </w:rPr>
      </w:pPr>
      <w:r w:rsidRPr="003458F8">
        <w:rPr>
          <w:i w:val="0"/>
          <w:sz w:val="25"/>
          <w:szCs w:val="25"/>
        </w:rPr>
        <w:t>“Per farsi vedere anche da me</w:t>
      </w:r>
      <w:r w:rsidR="00B47DE5">
        <w:rPr>
          <w:i w:val="0"/>
          <w:sz w:val="25"/>
          <w:szCs w:val="25"/>
        </w:rPr>
        <w:t>!”</w:t>
      </w:r>
    </w:p>
    <w:p w:rsidR="00E804E6" w:rsidRPr="003458F8" w:rsidRDefault="00E804E6" w:rsidP="007B56E9">
      <w:pPr>
        <w:spacing w:before="0" w:beforeAutospacing="0" w:after="0" w:afterAutospacing="0"/>
        <w:contextualSpacing/>
        <w:jc w:val="both"/>
        <w:rPr>
          <w:i w:val="0"/>
          <w:sz w:val="25"/>
          <w:szCs w:val="25"/>
        </w:rPr>
      </w:pPr>
      <w:r w:rsidRPr="003458F8">
        <w:rPr>
          <w:i w:val="0"/>
          <w:sz w:val="25"/>
          <w:szCs w:val="25"/>
        </w:rPr>
        <w:t>“Cos’hai detto</w:t>
      </w:r>
      <w:r w:rsidR="00B47DE5">
        <w:rPr>
          <w:i w:val="0"/>
          <w:sz w:val="25"/>
          <w:szCs w:val="25"/>
        </w:rPr>
        <w:t>?”</w:t>
      </w:r>
    </w:p>
    <w:p w:rsidR="00E804E6" w:rsidRPr="003458F8" w:rsidRDefault="00E804E6" w:rsidP="007B56E9">
      <w:pPr>
        <w:spacing w:before="0" w:beforeAutospacing="0" w:after="0" w:afterAutospacing="0"/>
        <w:contextualSpacing/>
        <w:jc w:val="both"/>
        <w:rPr>
          <w:i w:val="0"/>
          <w:sz w:val="25"/>
          <w:szCs w:val="25"/>
        </w:rPr>
      </w:pPr>
      <w:r w:rsidRPr="003458F8">
        <w:rPr>
          <w:i w:val="0"/>
          <w:sz w:val="25"/>
          <w:szCs w:val="25"/>
        </w:rPr>
        <w:lastRenderedPageBreak/>
        <w:t xml:space="preserve">“Per farsi vedere anche da me. Vuole dirci qualcosa e </w:t>
      </w:r>
      <w:r w:rsidR="00F32E9A" w:rsidRPr="003458F8">
        <w:rPr>
          <w:i w:val="0"/>
          <w:sz w:val="25"/>
          <w:szCs w:val="25"/>
        </w:rPr>
        <w:t>probabilmente noi siamo gli unici esseri umani a  vederlo.”</w:t>
      </w:r>
    </w:p>
    <w:p w:rsidR="000E5305" w:rsidRPr="003458F8" w:rsidRDefault="000E5305" w:rsidP="007B56E9">
      <w:pPr>
        <w:spacing w:before="0" w:beforeAutospacing="0" w:after="0" w:afterAutospacing="0"/>
        <w:contextualSpacing/>
        <w:jc w:val="both"/>
        <w:rPr>
          <w:i w:val="0"/>
          <w:sz w:val="25"/>
          <w:szCs w:val="25"/>
        </w:rPr>
      </w:pPr>
      <w:r w:rsidRPr="003458F8">
        <w:rPr>
          <w:i w:val="0"/>
          <w:sz w:val="25"/>
          <w:szCs w:val="25"/>
        </w:rPr>
        <w:t>Charlie si fermò sopra il marciapiedi e lasciò il posto di guida a Billy che doveva indicarci i nuovi sviluppi.</w:t>
      </w:r>
      <w:r w:rsidR="00240207" w:rsidRPr="003458F8">
        <w:rPr>
          <w:i w:val="0"/>
          <w:sz w:val="25"/>
          <w:szCs w:val="25"/>
        </w:rPr>
        <w:t xml:space="preserve"> </w:t>
      </w:r>
      <w:r w:rsidRPr="003458F8">
        <w:rPr>
          <w:i w:val="0"/>
          <w:sz w:val="25"/>
          <w:szCs w:val="25"/>
        </w:rPr>
        <w:t xml:space="preserve">Passammo a trovare Cassius e la mia ex casa oramai bruciata. Le macerie nessuno le aveva ancora spostate ma ovunque c’erano cartelli che segnalavano le indagini in corso e poi dal droghiere per prendermi uno spazzolino da denti e qualche lametta.  Eravamo tutti e tre davanti al carrozzino degli hot dog, stanchi, sudati </w:t>
      </w:r>
      <w:r w:rsidR="00A16F42" w:rsidRPr="003458F8">
        <w:rPr>
          <w:i w:val="0"/>
          <w:sz w:val="25"/>
          <w:szCs w:val="25"/>
        </w:rPr>
        <w:t>e</w:t>
      </w:r>
      <w:r w:rsidRPr="003458F8">
        <w:rPr>
          <w:i w:val="0"/>
          <w:sz w:val="25"/>
          <w:szCs w:val="25"/>
        </w:rPr>
        <w:t xml:space="preserve"> accaldati. Lasciammo l’auto a due isolati da </w:t>
      </w:r>
      <w:r w:rsidR="00825D97" w:rsidRPr="003458F8">
        <w:rPr>
          <w:i w:val="0"/>
          <w:sz w:val="25"/>
          <w:szCs w:val="25"/>
        </w:rPr>
        <w:t>lì</w:t>
      </w:r>
      <w:r w:rsidRPr="003458F8">
        <w:rPr>
          <w:i w:val="0"/>
          <w:sz w:val="25"/>
          <w:szCs w:val="25"/>
        </w:rPr>
        <w:t xml:space="preserve"> per </w:t>
      </w:r>
      <w:r w:rsidR="00126C5E" w:rsidRPr="003458F8">
        <w:rPr>
          <w:i w:val="0"/>
          <w:sz w:val="25"/>
          <w:szCs w:val="25"/>
        </w:rPr>
        <w:t>mangiare un boccone vicino alla Grande Baia.</w:t>
      </w:r>
    </w:p>
    <w:p w:rsidR="00126C5E" w:rsidRPr="003458F8" w:rsidRDefault="00126C5E" w:rsidP="007B56E9">
      <w:pPr>
        <w:spacing w:before="0" w:beforeAutospacing="0" w:after="0" w:afterAutospacing="0"/>
        <w:contextualSpacing/>
        <w:jc w:val="both"/>
        <w:rPr>
          <w:i w:val="0"/>
          <w:sz w:val="25"/>
          <w:szCs w:val="25"/>
        </w:rPr>
      </w:pPr>
      <w:r w:rsidRPr="003458F8">
        <w:rPr>
          <w:i w:val="0"/>
          <w:sz w:val="25"/>
          <w:szCs w:val="25"/>
        </w:rPr>
        <w:t>La giornata era magnifica e molti stavano già rientrando dalla battuta di pesca.</w:t>
      </w:r>
    </w:p>
    <w:p w:rsidR="00126C5E" w:rsidRPr="003458F8" w:rsidRDefault="00126C5E" w:rsidP="007B56E9">
      <w:pPr>
        <w:spacing w:before="0" w:beforeAutospacing="0" w:after="0" w:afterAutospacing="0"/>
        <w:contextualSpacing/>
        <w:jc w:val="both"/>
        <w:rPr>
          <w:i w:val="0"/>
          <w:sz w:val="25"/>
          <w:szCs w:val="25"/>
        </w:rPr>
      </w:pPr>
      <w:r w:rsidRPr="003458F8">
        <w:rPr>
          <w:i w:val="0"/>
          <w:sz w:val="25"/>
          <w:szCs w:val="25"/>
        </w:rPr>
        <w:t>Billy ci prego di sederci perché ci avrebbe dovuto mostrare qualcosa.</w:t>
      </w:r>
    </w:p>
    <w:p w:rsidR="00126C5E" w:rsidRPr="003458F8" w:rsidRDefault="00126C5E" w:rsidP="007B56E9">
      <w:pPr>
        <w:spacing w:before="0" w:beforeAutospacing="0" w:after="0" w:afterAutospacing="0"/>
        <w:contextualSpacing/>
        <w:jc w:val="both"/>
        <w:rPr>
          <w:i w:val="0"/>
          <w:sz w:val="25"/>
          <w:szCs w:val="25"/>
        </w:rPr>
      </w:pPr>
      <w:r w:rsidRPr="003458F8">
        <w:rPr>
          <w:i w:val="0"/>
          <w:sz w:val="25"/>
          <w:szCs w:val="25"/>
        </w:rPr>
        <w:t xml:space="preserve">“Questa non è una semplice tovaglia ma un reperto, </w:t>
      </w:r>
      <w:r w:rsidR="002361B2" w:rsidRPr="003458F8">
        <w:rPr>
          <w:i w:val="0"/>
          <w:sz w:val="25"/>
          <w:szCs w:val="25"/>
        </w:rPr>
        <w:t>e</w:t>
      </w:r>
      <w:r w:rsidRPr="003458F8">
        <w:rPr>
          <w:i w:val="0"/>
          <w:sz w:val="25"/>
          <w:szCs w:val="25"/>
        </w:rPr>
        <w:t xml:space="preserve"> aprì il pezzo di stoffa che aveva tenuto in tasca, guardatela bene.”</w:t>
      </w:r>
    </w:p>
    <w:p w:rsidR="00126C5E" w:rsidRPr="003458F8" w:rsidRDefault="00126C5E" w:rsidP="007B56E9">
      <w:pPr>
        <w:spacing w:before="0" w:beforeAutospacing="0" w:after="0" w:afterAutospacing="0"/>
        <w:contextualSpacing/>
        <w:jc w:val="both"/>
        <w:rPr>
          <w:i w:val="0"/>
          <w:sz w:val="25"/>
          <w:szCs w:val="25"/>
        </w:rPr>
      </w:pPr>
      <w:r w:rsidRPr="003458F8">
        <w:rPr>
          <w:i w:val="0"/>
          <w:sz w:val="25"/>
          <w:szCs w:val="25"/>
        </w:rPr>
        <w:t xml:space="preserve">Noi guardammo attentamente il suo reperto ma non ci ispirò alcuna considerazione </w:t>
      </w:r>
      <w:r w:rsidR="00A16F42" w:rsidRPr="003458F8">
        <w:rPr>
          <w:i w:val="0"/>
          <w:sz w:val="25"/>
          <w:szCs w:val="25"/>
        </w:rPr>
        <w:t>o</w:t>
      </w:r>
      <w:r w:rsidRPr="003458F8">
        <w:rPr>
          <w:i w:val="0"/>
          <w:sz w:val="25"/>
          <w:szCs w:val="25"/>
        </w:rPr>
        <w:t xml:space="preserve"> ipotesi.</w:t>
      </w:r>
    </w:p>
    <w:p w:rsidR="00126C5E" w:rsidRPr="003458F8" w:rsidRDefault="00126C5E" w:rsidP="007B56E9">
      <w:pPr>
        <w:spacing w:before="0" w:beforeAutospacing="0" w:after="0" w:afterAutospacing="0"/>
        <w:contextualSpacing/>
        <w:jc w:val="both"/>
        <w:rPr>
          <w:i w:val="0"/>
          <w:sz w:val="25"/>
          <w:szCs w:val="25"/>
        </w:rPr>
      </w:pPr>
      <w:r w:rsidRPr="003458F8">
        <w:rPr>
          <w:i w:val="0"/>
          <w:sz w:val="25"/>
          <w:szCs w:val="25"/>
        </w:rPr>
        <w:t>“Guar</w:t>
      </w:r>
      <w:r w:rsidR="00A16F42" w:rsidRPr="003458F8">
        <w:rPr>
          <w:i w:val="0"/>
          <w:sz w:val="25"/>
          <w:szCs w:val="25"/>
        </w:rPr>
        <w:t>date meglio,</w:t>
      </w:r>
      <w:r w:rsidRPr="003458F8">
        <w:rPr>
          <w:i w:val="0"/>
          <w:sz w:val="25"/>
          <w:szCs w:val="25"/>
        </w:rPr>
        <w:t xml:space="preserve"> contro sole per favore</w:t>
      </w:r>
      <w:r w:rsidR="0062416F">
        <w:rPr>
          <w:i w:val="0"/>
          <w:sz w:val="25"/>
          <w:szCs w:val="25"/>
        </w:rPr>
        <w:t>.”</w:t>
      </w:r>
    </w:p>
    <w:p w:rsidR="00126C5E" w:rsidRPr="003458F8" w:rsidRDefault="00126C5E" w:rsidP="007B56E9">
      <w:pPr>
        <w:spacing w:before="0" w:beforeAutospacing="0" w:after="0" w:afterAutospacing="0"/>
        <w:contextualSpacing/>
        <w:jc w:val="both"/>
        <w:rPr>
          <w:i w:val="0"/>
          <w:sz w:val="25"/>
          <w:szCs w:val="25"/>
        </w:rPr>
      </w:pPr>
      <w:r w:rsidRPr="003458F8">
        <w:rPr>
          <w:i w:val="0"/>
          <w:sz w:val="25"/>
          <w:szCs w:val="25"/>
        </w:rPr>
        <w:t xml:space="preserve">Charlie si avvicinò dopo aver infilato i suoi occhiali e la prima parola che uscì all’unisono </w:t>
      </w:r>
      <w:r w:rsidR="00A16F42" w:rsidRPr="003458F8">
        <w:rPr>
          <w:i w:val="0"/>
          <w:sz w:val="25"/>
          <w:szCs w:val="25"/>
        </w:rPr>
        <w:t>dalle</w:t>
      </w:r>
      <w:r w:rsidRPr="003458F8">
        <w:rPr>
          <w:i w:val="0"/>
          <w:sz w:val="25"/>
          <w:szCs w:val="25"/>
        </w:rPr>
        <w:t xml:space="preserve"> nostre bocche fu “</w:t>
      </w:r>
      <w:proofErr w:type="spellStart"/>
      <w:r w:rsidRPr="003458F8">
        <w:rPr>
          <w:i w:val="0"/>
          <w:sz w:val="25"/>
          <w:szCs w:val="25"/>
        </w:rPr>
        <w:t>Ohh</w:t>
      </w:r>
      <w:proofErr w:type="spellEnd"/>
      <w:r w:rsidR="00B47DE5">
        <w:rPr>
          <w:i w:val="0"/>
          <w:sz w:val="25"/>
          <w:szCs w:val="25"/>
        </w:rPr>
        <w:t>!”</w:t>
      </w:r>
    </w:p>
    <w:p w:rsidR="00B32649" w:rsidRPr="003458F8" w:rsidRDefault="00126C5E" w:rsidP="007B56E9">
      <w:pPr>
        <w:spacing w:before="0" w:beforeAutospacing="0" w:after="0" w:afterAutospacing="0"/>
        <w:contextualSpacing/>
        <w:jc w:val="both"/>
        <w:rPr>
          <w:i w:val="0"/>
          <w:sz w:val="25"/>
          <w:szCs w:val="25"/>
        </w:rPr>
      </w:pPr>
      <w:r w:rsidRPr="003458F8">
        <w:rPr>
          <w:i w:val="0"/>
          <w:sz w:val="25"/>
          <w:szCs w:val="25"/>
        </w:rPr>
        <w:t>“Bene vedo che avete capito. Cominciamo da capo</w:t>
      </w:r>
      <w:r w:rsidR="0062416F">
        <w:rPr>
          <w:i w:val="0"/>
          <w:sz w:val="25"/>
          <w:szCs w:val="25"/>
        </w:rPr>
        <w:t>.”</w:t>
      </w:r>
    </w:p>
    <w:p w:rsidR="00B32649" w:rsidRPr="003458F8" w:rsidRDefault="00B32649" w:rsidP="007B56E9">
      <w:pPr>
        <w:spacing w:before="0" w:beforeAutospacing="0" w:after="0" w:afterAutospacing="0"/>
        <w:contextualSpacing/>
        <w:jc w:val="both"/>
        <w:rPr>
          <w:i w:val="0"/>
          <w:sz w:val="25"/>
          <w:szCs w:val="25"/>
        </w:rPr>
      </w:pPr>
      <w:r w:rsidRPr="003458F8">
        <w:rPr>
          <w:i w:val="0"/>
          <w:sz w:val="25"/>
          <w:szCs w:val="25"/>
        </w:rPr>
        <w:t>Billy tremava mentre leggeva un paio di fogli scritti fitti, fitti e sicuramente stampati dal PC.</w:t>
      </w:r>
    </w:p>
    <w:p w:rsidR="00133B20" w:rsidRPr="003458F8" w:rsidRDefault="00126C5E" w:rsidP="007B56E9">
      <w:pPr>
        <w:spacing w:before="0" w:beforeAutospacing="0" w:after="0" w:afterAutospacing="0"/>
        <w:contextualSpacing/>
        <w:jc w:val="both"/>
        <w:rPr>
          <w:sz w:val="25"/>
          <w:szCs w:val="25"/>
        </w:rPr>
      </w:pPr>
      <w:r w:rsidRPr="003458F8">
        <w:rPr>
          <w:sz w:val="25"/>
          <w:szCs w:val="25"/>
        </w:rPr>
        <w:t xml:space="preserve"> </w:t>
      </w:r>
      <w:r w:rsidR="00B32649" w:rsidRPr="003458F8">
        <w:rPr>
          <w:sz w:val="25"/>
          <w:szCs w:val="25"/>
        </w:rPr>
        <w:t>“</w:t>
      </w:r>
      <w:r w:rsidRPr="003458F8">
        <w:rPr>
          <w:sz w:val="25"/>
          <w:szCs w:val="25"/>
        </w:rPr>
        <w:t>Tanti anni fa o milioni di anni fa, poco importa, un essere marino si stabilisce nella Piccola Baia dove arriveranno i primi padri fondatori. Questi non solo dovranno sacrificare molti di loro ad un Dio cattivo e vendicativo ma si trovano costretti ad adorarlo perché minacciati di morte per intere generazioni. Tutto filava lisciò finché otto del Consiglio dei Padri non decisero di fuggire oltre le colline per scampare alla maledizione di un Diavolo che in pochi avevano visto e nessuno tornato a raccontare.</w:t>
      </w:r>
      <w:r w:rsidR="00B32649" w:rsidRPr="003458F8">
        <w:rPr>
          <w:sz w:val="25"/>
          <w:szCs w:val="25"/>
        </w:rPr>
        <w:t xml:space="preserve"> </w:t>
      </w:r>
      <w:proofErr w:type="spellStart"/>
      <w:r w:rsidRPr="003458F8">
        <w:rPr>
          <w:sz w:val="25"/>
          <w:szCs w:val="25"/>
        </w:rPr>
        <w:t>Goth</w:t>
      </w:r>
      <w:proofErr w:type="spellEnd"/>
      <w:r w:rsidRPr="003458F8">
        <w:rPr>
          <w:sz w:val="25"/>
          <w:szCs w:val="25"/>
        </w:rPr>
        <w:t xml:space="preserve"> o </w:t>
      </w:r>
      <w:proofErr w:type="spellStart"/>
      <w:r w:rsidRPr="003458F8">
        <w:rPr>
          <w:sz w:val="25"/>
          <w:szCs w:val="25"/>
        </w:rPr>
        <w:t>Ghott</w:t>
      </w:r>
      <w:proofErr w:type="spellEnd"/>
      <w:r w:rsidRPr="003458F8">
        <w:rPr>
          <w:sz w:val="25"/>
          <w:szCs w:val="25"/>
        </w:rPr>
        <w:t xml:space="preserve"> che aveva inizialmente protetto i suoi seguaci un giorno vide che le sue offerte umane diminuivano e mandò un suo servo in città a </w:t>
      </w:r>
      <w:r w:rsidR="00A16F42" w:rsidRPr="003458F8">
        <w:rPr>
          <w:sz w:val="25"/>
          <w:szCs w:val="25"/>
        </w:rPr>
        <w:t>regolare</w:t>
      </w:r>
      <w:r w:rsidRPr="003458F8">
        <w:rPr>
          <w:sz w:val="25"/>
          <w:szCs w:val="25"/>
        </w:rPr>
        <w:t xml:space="preserve"> le cose col Grande Consiglio.</w:t>
      </w:r>
      <w:r w:rsidR="00133B20" w:rsidRPr="003458F8">
        <w:rPr>
          <w:sz w:val="25"/>
          <w:szCs w:val="25"/>
        </w:rPr>
        <w:t xml:space="preserve"> </w:t>
      </w:r>
    </w:p>
    <w:p w:rsidR="001E196D" w:rsidRDefault="00133B20" w:rsidP="001E196D">
      <w:pPr>
        <w:spacing w:before="0" w:beforeAutospacing="0" w:after="0" w:afterAutospacing="0"/>
        <w:contextualSpacing/>
        <w:jc w:val="both"/>
        <w:rPr>
          <w:i w:val="0"/>
          <w:sz w:val="25"/>
          <w:szCs w:val="25"/>
        </w:rPr>
      </w:pPr>
      <w:r w:rsidRPr="003458F8">
        <w:rPr>
          <w:sz w:val="25"/>
          <w:szCs w:val="25"/>
        </w:rPr>
        <w:t xml:space="preserve">Erano passati molti anni dai primi incontri di </w:t>
      </w:r>
      <w:proofErr w:type="spellStart"/>
      <w:r w:rsidRPr="003458F8">
        <w:rPr>
          <w:sz w:val="25"/>
          <w:szCs w:val="25"/>
        </w:rPr>
        <w:t>Goth</w:t>
      </w:r>
      <w:proofErr w:type="spellEnd"/>
      <w:r w:rsidRPr="003458F8">
        <w:rPr>
          <w:sz w:val="25"/>
          <w:szCs w:val="25"/>
        </w:rPr>
        <w:t xml:space="preserve"> con la popolazione </w:t>
      </w:r>
      <w:r w:rsidR="006430A8" w:rsidRPr="003458F8">
        <w:rPr>
          <w:sz w:val="25"/>
          <w:szCs w:val="25"/>
        </w:rPr>
        <w:t>e</w:t>
      </w:r>
      <w:r w:rsidRPr="003458F8">
        <w:rPr>
          <w:sz w:val="25"/>
          <w:szCs w:val="25"/>
        </w:rPr>
        <w:t xml:space="preserve"> i nuovi rispettabili del paese non credevano lui fosse un immortale. Così la gente si rivoltò alla prepotenza del Dio che giurò vendetta prima di sparire nel suo castello sulla collina.</w:t>
      </w:r>
      <w:r w:rsidR="00B32649" w:rsidRPr="003458F8">
        <w:rPr>
          <w:sz w:val="25"/>
          <w:szCs w:val="25"/>
        </w:rPr>
        <w:t xml:space="preserve"> Il castello fu demolito ma alcuno poteva sapere che il vero nascondiglio di </w:t>
      </w:r>
      <w:proofErr w:type="spellStart"/>
      <w:r w:rsidR="00B32649" w:rsidRPr="003458F8">
        <w:rPr>
          <w:sz w:val="25"/>
          <w:szCs w:val="25"/>
        </w:rPr>
        <w:t>Goth</w:t>
      </w:r>
      <w:proofErr w:type="spellEnd"/>
      <w:r w:rsidR="00B32649" w:rsidRPr="003458F8">
        <w:rPr>
          <w:sz w:val="25"/>
          <w:szCs w:val="25"/>
        </w:rPr>
        <w:t xml:space="preserve"> non era sulla torre ma nel sottosuolo. </w:t>
      </w:r>
      <w:proofErr w:type="spellStart"/>
      <w:r w:rsidR="00B32649" w:rsidRPr="003458F8">
        <w:rPr>
          <w:sz w:val="25"/>
          <w:szCs w:val="25"/>
        </w:rPr>
        <w:t>Goth</w:t>
      </w:r>
      <w:proofErr w:type="spellEnd"/>
      <w:r w:rsidR="00B32649" w:rsidRPr="003458F8">
        <w:rPr>
          <w:sz w:val="25"/>
          <w:szCs w:val="25"/>
        </w:rPr>
        <w:t xml:space="preserve"> distrusse </w:t>
      </w:r>
      <w:proofErr w:type="spellStart"/>
      <w:r w:rsidR="00B32649" w:rsidRPr="003458F8">
        <w:rPr>
          <w:sz w:val="25"/>
          <w:szCs w:val="25"/>
        </w:rPr>
        <w:t>Icony</w:t>
      </w:r>
      <w:proofErr w:type="spellEnd"/>
      <w:r w:rsidR="00B32649" w:rsidRPr="003458F8">
        <w:rPr>
          <w:sz w:val="25"/>
          <w:szCs w:val="25"/>
        </w:rPr>
        <w:t xml:space="preserve"> ed i superstiti che raggiunsero le colline della seconda baia edificarono una nuova città  di nome </w:t>
      </w:r>
      <w:proofErr w:type="spellStart"/>
      <w:r w:rsidR="00B32649" w:rsidRPr="003458F8">
        <w:rPr>
          <w:sz w:val="25"/>
          <w:szCs w:val="25"/>
        </w:rPr>
        <w:t>Idony</w:t>
      </w:r>
      <w:proofErr w:type="spellEnd"/>
      <w:r w:rsidR="00B32649" w:rsidRPr="003458F8">
        <w:rPr>
          <w:sz w:val="25"/>
          <w:szCs w:val="25"/>
        </w:rPr>
        <w:t xml:space="preserve">. La minaccia di </w:t>
      </w:r>
      <w:proofErr w:type="spellStart"/>
      <w:r w:rsidR="00B32649" w:rsidRPr="003458F8">
        <w:rPr>
          <w:sz w:val="25"/>
          <w:szCs w:val="25"/>
        </w:rPr>
        <w:t>Goth</w:t>
      </w:r>
      <w:proofErr w:type="spellEnd"/>
      <w:r w:rsidR="00B32649" w:rsidRPr="003458F8">
        <w:rPr>
          <w:sz w:val="25"/>
          <w:szCs w:val="25"/>
        </w:rPr>
        <w:t xml:space="preserve"> però era sempre presente e loro per </w:t>
      </w:r>
      <w:r w:rsidR="0070176D" w:rsidRPr="003458F8">
        <w:rPr>
          <w:sz w:val="25"/>
          <w:szCs w:val="25"/>
        </w:rPr>
        <w:t>evitare</w:t>
      </w:r>
      <w:r w:rsidR="00B32649" w:rsidRPr="003458F8">
        <w:rPr>
          <w:sz w:val="25"/>
          <w:szCs w:val="25"/>
        </w:rPr>
        <w:t xml:space="preserve"> ogni appartenenza col passato andarono a bruciare il Vecchio Municipio la cui pianta sembra ricordare il contorno di balena o meglio una</w:t>
      </w:r>
      <w:r w:rsidR="006430A8" w:rsidRPr="003458F8">
        <w:rPr>
          <w:sz w:val="25"/>
          <w:szCs w:val="25"/>
        </w:rPr>
        <w:t xml:space="preserve"> </w:t>
      </w:r>
      <w:r w:rsidR="00B32649" w:rsidRPr="003458F8">
        <w:rPr>
          <w:sz w:val="25"/>
          <w:szCs w:val="25"/>
        </w:rPr>
        <w:t xml:space="preserve">stella satanica. Pensavano gli illusi, di aver catturato gli spiriti </w:t>
      </w:r>
      <w:r w:rsidR="0070176D" w:rsidRPr="003458F8">
        <w:rPr>
          <w:sz w:val="25"/>
          <w:szCs w:val="25"/>
        </w:rPr>
        <w:t>dell’</w:t>
      </w:r>
      <w:r w:rsidR="00B32649" w:rsidRPr="003458F8">
        <w:rPr>
          <w:sz w:val="25"/>
          <w:szCs w:val="25"/>
        </w:rPr>
        <w:t xml:space="preserve">acqua nelle piscine sotterrare e di averle intrappolate </w:t>
      </w:r>
      <w:r w:rsidR="006430A8" w:rsidRPr="003458F8">
        <w:rPr>
          <w:sz w:val="25"/>
          <w:szCs w:val="25"/>
        </w:rPr>
        <w:t>con i</w:t>
      </w:r>
      <w:r w:rsidR="00B32649" w:rsidRPr="003458F8">
        <w:rPr>
          <w:sz w:val="25"/>
          <w:szCs w:val="25"/>
        </w:rPr>
        <w:t xml:space="preserve"> vecchi incantesimi dei loro padri. </w:t>
      </w:r>
      <w:r w:rsidR="001D2E1A" w:rsidRPr="003458F8">
        <w:rPr>
          <w:sz w:val="25"/>
          <w:szCs w:val="25"/>
        </w:rPr>
        <w:t>Né g</w:t>
      </w:r>
      <w:r w:rsidR="00B32649" w:rsidRPr="003458F8">
        <w:rPr>
          <w:sz w:val="25"/>
          <w:szCs w:val="25"/>
        </w:rPr>
        <w:t xml:space="preserve">li spiriti si servivano delle gole dentro le baie come noi di una rete da pesca. Non si capisce bene </w:t>
      </w:r>
      <w:proofErr w:type="spellStart"/>
      <w:r w:rsidR="00B32649" w:rsidRPr="003458F8">
        <w:rPr>
          <w:sz w:val="25"/>
          <w:szCs w:val="25"/>
        </w:rPr>
        <w:t>Goth</w:t>
      </w:r>
      <w:proofErr w:type="spellEnd"/>
      <w:r w:rsidR="00B32649" w:rsidRPr="003458F8">
        <w:rPr>
          <w:sz w:val="25"/>
          <w:szCs w:val="25"/>
        </w:rPr>
        <w:t xml:space="preserve"> abbia voluto aspettare tanto per la sua </w:t>
      </w:r>
      <w:r w:rsidR="001D2E1A" w:rsidRPr="003458F8">
        <w:rPr>
          <w:sz w:val="25"/>
          <w:szCs w:val="25"/>
        </w:rPr>
        <w:t>vendetta,</w:t>
      </w:r>
      <w:r w:rsidR="00B32649" w:rsidRPr="003458F8">
        <w:rPr>
          <w:sz w:val="25"/>
          <w:szCs w:val="25"/>
        </w:rPr>
        <w:t xml:space="preserve"> ma credo abbia a che fare con l’otto Luglio. L’otto di Luglio qualcuno fece un giuramento al Dio che </w:t>
      </w:r>
      <w:r w:rsidR="001E196D" w:rsidRPr="003458F8">
        <w:rPr>
          <w:sz w:val="25"/>
          <w:szCs w:val="25"/>
        </w:rPr>
        <w:t xml:space="preserve">la sua discendenza non mantenne. </w:t>
      </w:r>
      <w:proofErr w:type="spellStart"/>
      <w:r w:rsidR="001E196D" w:rsidRPr="003458F8">
        <w:rPr>
          <w:sz w:val="25"/>
          <w:szCs w:val="25"/>
        </w:rPr>
        <w:t>Goth</w:t>
      </w:r>
      <w:proofErr w:type="spellEnd"/>
      <w:r w:rsidR="001E196D" w:rsidRPr="003458F8">
        <w:rPr>
          <w:sz w:val="25"/>
          <w:szCs w:val="25"/>
        </w:rPr>
        <w:t xml:space="preserve"> che non soffre sicuramente la mancanza di tempo ha deciso che era giunta l’ora del riscatto, l’otto Luglio. I segni delle tavole indicano qualcosa di preciso e se guardate la tovaglia, una semplicissima tovaglia comprata da mia madre al mercato, troverete nella trama ognuno di quei segni che ci stanno facendo impazzire. Vi dirò di più! Il nuovo Municipio conserva al suo interno sia le ceneri del Primo Municipio di </w:t>
      </w:r>
      <w:proofErr w:type="spellStart"/>
      <w:r w:rsidR="001E196D" w:rsidRPr="003458F8">
        <w:rPr>
          <w:sz w:val="25"/>
          <w:szCs w:val="25"/>
        </w:rPr>
        <w:t>Icony</w:t>
      </w:r>
      <w:proofErr w:type="spellEnd"/>
      <w:r w:rsidR="001E196D" w:rsidRPr="003458F8">
        <w:rPr>
          <w:sz w:val="25"/>
          <w:szCs w:val="25"/>
        </w:rPr>
        <w:t xml:space="preserve">, sia parti del Vecchio di </w:t>
      </w:r>
      <w:proofErr w:type="spellStart"/>
      <w:r w:rsidR="001E196D" w:rsidRPr="003458F8">
        <w:rPr>
          <w:sz w:val="25"/>
          <w:szCs w:val="25"/>
        </w:rPr>
        <w:t>Idony</w:t>
      </w:r>
      <w:proofErr w:type="spellEnd"/>
      <w:r w:rsidR="001E196D" w:rsidRPr="003458F8">
        <w:rPr>
          <w:sz w:val="25"/>
          <w:szCs w:val="25"/>
        </w:rPr>
        <w:t xml:space="preserve">; questi elementi uniti dovevano ostacolare l’avvento del male sulla città e la forma circolare, Brixen lo sa perché è uno degli eredi dei Padri Fondatori, era l’unico luogo capace di tenere alla larga i fantasmi di </w:t>
      </w:r>
      <w:proofErr w:type="spellStart"/>
      <w:r w:rsidR="001E196D" w:rsidRPr="003458F8">
        <w:rPr>
          <w:sz w:val="25"/>
          <w:szCs w:val="25"/>
        </w:rPr>
        <w:t>Goth</w:t>
      </w:r>
      <w:proofErr w:type="spellEnd"/>
      <w:r w:rsidR="001E196D" w:rsidRPr="003458F8">
        <w:rPr>
          <w:sz w:val="25"/>
          <w:szCs w:val="25"/>
        </w:rPr>
        <w:t xml:space="preserve"> e </w:t>
      </w:r>
      <w:proofErr w:type="spellStart"/>
      <w:r w:rsidR="001E196D" w:rsidRPr="003458F8">
        <w:rPr>
          <w:sz w:val="25"/>
          <w:szCs w:val="25"/>
        </w:rPr>
        <w:t>Goth</w:t>
      </w:r>
      <w:proofErr w:type="spellEnd"/>
      <w:r w:rsidR="001E196D" w:rsidRPr="003458F8">
        <w:rPr>
          <w:sz w:val="25"/>
          <w:szCs w:val="25"/>
        </w:rPr>
        <w:t xml:space="preserve"> stesso. Le piscine sotterranee sono una sorta di scatola postale tra i due mondi. La donna che è apparsa </w:t>
      </w:r>
      <w:r w:rsidR="001D2E1A" w:rsidRPr="003458F8">
        <w:rPr>
          <w:sz w:val="25"/>
          <w:szCs w:val="25"/>
        </w:rPr>
        <w:t>a</w:t>
      </w:r>
      <w:r w:rsidR="001E196D" w:rsidRPr="003458F8">
        <w:rPr>
          <w:sz w:val="25"/>
          <w:szCs w:val="25"/>
        </w:rPr>
        <w:t xml:space="preserve"> entrambi ha un marchio ed è lo stesso che </w:t>
      </w:r>
      <w:r w:rsidR="001D2E1A" w:rsidRPr="003458F8">
        <w:rPr>
          <w:sz w:val="25"/>
          <w:szCs w:val="25"/>
        </w:rPr>
        <w:t>era</w:t>
      </w:r>
      <w:r w:rsidR="001E196D" w:rsidRPr="003458F8">
        <w:rPr>
          <w:sz w:val="25"/>
          <w:szCs w:val="25"/>
        </w:rPr>
        <w:t xml:space="preserve"> impresso ai sacrificati quando venivano condotti alla fortezza di </w:t>
      </w:r>
      <w:proofErr w:type="spellStart"/>
      <w:r w:rsidR="001E196D" w:rsidRPr="003458F8">
        <w:rPr>
          <w:sz w:val="25"/>
          <w:szCs w:val="25"/>
        </w:rPr>
        <w:t>Goth</w:t>
      </w:r>
      <w:proofErr w:type="spellEnd"/>
      <w:r w:rsidR="001E196D" w:rsidRPr="003458F8">
        <w:rPr>
          <w:sz w:val="25"/>
          <w:szCs w:val="25"/>
        </w:rPr>
        <w:t xml:space="preserve">. I cimiteri delle vecchie contee sono solo virtuali perché se </w:t>
      </w:r>
      <w:r w:rsidR="001D2E1A" w:rsidRPr="003458F8">
        <w:rPr>
          <w:sz w:val="25"/>
          <w:szCs w:val="25"/>
        </w:rPr>
        <w:t>alzaste,</w:t>
      </w:r>
      <w:r w:rsidR="001E196D" w:rsidRPr="003458F8">
        <w:rPr>
          <w:sz w:val="25"/>
          <w:szCs w:val="25"/>
        </w:rPr>
        <w:t xml:space="preserve"> le </w:t>
      </w:r>
      <w:r w:rsidR="001E196D" w:rsidRPr="003458F8">
        <w:rPr>
          <w:sz w:val="25"/>
          <w:szCs w:val="25"/>
        </w:rPr>
        <w:lastRenderedPageBreak/>
        <w:t xml:space="preserve">tombe non ci sarebbe nulla da trovare, i morti giacciono sul fondo del mare o nella caverna di </w:t>
      </w:r>
      <w:proofErr w:type="spellStart"/>
      <w:r w:rsidR="001E196D" w:rsidRPr="003458F8">
        <w:rPr>
          <w:sz w:val="25"/>
          <w:szCs w:val="25"/>
        </w:rPr>
        <w:t>Goth</w:t>
      </w:r>
      <w:proofErr w:type="spellEnd"/>
      <w:r w:rsidR="001E196D" w:rsidRPr="003458F8">
        <w:rPr>
          <w:sz w:val="25"/>
          <w:szCs w:val="25"/>
        </w:rPr>
        <w:t xml:space="preserve">. Quello che i nostri antenati ci ha lasciato è solo un conto alla rovescia. Quella mostruosità marina sta per arrivare e non saranno le fiamme a fermarlo o l’edificio a forma di cerchio del povero Brixen. L’otto Luglio qui ci sarà l’Apocalisse e chiunque riuscirà a fuggire dovrà fare i conti con </w:t>
      </w:r>
      <w:proofErr w:type="spellStart"/>
      <w:r w:rsidR="001E196D" w:rsidRPr="003458F8">
        <w:rPr>
          <w:sz w:val="25"/>
          <w:szCs w:val="25"/>
        </w:rPr>
        <w:t>Goth</w:t>
      </w:r>
      <w:proofErr w:type="spellEnd"/>
      <w:r w:rsidR="001E196D" w:rsidRPr="003458F8">
        <w:rPr>
          <w:sz w:val="25"/>
          <w:szCs w:val="25"/>
        </w:rPr>
        <w:t xml:space="preserve"> fra qualche generazione perché lui ricorda chi gli è andato contro ed è capace di portarsi via intere città come se  nulla fosse</w:t>
      </w:r>
      <w:r w:rsidR="001E196D" w:rsidRPr="003458F8">
        <w:rPr>
          <w:i w:val="0"/>
          <w:sz w:val="25"/>
          <w:szCs w:val="25"/>
        </w:rPr>
        <w:t>.”</w:t>
      </w:r>
    </w:p>
    <w:p w:rsidR="00240207" w:rsidRPr="003458F8" w:rsidRDefault="00240207" w:rsidP="001E196D">
      <w:pPr>
        <w:spacing w:before="0" w:beforeAutospacing="0" w:after="0" w:afterAutospacing="0"/>
        <w:contextualSpacing/>
        <w:jc w:val="both"/>
        <w:rPr>
          <w:i w:val="0"/>
          <w:sz w:val="25"/>
          <w:szCs w:val="25"/>
        </w:rPr>
      </w:pPr>
    </w:p>
    <w:p w:rsidR="001E196D" w:rsidRPr="003458F8" w:rsidRDefault="001E196D" w:rsidP="001E196D">
      <w:pPr>
        <w:spacing w:before="0" w:beforeAutospacing="0" w:after="0" w:afterAutospacing="0"/>
        <w:contextualSpacing/>
        <w:jc w:val="both"/>
        <w:rPr>
          <w:i w:val="0"/>
          <w:sz w:val="25"/>
          <w:szCs w:val="25"/>
        </w:rPr>
      </w:pPr>
      <w:r w:rsidRPr="003458F8">
        <w:rPr>
          <w:i w:val="0"/>
          <w:sz w:val="25"/>
          <w:szCs w:val="25"/>
        </w:rPr>
        <w:t xml:space="preserve">“Allora c’è da aspettarsi uno </w:t>
      </w:r>
      <w:r w:rsidR="00DD6F21" w:rsidRPr="003458F8">
        <w:rPr>
          <w:i w:val="0"/>
          <w:sz w:val="25"/>
          <w:szCs w:val="25"/>
        </w:rPr>
        <w:t>tsunami</w:t>
      </w:r>
      <w:r w:rsidRPr="003458F8">
        <w:rPr>
          <w:i w:val="0"/>
          <w:sz w:val="25"/>
          <w:szCs w:val="25"/>
        </w:rPr>
        <w:t xml:space="preserve"> o cosa</w:t>
      </w:r>
      <w:r w:rsidR="00B47DE5">
        <w:rPr>
          <w:i w:val="0"/>
          <w:sz w:val="25"/>
          <w:szCs w:val="25"/>
        </w:rPr>
        <w:t>?”</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 xml:space="preserve">“Credo sia qualcosa </w:t>
      </w:r>
      <w:r w:rsidR="002130E4" w:rsidRPr="003458F8">
        <w:rPr>
          <w:i w:val="0"/>
          <w:sz w:val="25"/>
          <w:szCs w:val="25"/>
        </w:rPr>
        <w:t>d’</w:t>
      </w:r>
      <w:r w:rsidRPr="003458F8">
        <w:rPr>
          <w:i w:val="0"/>
          <w:sz w:val="25"/>
          <w:szCs w:val="25"/>
        </w:rPr>
        <w:t>inaspettato e disastroso</w:t>
      </w:r>
      <w:r w:rsidR="0062416F">
        <w:rPr>
          <w:i w:val="0"/>
          <w:sz w:val="25"/>
          <w:szCs w:val="25"/>
        </w:rPr>
        <w:t>.”</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“Ma come si era vendicato l’altra volta</w:t>
      </w:r>
      <w:r w:rsidR="00B47DE5">
        <w:rPr>
          <w:i w:val="0"/>
          <w:sz w:val="25"/>
          <w:szCs w:val="25"/>
        </w:rPr>
        <w:t>?”</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“Io ho una teoria mia, disse Billy, credo l’aria, qualcosa che ha a che fare con l’aria dell’oceano</w:t>
      </w:r>
      <w:r w:rsidR="0062416F">
        <w:rPr>
          <w:i w:val="0"/>
          <w:sz w:val="25"/>
          <w:szCs w:val="25"/>
        </w:rPr>
        <w:t>.”</w:t>
      </w:r>
      <w:r w:rsidRPr="003458F8">
        <w:rPr>
          <w:i w:val="0"/>
          <w:sz w:val="25"/>
          <w:szCs w:val="25"/>
        </w:rPr>
        <w:br/>
        <w:t xml:space="preserve">“Abbiamo solo quattro giorni per capire cosa possiamo fare, visto che se scappiamo questo Verrà </w:t>
      </w:r>
      <w:r w:rsidR="002130E4" w:rsidRPr="003458F8">
        <w:rPr>
          <w:i w:val="0"/>
          <w:sz w:val="25"/>
          <w:szCs w:val="25"/>
        </w:rPr>
        <w:t>a</w:t>
      </w:r>
      <w:r w:rsidRPr="003458F8">
        <w:rPr>
          <w:i w:val="0"/>
          <w:sz w:val="25"/>
          <w:szCs w:val="25"/>
        </w:rPr>
        <w:t xml:space="preserve"> inseguire i nostri figli od i nostri p</w:t>
      </w:r>
      <w:r w:rsidR="00240207">
        <w:rPr>
          <w:i w:val="0"/>
          <w:sz w:val="25"/>
          <w:szCs w:val="25"/>
        </w:rPr>
        <w:t>arenti per tutta la nostra vita</w:t>
      </w:r>
      <w:r w:rsidRPr="003458F8">
        <w:rPr>
          <w:i w:val="0"/>
          <w:sz w:val="25"/>
          <w:szCs w:val="25"/>
        </w:rPr>
        <w:t>”, la mia voce non poteva rassicurare nessuno in quel momento.</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“Ed il mio orecchino?”, chiesi a Billy lasciando che Charlie gli lo mostrasse.</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 xml:space="preserve">“Quello lo indossava Mary </w:t>
      </w:r>
      <w:proofErr w:type="spellStart"/>
      <w:r w:rsidRPr="003458F8">
        <w:rPr>
          <w:i w:val="0"/>
          <w:sz w:val="25"/>
          <w:szCs w:val="25"/>
        </w:rPr>
        <w:t>Ann</w:t>
      </w:r>
      <w:proofErr w:type="spellEnd"/>
      <w:r w:rsidRPr="003458F8">
        <w:rPr>
          <w:i w:val="0"/>
          <w:sz w:val="25"/>
          <w:szCs w:val="25"/>
        </w:rPr>
        <w:t xml:space="preserve"> quando era arrivata da me col suo messaggio</w:t>
      </w:r>
      <w:r w:rsidR="0062416F">
        <w:rPr>
          <w:i w:val="0"/>
          <w:sz w:val="25"/>
          <w:szCs w:val="25"/>
        </w:rPr>
        <w:t>.”</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“Sapete, e tirai fuori il piccolo pezzo di camicia che avevo letto ore prima, anche quest’uomo prima di inabissarsi con la nave lasciò scritto di una donna con gioielli alle orecchie venuta per portargli via il messaggio</w:t>
      </w:r>
      <w:r w:rsidR="0062416F">
        <w:rPr>
          <w:i w:val="0"/>
          <w:sz w:val="25"/>
          <w:szCs w:val="25"/>
        </w:rPr>
        <w:t>.”</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 xml:space="preserve">“Allora che fine ha fatto la vera Mary </w:t>
      </w:r>
      <w:proofErr w:type="spellStart"/>
      <w:r w:rsidRPr="003458F8">
        <w:rPr>
          <w:i w:val="0"/>
          <w:sz w:val="25"/>
          <w:szCs w:val="25"/>
        </w:rPr>
        <w:t>Ann</w:t>
      </w:r>
      <w:proofErr w:type="spellEnd"/>
      <w:r w:rsidRPr="003458F8">
        <w:rPr>
          <w:i w:val="0"/>
          <w:sz w:val="25"/>
          <w:szCs w:val="25"/>
        </w:rPr>
        <w:t>?”, domandò Charlie incuriosito della trama che stava prendendo la nostra storia.</w:t>
      </w:r>
    </w:p>
    <w:p w:rsidR="00240207" w:rsidRDefault="00DD6F21" w:rsidP="001E196D">
      <w:pPr>
        <w:spacing w:before="0" w:beforeAutospacing="0" w:after="0" w:afterAutospacing="0"/>
        <w:contextualSpacing/>
        <w:jc w:val="both"/>
        <w:rPr>
          <w:i w:val="0"/>
          <w:sz w:val="25"/>
          <w:szCs w:val="25"/>
        </w:rPr>
      </w:pPr>
      <w:r w:rsidRPr="003458F8">
        <w:rPr>
          <w:i w:val="0"/>
          <w:sz w:val="25"/>
          <w:szCs w:val="25"/>
        </w:rPr>
        <w:t xml:space="preserve">Risposi io alla sua domanda. </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 xml:space="preserve">“Credo non sia mai esistita, forse Mary </w:t>
      </w:r>
      <w:proofErr w:type="spellStart"/>
      <w:r w:rsidRPr="003458F8">
        <w:rPr>
          <w:i w:val="0"/>
          <w:sz w:val="25"/>
          <w:szCs w:val="25"/>
        </w:rPr>
        <w:t>Ann</w:t>
      </w:r>
      <w:proofErr w:type="spellEnd"/>
      <w:r w:rsidRPr="003458F8">
        <w:rPr>
          <w:i w:val="0"/>
          <w:sz w:val="25"/>
          <w:szCs w:val="25"/>
        </w:rPr>
        <w:t xml:space="preserve"> era partita dai parenti di suo padre a Miami, come ben sapete era rimasta orfana molto giovane ed era quasi impossibile che vivesse da sola e senza alcuna assistenza sociale.”</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Guardai Billy che leggeva e rileggeva il pezzetto di camicia.</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 xml:space="preserve">“Sapete la cosa che </w:t>
      </w:r>
      <w:r w:rsidR="002130E4" w:rsidRPr="003458F8">
        <w:rPr>
          <w:i w:val="0"/>
          <w:sz w:val="25"/>
          <w:szCs w:val="25"/>
        </w:rPr>
        <w:t>m’</w:t>
      </w:r>
      <w:r w:rsidRPr="003458F8">
        <w:rPr>
          <w:i w:val="0"/>
          <w:sz w:val="25"/>
          <w:szCs w:val="25"/>
        </w:rPr>
        <w:t>incuriosisce di più?”, domandai ad entrambi.</w:t>
      </w:r>
    </w:p>
    <w:p w:rsidR="00DD6F21" w:rsidRPr="003458F8" w:rsidRDefault="00DD6F21" w:rsidP="001E196D">
      <w:pPr>
        <w:spacing w:before="0" w:beforeAutospacing="0" w:after="0" w:afterAutospacing="0"/>
        <w:contextualSpacing/>
        <w:jc w:val="both"/>
        <w:rPr>
          <w:i w:val="0"/>
          <w:sz w:val="25"/>
          <w:szCs w:val="25"/>
        </w:rPr>
      </w:pPr>
      <w:r w:rsidRPr="003458F8">
        <w:rPr>
          <w:i w:val="0"/>
          <w:sz w:val="25"/>
          <w:szCs w:val="25"/>
        </w:rPr>
        <w:t>“No? Cosa”, mi rispose Charlie.</w:t>
      </w:r>
    </w:p>
    <w:p w:rsidR="00BB2A68" w:rsidRPr="003458F8" w:rsidRDefault="00BB2A68" w:rsidP="001E196D">
      <w:pPr>
        <w:spacing w:before="0" w:beforeAutospacing="0" w:after="0" w:afterAutospacing="0"/>
        <w:contextualSpacing/>
        <w:jc w:val="both"/>
        <w:rPr>
          <w:i w:val="0"/>
          <w:sz w:val="25"/>
          <w:szCs w:val="25"/>
        </w:rPr>
      </w:pPr>
      <w:r w:rsidRPr="003458F8">
        <w:rPr>
          <w:i w:val="0"/>
          <w:sz w:val="25"/>
          <w:szCs w:val="25"/>
        </w:rPr>
        <w:t>“Chi mi ha mandato quei documenti</w:t>
      </w:r>
      <w:r w:rsidR="00B47DE5">
        <w:rPr>
          <w:i w:val="0"/>
          <w:sz w:val="25"/>
          <w:szCs w:val="25"/>
        </w:rPr>
        <w:t>?”</w:t>
      </w:r>
    </w:p>
    <w:p w:rsidR="00BB2A68" w:rsidRPr="003458F8" w:rsidRDefault="00BB2A68" w:rsidP="001E196D">
      <w:pPr>
        <w:spacing w:before="0" w:beforeAutospacing="0" w:after="0" w:afterAutospacing="0"/>
        <w:contextualSpacing/>
        <w:jc w:val="both"/>
        <w:rPr>
          <w:i w:val="0"/>
          <w:sz w:val="25"/>
          <w:szCs w:val="25"/>
        </w:rPr>
      </w:pPr>
      <w:r w:rsidRPr="003458F8">
        <w:rPr>
          <w:i w:val="0"/>
          <w:sz w:val="25"/>
          <w:szCs w:val="25"/>
        </w:rPr>
        <w:t>“Potrebbe essere stata la marina o la stessa FBI</w:t>
      </w:r>
      <w:r w:rsidR="00EA2A87" w:rsidRPr="003458F8">
        <w:rPr>
          <w:i w:val="0"/>
          <w:sz w:val="25"/>
          <w:szCs w:val="25"/>
        </w:rPr>
        <w:t>”, fu la sua risposta.</w:t>
      </w:r>
    </w:p>
    <w:p w:rsidR="00EA2A87" w:rsidRPr="003458F8" w:rsidRDefault="00EA2A87" w:rsidP="001E196D">
      <w:pPr>
        <w:spacing w:before="0" w:beforeAutospacing="0" w:after="0" w:afterAutospacing="0"/>
        <w:contextualSpacing/>
        <w:jc w:val="both"/>
        <w:rPr>
          <w:i w:val="0"/>
          <w:sz w:val="25"/>
          <w:szCs w:val="25"/>
        </w:rPr>
      </w:pPr>
      <w:r w:rsidRPr="003458F8">
        <w:rPr>
          <w:i w:val="0"/>
          <w:sz w:val="25"/>
          <w:szCs w:val="25"/>
        </w:rPr>
        <w:t xml:space="preserve">“Io credo che sia stato </w:t>
      </w:r>
      <w:proofErr w:type="spellStart"/>
      <w:r w:rsidRPr="003458F8">
        <w:rPr>
          <w:i w:val="0"/>
          <w:sz w:val="25"/>
          <w:szCs w:val="25"/>
        </w:rPr>
        <w:t>Goth</w:t>
      </w:r>
      <w:proofErr w:type="spellEnd"/>
      <w:r w:rsidRPr="003458F8">
        <w:rPr>
          <w:i w:val="0"/>
          <w:sz w:val="25"/>
          <w:szCs w:val="25"/>
        </w:rPr>
        <w:t xml:space="preserve"> ed è per questo motivo che l’intera nazione o meglio i servizi segreti ti danno la caccia. La Cia è interessata a quei documenti perché la CIA non ha la minima idea di cosa hai per le mani e così la curiosità gli ha spinti verso indagini sempre più pericolose dove il morto poteva scapparci in qualunque momento.</w:t>
      </w:r>
      <w:r w:rsidR="00465A4C" w:rsidRPr="003458F8">
        <w:rPr>
          <w:i w:val="0"/>
          <w:sz w:val="25"/>
          <w:szCs w:val="25"/>
        </w:rPr>
        <w:t>”</w:t>
      </w:r>
    </w:p>
    <w:p w:rsidR="00465A4C" w:rsidRPr="003458F8" w:rsidRDefault="00465A4C" w:rsidP="001E196D">
      <w:pPr>
        <w:spacing w:before="0" w:beforeAutospacing="0" w:after="0" w:afterAutospacing="0"/>
        <w:contextualSpacing/>
        <w:jc w:val="both"/>
        <w:rPr>
          <w:i w:val="0"/>
          <w:sz w:val="25"/>
          <w:szCs w:val="25"/>
        </w:rPr>
      </w:pPr>
      <w:r w:rsidRPr="003458F8">
        <w:rPr>
          <w:i w:val="0"/>
          <w:sz w:val="25"/>
          <w:szCs w:val="25"/>
        </w:rPr>
        <w:t>“E se fosse l’FBI a darmi la caccia?”, stavolta mirai gli occhi di Charlie che fingeva di non capire.</w:t>
      </w:r>
    </w:p>
    <w:p w:rsidR="00465A4C" w:rsidRPr="003458F8" w:rsidRDefault="00465A4C" w:rsidP="001E196D">
      <w:pPr>
        <w:spacing w:before="0" w:beforeAutospacing="0" w:after="0" w:afterAutospacing="0"/>
        <w:contextualSpacing/>
        <w:jc w:val="both"/>
        <w:rPr>
          <w:i w:val="0"/>
          <w:sz w:val="25"/>
          <w:szCs w:val="25"/>
        </w:rPr>
      </w:pPr>
      <w:r w:rsidRPr="003458F8">
        <w:rPr>
          <w:i w:val="0"/>
          <w:sz w:val="25"/>
          <w:szCs w:val="25"/>
        </w:rPr>
        <w:t>“Tu Charlie hai visto con me Conrad sul molo e poi quando ti ho raccontato la storia dei documenti</w:t>
      </w:r>
      <w:r w:rsidR="002130E4" w:rsidRPr="003458F8">
        <w:rPr>
          <w:i w:val="0"/>
          <w:sz w:val="25"/>
          <w:szCs w:val="25"/>
        </w:rPr>
        <w:t>,</w:t>
      </w:r>
      <w:r w:rsidRPr="003458F8">
        <w:rPr>
          <w:i w:val="0"/>
          <w:sz w:val="25"/>
          <w:szCs w:val="25"/>
        </w:rPr>
        <w:t xml:space="preserve"> ti sei mostrato fin troppo interessato a bazzecole che di solito interessano più i giovani giornalisti in cerca di uno scoop facile </w:t>
      </w:r>
      <w:r w:rsidR="002130E4" w:rsidRPr="003458F8">
        <w:rPr>
          <w:i w:val="0"/>
          <w:sz w:val="25"/>
          <w:szCs w:val="25"/>
        </w:rPr>
        <w:t>e</w:t>
      </w:r>
      <w:r w:rsidRPr="003458F8">
        <w:rPr>
          <w:i w:val="0"/>
          <w:sz w:val="25"/>
          <w:szCs w:val="25"/>
        </w:rPr>
        <w:t xml:space="preserve"> altisonante tipo, sono arrivati gli alieni, oppure il Dio cattivo </w:t>
      </w:r>
      <w:proofErr w:type="spellStart"/>
      <w:r w:rsidRPr="003458F8">
        <w:rPr>
          <w:i w:val="0"/>
          <w:sz w:val="25"/>
          <w:szCs w:val="25"/>
        </w:rPr>
        <w:t>Goth</w:t>
      </w:r>
      <w:proofErr w:type="spellEnd"/>
      <w:r w:rsidRPr="003458F8">
        <w:rPr>
          <w:i w:val="0"/>
          <w:sz w:val="25"/>
          <w:szCs w:val="25"/>
        </w:rPr>
        <w:t xml:space="preserve"> ci comanda ancora</w:t>
      </w:r>
      <w:r w:rsidR="0062416F">
        <w:rPr>
          <w:i w:val="0"/>
          <w:sz w:val="25"/>
          <w:szCs w:val="25"/>
        </w:rPr>
        <w:t>.”</w:t>
      </w:r>
    </w:p>
    <w:p w:rsidR="00465A4C" w:rsidRPr="003458F8" w:rsidRDefault="00465A4C" w:rsidP="001E196D">
      <w:pPr>
        <w:spacing w:before="0" w:beforeAutospacing="0" w:after="0" w:afterAutospacing="0"/>
        <w:contextualSpacing/>
        <w:jc w:val="both"/>
        <w:rPr>
          <w:i w:val="0"/>
          <w:sz w:val="25"/>
          <w:szCs w:val="25"/>
        </w:rPr>
      </w:pPr>
      <w:r w:rsidRPr="003458F8">
        <w:rPr>
          <w:i w:val="0"/>
          <w:sz w:val="25"/>
          <w:szCs w:val="25"/>
        </w:rPr>
        <w:t>“Ma dai smettila di scherzare. Stai scherzando vero</w:t>
      </w:r>
      <w:r w:rsidR="00B47DE5">
        <w:rPr>
          <w:i w:val="0"/>
          <w:sz w:val="25"/>
          <w:szCs w:val="25"/>
        </w:rPr>
        <w:t>?”</w:t>
      </w:r>
    </w:p>
    <w:p w:rsidR="00465A4C" w:rsidRPr="003458F8" w:rsidRDefault="00465A4C" w:rsidP="001E196D">
      <w:pPr>
        <w:spacing w:before="0" w:beforeAutospacing="0" w:after="0" w:afterAutospacing="0"/>
        <w:contextualSpacing/>
        <w:jc w:val="both"/>
        <w:rPr>
          <w:i w:val="0"/>
          <w:sz w:val="25"/>
          <w:szCs w:val="25"/>
        </w:rPr>
      </w:pPr>
      <w:r w:rsidRPr="003458F8">
        <w:rPr>
          <w:i w:val="0"/>
          <w:sz w:val="25"/>
          <w:szCs w:val="25"/>
        </w:rPr>
        <w:t>Billy mi aveva restituito il pezzo di camicia e si era messo dietro le spalle di Charlie nel caso lui avesse avuto l’intenzione di fuggire.</w:t>
      </w:r>
    </w:p>
    <w:p w:rsidR="00DD6F21" w:rsidRPr="003458F8" w:rsidRDefault="0077769B" w:rsidP="001E196D">
      <w:pPr>
        <w:spacing w:before="0" w:beforeAutospacing="0" w:after="0" w:afterAutospacing="0"/>
        <w:contextualSpacing/>
        <w:jc w:val="both"/>
        <w:rPr>
          <w:i w:val="0"/>
          <w:sz w:val="25"/>
          <w:szCs w:val="25"/>
        </w:rPr>
      </w:pPr>
      <w:r w:rsidRPr="003458F8">
        <w:rPr>
          <w:i w:val="0"/>
          <w:sz w:val="25"/>
          <w:szCs w:val="25"/>
        </w:rPr>
        <w:t xml:space="preserve">“Credo Charlie che tu abbia portato ai tuoi superiori l’orecchino e quando avete scoperto che è vecchio di più di duemila anni vi siete trovati con un tesoro in mano ma tutto da scoprire. </w:t>
      </w:r>
      <w:proofErr w:type="spellStart"/>
      <w:r w:rsidRPr="003458F8">
        <w:rPr>
          <w:i w:val="0"/>
          <w:sz w:val="25"/>
          <w:szCs w:val="25"/>
        </w:rPr>
        <w:t>Goth</w:t>
      </w:r>
      <w:proofErr w:type="spellEnd"/>
      <w:r w:rsidRPr="003458F8">
        <w:rPr>
          <w:i w:val="0"/>
          <w:sz w:val="25"/>
          <w:szCs w:val="25"/>
        </w:rPr>
        <w:t xml:space="preserve"> o altri non </w:t>
      </w:r>
      <w:r w:rsidR="002130E4" w:rsidRPr="003458F8">
        <w:rPr>
          <w:i w:val="0"/>
          <w:sz w:val="25"/>
          <w:szCs w:val="25"/>
        </w:rPr>
        <w:t>v’</w:t>
      </w:r>
      <w:r w:rsidRPr="003458F8">
        <w:rPr>
          <w:i w:val="0"/>
          <w:sz w:val="25"/>
          <w:szCs w:val="25"/>
        </w:rPr>
        <w:t>interessano minimamente. Avete distrutto la mia casa per arrivare alle carte che posto con me già dal primo giorno ed è solo per fatalità che sono vivo.</w:t>
      </w:r>
      <w:r w:rsidR="000F4BE5" w:rsidRPr="003458F8">
        <w:rPr>
          <w:i w:val="0"/>
          <w:sz w:val="25"/>
          <w:szCs w:val="25"/>
        </w:rPr>
        <w:t xml:space="preserve"> La tua brama di potere ha fatto che ti servissi di me, per indicarti la via verso </w:t>
      </w:r>
      <w:proofErr w:type="spellStart"/>
      <w:r w:rsidR="000F4BE5" w:rsidRPr="003458F8">
        <w:rPr>
          <w:i w:val="0"/>
          <w:sz w:val="25"/>
          <w:szCs w:val="25"/>
        </w:rPr>
        <w:t>Icony</w:t>
      </w:r>
      <w:proofErr w:type="spellEnd"/>
      <w:r w:rsidR="000F4BE5" w:rsidRPr="003458F8">
        <w:rPr>
          <w:i w:val="0"/>
          <w:sz w:val="25"/>
          <w:szCs w:val="25"/>
        </w:rPr>
        <w:t xml:space="preserve">, per arrivare a verità molto più </w:t>
      </w:r>
      <w:r w:rsidR="000F4BE5" w:rsidRPr="003458F8">
        <w:rPr>
          <w:i w:val="0"/>
          <w:sz w:val="25"/>
          <w:szCs w:val="25"/>
        </w:rPr>
        <w:lastRenderedPageBreak/>
        <w:t>pesanti di un vecchio tesoro. Adesso mi spiego la gentilezza di Moor</w:t>
      </w:r>
      <w:r w:rsidR="003A7F7F" w:rsidRPr="003458F8">
        <w:rPr>
          <w:i w:val="0"/>
          <w:sz w:val="25"/>
          <w:szCs w:val="25"/>
        </w:rPr>
        <w:t>e che ti ha fatto</w:t>
      </w:r>
      <w:r w:rsidR="000F4BE5" w:rsidRPr="003458F8">
        <w:rPr>
          <w:i w:val="0"/>
          <w:sz w:val="25"/>
          <w:szCs w:val="25"/>
        </w:rPr>
        <w:t xml:space="preserve"> aprire tutte le porte del Nuovo Municipio. </w:t>
      </w:r>
      <w:r w:rsidR="003A7F7F" w:rsidRPr="003458F8">
        <w:rPr>
          <w:i w:val="0"/>
          <w:sz w:val="25"/>
          <w:szCs w:val="25"/>
        </w:rPr>
        <w:t xml:space="preserve">Così anche al Vecchio Municipio. </w:t>
      </w:r>
      <w:r w:rsidR="000F4BE5" w:rsidRPr="003458F8">
        <w:rPr>
          <w:i w:val="0"/>
          <w:sz w:val="25"/>
          <w:szCs w:val="25"/>
        </w:rPr>
        <w:t>Chi c’è dietro le tue spalle Charlie, chi ti manovra?</w:t>
      </w:r>
      <w:r w:rsidR="003A7F7F" w:rsidRPr="003458F8">
        <w:rPr>
          <w:i w:val="0"/>
          <w:sz w:val="25"/>
          <w:szCs w:val="25"/>
        </w:rPr>
        <w:t xml:space="preserve"> Pensavo di avere un buon amico e tu mi tradisci per un pezzo d’oro che è maledetto quanto questa collina dove ti credi al sicuro? Avrei messo la mano sul fuoco per te e mi sarei buttato in mare per te che ti credevo tutto d’un pezzo. Hai finito col vendere il tuo onore ed il tuo orgoglio ed a quale causa? A quale prezzo stronzo? Che Hai sempre finto e ci hai mandati avanti a mostrarti la strada che ti avrebbe portato alla scoperta. Ma stai tranquillo bastardo, sono certo che avrai la tua scoperta ma non sarai in</w:t>
      </w:r>
      <w:r w:rsidR="00240207">
        <w:rPr>
          <w:i w:val="0"/>
          <w:sz w:val="25"/>
          <w:szCs w:val="25"/>
        </w:rPr>
        <w:t xml:space="preserve"> grado di concepirne il prezzo.</w:t>
      </w:r>
      <w:r w:rsidR="000F4BE5" w:rsidRPr="003458F8">
        <w:rPr>
          <w:i w:val="0"/>
          <w:sz w:val="25"/>
          <w:szCs w:val="25"/>
        </w:rPr>
        <w:t>”</w:t>
      </w:r>
    </w:p>
    <w:p w:rsidR="000F4BE5" w:rsidRPr="003458F8" w:rsidRDefault="000F4BE5" w:rsidP="001E196D">
      <w:pPr>
        <w:spacing w:before="0" w:beforeAutospacing="0" w:after="0" w:afterAutospacing="0"/>
        <w:contextualSpacing/>
        <w:jc w:val="both"/>
        <w:rPr>
          <w:i w:val="0"/>
          <w:sz w:val="25"/>
          <w:szCs w:val="25"/>
        </w:rPr>
      </w:pPr>
      <w:r w:rsidRPr="003458F8">
        <w:rPr>
          <w:i w:val="0"/>
          <w:sz w:val="25"/>
          <w:szCs w:val="25"/>
        </w:rPr>
        <w:t>Charlie</w:t>
      </w:r>
      <w:r w:rsidR="003A7F7F" w:rsidRPr="003458F8">
        <w:rPr>
          <w:i w:val="0"/>
          <w:sz w:val="25"/>
          <w:szCs w:val="25"/>
        </w:rPr>
        <w:t xml:space="preserve"> sembrava interdetto e vista l’impossibilità di negare la sua colpevolezza aveva deciso di mettere</w:t>
      </w:r>
      <w:r w:rsidRPr="003458F8">
        <w:rPr>
          <w:i w:val="0"/>
          <w:sz w:val="25"/>
          <w:szCs w:val="25"/>
        </w:rPr>
        <w:t xml:space="preserve"> la mano sul fodero quando Billy</w:t>
      </w:r>
      <w:r w:rsidR="003A7F7F" w:rsidRPr="003458F8">
        <w:rPr>
          <w:i w:val="0"/>
          <w:sz w:val="25"/>
          <w:szCs w:val="25"/>
        </w:rPr>
        <w:t>, più svelto e più forte fisicamente,</w:t>
      </w:r>
      <w:r w:rsidRPr="003458F8">
        <w:rPr>
          <w:i w:val="0"/>
          <w:sz w:val="25"/>
          <w:szCs w:val="25"/>
        </w:rPr>
        <w:t xml:space="preserve"> gli diede una spinta tale da buttarlo giù. Salimmo in macchina</w:t>
      </w:r>
      <w:r w:rsidR="002130E4" w:rsidRPr="003458F8">
        <w:rPr>
          <w:i w:val="0"/>
          <w:sz w:val="25"/>
          <w:szCs w:val="25"/>
        </w:rPr>
        <w:t>,</w:t>
      </w:r>
      <w:r w:rsidRPr="003458F8">
        <w:rPr>
          <w:i w:val="0"/>
          <w:sz w:val="25"/>
          <w:szCs w:val="25"/>
        </w:rPr>
        <w:t xml:space="preserve"> coscienti che</w:t>
      </w:r>
      <w:r w:rsidR="002130E4" w:rsidRPr="003458F8">
        <w:rPr>
          <w:i w:val="0"/>
          <w:sz w:val="25"/>
          <w:szCs w:val="25"/>
        </w:rPr>
        <w:t xml:space="preserve"> qualcuno</w:t>
      </w:r>
      <w:r w:rsidRPr="003458F8">
        <w:rPr>
          <w:i w:val="0"/>
          <w:sz w:val="25"/>
          <w:szCs w:val="25"/>
        </w:rPr>
        <w:t xml:space="preserve"> ci avrebbe </w:t>
      </w:r>
      <w:r w:rsidR="002130E4" w:rsidRPr="003458F8">
        <w:rPr>
          <w:i w:val="0"/>
          <w:sz w:val="25"/>
          <w:szCs w:val="25"/>
        </w:rPr>
        <w:t>seguito</w:t>
      </w:r>
      <w:r w:rsidRPr="003458F8">
        <w:rPr>
          <w:i w:val="0"/>
          <w:sz w:val="25"/>
          <w:szCs w:val="25"/>
        </w:rPr>
        <w:t xml:space="preserve"> </w:t>
      </w:r>
      <w:r w:rsidR="0016123F" w:rsidRPr="003458F8">
        <w:rPr>
          <w:i w:val="0"/>
          <w:sz w:val="25"/>
          <w:szCs w:val="25"/>
        </w:rPr>
        <w:t>fino in capo al mondo.</w:t>
      </w:r>
    </w:p>
    <w:p w:rsidR="0016123F" w:rsidRPr="003458F8" w:rsidRDefault="00B646EA" w:rsidP="001E196D">
      <w:pPr>
        <w:spacing w:before="0" w:beforeAutospacing="0" w:after="0" w:afterAutospacing="0"/>
        <w:contextualSpacing/>
        <w:jc w:val="both"/>
        <w:rPr>
          <w:i w:val="0"/>
          <w:sz w:val="25"/>
          <w:szCs w:val="25"/>
        </w:rPr>
      </w:pPr>
      <w:r w:rsidRPr="003458F8">
        <w:rPr>
          <w:i w:val="0"/>
          <w:sz w:val="25"/>
          <w:szCs w:val="25"/>
        </w:rPr>
        <w:t xml:space="preserve">Lasciammo la città per andare a Miami. Avevamo bisogno di un posto </w:t>
      </w:r>
      <w:r w:rsidR="002130E4" w:rsidRPr="003458F8">
        <w:rPr>
          <w:i w:val="0"/>
          <w:sz w:val="25"/>
          <w:szCs w:val="25"/>
        </w:rPr>
        <w:t>sicuro, dove</w:t>
      </w:r>
      <w:r w:rsidRPr="003458F8">
        <w:rPr>
          <w:i w:val="0"/>
          <w:sz w:val="25"/>
          <w:szCs w:val="25"/>
        </w:rPr>
        <w:t xml:space="preserve"> lasciare il nostro tesoro e quel posto</w:t>
      </w:r>
      <w:r w:rsidR="002130E4" w:rsidRPr="003458F8">
        <w:rPr>
          <w:i w:val="0"/>
          <w:sz w:val="25"/>
          <w:szCs w:val="25"/>
        </w:rPr>
        <w:t>,</w:t>
      </w:r>
      <w:r w:rsidRPr="003458F8">
        <w:rPr>
          <w:i w:val="0"/>
          <w:sz w:val="25"/>
          <w:szCs w:val="25"/>
        </w:rPr>
        <w:t xml:space="preserve"> era presso una vecchia zia paterna che adorava Billy. La vedova Green viveva da sola in una casetta piena di fiori e sebbene la sua vista sembrava attaccata dal tempo, la cura per le piante e la pulizia erano eccellenti.</w:t>
      </w:r>
    </w:p>
    <w:p w:rsidR="00B646EA" w:rsidRPr="003458F8" w:rsidRDefault="00B646EA" w:rsidP="001E196D">
      <w:pPr>
        <w:spacing w:before="0" w:beforeAutospacing="0" w:after="0" w:afterAutospacing="0"/>
        <w:contextualSpacing/>
        <w:jc w:val="both"/>
        <w:rPr>
          <w:i w:val="0"/>
          <w:sz w:val="25"/>
          <w:szCs w:val="25"/>
        </w:rPr>
      </w:pPr>
      <w:r w:rsidRPr="003458F8">
        <w:rPr>
          <w:i w:val="0"/>
          <w:sz w:val="25"/>
          <w:szCs w:val="25"/>
        </w:rPr>
        <w:t>Le raccontammo che eravamo in viaggio verso il mio editore e che Billy era un aspirante scrittore, motivo per il quale lo portavo con me. I documenti finirono in uno dei vasi di gerani sul patio, non prima di essere stati imbastiti in abbondanza con carta stagnola.</w:t>
      </w:r>
    </w:p>
    <w:p w:rsidR="00B927C1" w:rsidRPr="003458F8" w:rsidRDefault="00B927C1" w:rsidP="001E196D">
      <w:pPr>
        <w:spacing w:before="0" w:beforeAutospacing="0" w:after="0" w:afterAutospacing="0"/>
        <w:contextualSpacing/>
        <w:jc w:val="both"/>
        <w:rPr>
          <w:i w:val="0"/>
          <w:sz w:val="25"/>
          <w:szCs w:val="25"/>
        </w:rPr>
      </w:pPr>
      <w:r w:rsidRPr="003458F8">
        <w:rPr>
          <w:i w:val="0"/>
          <w:sz w:val="25"/>
          <w:szCs w:val="25"/>
        </w:rPr>
        <w:t>Comprai un nuovo cellulare e prelevai un bel po’ di soldi dalla banca, prima che Charlie arrivasse a bloccarmi per qualche insano motivo il conto corrente.</w:t>
      </w:r>
    </w:p>
    <w:p w:rsidR="00030CB0" w:rsidRPr="003458F8" w:rsidRDefault="00030CB0" w:rsidP="001E196D">
      <w:pPr>
        <w:spacing w:before="0" w:beforeAutospacing="0" w:after="0" w:afterAutospacing="0"/>
        <w:contextualSpacing/>
        <w:jc w:val="both"/>
        <w:rPr>
          <w:i w:val="0"/>
          <w:sz w:val="25"/>
          <w:szCs w:val="25"/>
        </w:rPr>
      </w:pPr>
      <w:r w:rsidRPr="003458F8">
        <w:rPr>
          <w:i w:val="0"/>
          <w:sz w:val="25"/>
          <w:szCs w:val="25"/>
        </w:rPr>
        <w:t>Non c’era molto di cui parlare, i tre giorni che ci separavano dalla verità sarebbero arrivati in fretta e noi come impotenti avremmo assistito all’ennesima tragedia umana.</w:t>
      </w:r>
    </w:p>
    <w:p w:rsidR="00030CB0" w:rsidRPr="003458F8" w:rsidRDefault="004F5489" w:rsidP="001E196D">
      <w:pPr>
        <w:spacing w:before="0" w:beforeAutospacing="0" w:after="0" w:afterAutospacing="0"/>
        <w:contextualSpacing/>
        <w:jc w:val="both"/>
        <w:rPr>
          <w:i w:val="0"/>
          <w:sz w:val="25"/>
          <w:szCs w:val="25"/>
        </w:rPr>
      </w:pPr>
      <w:r w:rsidRPr="003458F8">
        <w:rPr>
          <w:i w:val="0"/>
          <w:sz w:val="25"/>
          <w:szCs w:val="25"/>
        </w:rPr>
        <w:t xml:space="preserve">In attesa si compiesse il destino di </w:t>
      </w:r>
      <w:proofErr w:type="spellStart"/>
      <w:r w:rsidRPr="003458F8">
        <w:rPr>
          <w:i w:val="0"/>
          <w:sz w:val="25"/>
          <w:szCs w:val="25"/>
        </w:rPr>
        <w:t>Idony</w:t>
      </w:r>
      <w:proofErr w:type="spellEnd"/>
      <w:r w:rsidRPr="003458F8">
        <w:rPr>
          <w:i w:val="0"/>
          <w:sz w:val="25"/>
          <w:szCs w:val="25"/>
        </w:rPr>
        <w:t xml:space="preserve">, </w:t>
      </w:r>
      <w:r w:rsidR="00552536" w:rsidRPr="003458F8">
        <w:rPr>
          <w:i w:val="0"/>
          <w:sz w:val="25"/>
          <w:szCs w:val="25"/>
        </w:rPr>
        <w:t>Billy ed io</w:t>
      </w:r>
      <w:r w:rsidRPr="003458F8">
        <w:rPr>
          <w:i w:val="0"/>
          <w:sz w:val="25"/>
          <w:szCs w:val="25"/>
        </w:rPr>
        <w:t xml:space="preserve"> ritornammo al laboratorio di </w:t>
      </w:r>
      <w:r w:rsidR="00552536" w:rsidRPr="003458F8">
        <w:rPr>
          <w:i w:val="0"/>
          <w:sz w:val="25"/>
          <w:szCs w:val="25"/>
        </w:rPr>
        <w:t>ricerche, dove</w:t>
      </w:r>
      <w:r w:rsidRPr="003458F8">
        <w:rPr>
          <w:i w:val="0"/>
          <w:sz w:val="25"/>
          <w:szCs w:val="25"/>
        </w:rPr>
        <w:t xml:space="preserve"> sicuramente avrei ricevuto qualche risposta.</w:t>
      </w:r>
      <w:r w:rsidR="007E1BA2" w:rsidRPr="003458F8">
        <w:rPr>
          <w:i w:val="0"/>
          <w:sz w:val="25"/>
          <w:szCs w:val="25"/>
        </w:rPr>
        <w:t xml:space="preserve"> James </w:t>
      </w:r>
      <w:proofErr w:type="spellStart"/>
      <w:r w:rsidR="007E1BA2" w:rsidRPr="003458F8">
        <w:rPr>
          <w:i w:val="0"/>
          <w:sz w:val="25"/>
          <w:szCs w:val="25"/>
        </w:rPr>
        <w:t>Madini</w:t>
      </w:r>
      <w:proofErr w:type="spellEnd"/>
      <w:r w:rsidR="00552536" w:rsidRPr="003458F8">
        <w:rPr>
          <w:i w:val="0"/>
          <w:sz w:val="25"/>
          <w:szCs w:val="25"/>
        </w:rPr>
        <w:t>,</w:t>
      </w:r>
      <w:r w:rsidR="007E1BA2" w:rsidRPr="003458F8">
        <w:rPr>
          <w:i w:val="0"/>
          <w:sz w:val="25"/>
          <w:szCs w:val="25"/>
        </w:rPr>
        <w:t xml:space="preserve"> mi dissero</w:t>
      </w:r>
      <w:r w:rsidR="00552536" w:rsidRPr="003458F8">
        <w:rPr>
          <w:i w:val="0"/>
          <w:sz w:val="25"/>
          <w:szCs w:val="25"/>
        </w:rPr>
        <w:t>,</w:t>
      </w:r>
      <w:r w:rsidR="007E1BA2" w:rsidRPr="003458F8">
        <w:rPr>
          <w:i w:val="0"/>
          <w:sz w:val="25"/>
          <w:szCs w:val="25"/>
        </w:rPr>
        <w:t xml:space="preserve"> era entrato in ferie e la cosa mi puzzava, non solo, ma all’ingresso ci tempestarono di domande chiedendo le nostre credenziali e cosa ci aveva portati da James. Decisi di non rispondere ad alcuna delle loro indagini introspettive e preso Billy per il braccio scappai </w:t>
      </w:r>
      <w:r w:rsidR="00552536" w:rsidRPr="003458F8">
        <w:rPr>
          <w:i w:val="0"/>
          <w:sz w:val="25"/>
          <w:szCs w:val="25"/>
        </w:rPr>
        <w:t>fuori, dove</w:t>
      </w:r>
      <w:r w:rsidR="007E1BA2" w:rsidRPr="003458F8">
        <w:rPr>
          <w:i w:val="0"/>
          <w:sz w:val="25"/>
          <w:szCs w:val="25"/>
        </w:rPr>
        <w:t xml:space="preserve"> mi sarei aspettato di vedere macchine della polizia circondarmi per portarmi dentro, invece non era così. Fuori dal centro non c’era nessuno, solo una giovane ragazza che mi disse di cercare un certo scrittore </w:t>
      </w:r>
      <w:r w:rsidR="00552536" w:rsidRPr="003458F8">
        <w:rPr>
          <w:i w:val="0"/>
          <w:sz w:val="25"/>
          <w:szCs w:val="25"/>
        </w:rPr>
        <w:t>cui</w:t>
      </w:r>
      <w:r w:rsidR="007E1BA2" w:rsidRPr="003458F8">
        <w:rPr>
          <w:i w:val="0"/>
          <w:sz w:val="25"/>
          <w:szCs w:val="25"/>
        </w:rPr>
        <w:t xml:space="preserve"> consegnare una busta da parte del dott. </w:t>
      </w:r>
      <w:proofErr w:type="spellStart"/>
      <w:r w:rsidR="007E1BA2" w:rsidRPr="003458F8">
        <w:rPr>
          <w:i w:val="0"/>
          <w:sz w:val="25"/>
          <w:szCs w:val="25"/>
        </w:rPr>
        <w:t>Madini</w:t>
      </w:r>
      <w:proofErr w:type="spellEnd"/>
      <w:r w:rsidR="007E1BA2" w:rsidRPr="003458F8">
        <w:rPr>
          <w:i w:val="0"/>
          <w:sz w:val="25"/>
          <w:szCs w:val="25"/>
        </w:rPr>
        <w:t>.</w:t>
      </w:r>
      <w:r w:rsidR="00EC5DE9" w:rsidRPr="003458F8">
        <w:rPr>
          <w:i w:val="0"/>
          <w:sz w:val="25"/>
          <w:szCs w:val="25"/>
        </w:rPr>
        <w:t xml:space="preserve"> Lessi quella scritta a mano, tutta d’un fiato.</w:t>
      </w:r>
    </w:p>
    <w:p w:rsidR="00E35611" w:rsidRDefault="00E35611" w:rsidP="007B297F">
      <w:pPr>
        <w:spacing w:before="0" w:beforeAutospacing="0" w:after="0" w:afterAutospacing="0"/>
        <w:contextualSpacing/>
        <w:jc w:val="both"/>
        <w:rPr>
          <w:sz w:val="25"/>
          <w:szCs w:val="25"/>
        </w:rPr>
      </w:pPr>
    </w:p>
    <w:p w:rsidR="00725D63" w:rsidRDefault="007E1BA2" w:rsidP="007B297F">
      <w:pPr>
        <w:spacing w:before="0" w:beforeAutospacing="0" w:after="0" w:afterAutospacing="0"/>
        <w:contextualSpacing/>
        <w:jc w:val="both"/>
        <w:rPr>
          <w:sz w:val="25"/>
          <w:szCs w:val="25"/>
        </w:rPr>
      </w:pPr>
      <w:r w:rsidRPr="003458F8">
        <w:rPr>
          <w:sz w:val="25"/>
          <w:szCs w:val="25"/>
        </w:rPr>
        <w:t xml:space="preserve">“Caro </w:t>
      </w:r>
      <w:proofErr w:type="spellStart"/>
      <w:r w:rsidRPr="003458F8">
        <w:rPr>
          <w:sz w:val="25"/>
          <w:szCs w:val="25"/>
        </w:rPr>
        <w:t>Birdy</w:t>
      </w:r>
      <w:proofErr w:type="spellEnd"/>
      <w:r w:rsidRPr="003458F8">
        <w:rPr>
          <w:sz w:val="25"/>
          <w:szCs w:val="25"/>
        </w:rPr>
        <w:t xml:space="preserve">, se riceverai </w:t>
      </w:r>
      <w:r w:rsidR="00552536" w:rsidRPr="003458F8">
        <w:rPr>
          <w:sz w:val="25"/>
          <w:szCs w:val="25"/>
        </w:rPr>
        <w:t xml:space="preserve">questo, vorrà dire che mi </w:t>
      </w:r>
      <w:r w:rsidRPr="003458F8">
        <w:rPr>
          <w:sz w:val="25"/>
          <w:szCs w:val="25"/>
        </w:rPr>
        <w:t xml:space="preserve">hanno scoperto e come ben sai le notizie importanti in questo </w:t>
      </w:r>
      <w:r w:rsidR="00552536" w:rsidRPr="003458F8">
        <w:rPr>
          <w:sz w:val="25"/>
          <w:szCs w:val="25"/>
        </w:rPr>
        <w:t>paese,</w:t>
      </w:r>
      <w:r w:rsidRPr="003458F8">
        <w:rPr>
          <w:sz w:val="25"/>
          <w:szCs w:val="25"/>
        </w:rPr>
        <w:t xml:space="preserve"> hanno il potere di sfondare i muri perimetrali delle stanze e sfidare le leggi naturali. Quella che tu mi hai portato è una scoperta scientifica incredibile. Tu hai scoperto una nuova specie </w:t>
      </w:r>
      <w:r w:rsidR="00552536" w:rsidRPr="003458F8">
        <w:rPr>
          <w:sz w:val="25"/>
          <w:szCs w:val="25"/>
        </w:rPr>
        <w:t>mio caro amico</w:t>
      </w:r>
      <w:r w:rsidRPr="003458F8">
        <w:rPr>
          <w:sz w:val="25"/>
          <w:szCs w:val="25"/>
        </w:rPr>
        <w:t>! L’organismo della tua creatura si potrebbe dire umano ma il suo DNA è compatibile con quello dei pesci e dei molluschi, non solo, dalla squama ho potuto capire che il sesso della tua scoperta è femminile, fai solo attenzione alla parte esterna della lamella che è velenosa.</w:t>
      </w:r>
      <w:r w:rsidR="00EC5DE9" w:rsidRPr="003458F8">
        <w:rPr>
          <w:sz w:val="25"/>
          <w:szCs w:val="25"/>
        </w:rPr>
        <w:t xml:space="preserve"> </w:t>
      </w:r>
      <w:r w:rsidR="006F48B8" w:rsidRPr="003458F8">
        <w:rPr>
          <w:sz w:val="25"/>
          <w:szCs w:val="25"/>
        </w:rPr>
        <w:t xml:space="preserve">Sembra un incrocio ma la materia da analizzare è insufficiente. Non credo sia un vivente a sangue caldo come non credo sia adatto alla terraferma. </w:t>
      </w:r>
      <w:r w:rsidR="00EC5DE9" w:rsidRPr="003458F8">
        <w:rPr>
          <w:sz w:val="25"/>
          <w:szCs w:val="25"/>
        </w:rPr>
        <w:t>Da ieri ho capito che mi stanno seguendo, sei sicuro che nessun altro sa di questa squama? Vorrei poterti dire di più ma avrei bisogno di capire l’habitat della creatura per questo motivo se ho la fortuna di vederti domani ti farò un sacco di domande.</w:t>
      </w:r>
      <w:r w:rsidR="00776259" w:rsidRPr="003458F8">
        <w:rPr>
          <w:sz w:val="25"/>
          <w:szCs w:val="25"/>
        </w:rPr>
        <w:t xml:space="preserve"> Se invece non sarò io</w:t>
      </w:r>
      <w:r w:rsidR="007B297F" w:rsidRPr="003458F8">
        <w:rPr>
          <w:sz w:val="25"/>
          <w:szCs w:val="25"/>
        </w:rPr>
        <w:t xml:space="preserve"> </w:t>
      </w:r>
      <w:r w:rsidR="00552536" w:rsidRPr="003458F8">
        <w:rPr>
          <w:sz w:val="25"/>
          <w:szCs w:val="25"/>
        </w:rPr>
        <w:t xml:space="preserve">a consegnartela, scappa </w:t>
      </w:r>
      <w:proofErr w:type="spellStart"/>
      <w:r w:rsidR="00552536" w:rsidRPr="003458F8">
        <w:rPr>
          <w:sz w:val="25"/>
          <w:szCs w:val="25"/>
        </w:rPr>
        <w:t>Birdy</w:t>
      </w:r>
      <w:proofErr w:type="spellEnd"/>
      <w:r w:rsidR="00552536" w:rsidRPr="003458F8">
        <w:rPr>
          <w:sz w:val="25"/>
          <w:szCs w:val="25"/>
        </w:rPr>
        <w:t>!</w:t>
      </w:r>
      <w:r w:rsidR="00776259" w:rsidRPr="003458F8">
        <w:rPr>
          <w:sz w:val="25"/>
          <w:szCs w:val="25"/>
        </w:rPr>
        <w:t xml:space="preserve"> </w:t>
      </w:r>
      <w:r w:rsidR="00552536" w:rsidRPr="003458F8">
        <w:rPr>
          <w:sz w:val="25"/>
          <w:szCs w:val="25"/>
        </w:rPr>
        <w:t>Scappa</w:t>
      </w:r>
      <w:r w:rsidR="00776259" w:rsidRPr="003458F8">
        <w:rPr>
          <w:sz w:val="25"/>
          <w:szCs w:val="25"/>
        </w:rPr>
        <w:t xml:space="preserve"> lontano perché </w:t>
      </w:r>
      <w:r w:rsidR="007B297F" w:rsidRPr="003458F8">
        <w:rPr>
          <w:sz w:val="25"/>
          <w:szCs w:val="25"/>
        </w:rPr>
        <w:t>faranno di tutto per avere da te le risposte che</w:t>
      </w:r>
      <w:r w:rsidR="00BF42E4" w:rsidRPr="003458F8">
        <w:rPr>
          <w:sz w:val="25"/>
          <w:szCs w:val="25"/>
        </w:rPr>
        <w:t xml:space="preserve"> io non sarò di dare. Ti ringrazio per</w:t>
      </w:r>
      <w:r w:rsidR="007B297F" w:rsidRPr="003458F8">
        <w:rPr>
          <w:sz w:val="25"/>
          <w:szCs w:val="25"/>
        </w:rPr>
        <w:t xml:space="preserve"> la sensazione</w:t>
      </w:r>
      <w:r w:rsidR="00BF42E4" w:rsidRPr="003458F8">
        <w:rPr>
          <w:sz w:val="25"/>
          <w:szCs w:val="25"/>
        </w:rPr>
        <w:t xml:space="preserve"> che mi hai dato,</w:t>
      </w:r>
      <w:r w:rsidR="007B297F" w:rsidRPr="003458F8">
        <w:rPr>
          <w:sz w:val="25"/>
          <w:szCs w:val="25"/>
        </w:rPr>
        <w:t xml:space="preserve"> di essere stato utile </w:t>
      </w:r>
      <w:r w:rsidR="00BF42E4" w:rsidRPr="003458F8">
        <w:rPr>
          <w:sz w:val="25"/>
          <w:szCs w:val="25"/>
        </w:rPr>
        <w:t>a</w:t>
      </w:r>
      <w:r w:rsidR="007B297F" w:rsidRPr="003458F8">
        <w:rPr>
          <w:sz w:val="25"/>
          <w:szCs w:val="25"/>
        </w:rPr>
        <w:t xml:space="preserve"> una causa eccezionale. </w:t>
      </w:r>
      <w:r w:rsidR="00BF42E4" w:rsidRPr="003458F8">
        <w:rPr>
          <w:sz w:val="25"/>
          <w:szCs w:val="25"/>
        </w:rPr>
        <w:t xml:space="preserve">Con stima, </w:t>
      </w:r>
      <w:r w:rsidR="007B297F" w:rsidRPr="003458F8">
        <w:rPr>
          <w:sz w:val="25"/>
          <w:szCs w:val="25"/>
        </w:rPr>
        <w:t xml:space="preserve">James </w:t>
      </w:r>
      <w:proofErr w:type="spellStart"/>
      <w:r w:rsidR="007B297F" w:rsidRPr="003458F8">
        <w:rPr>
          <w:sz w:val="25"/>
          <w:szCs w:val="25"/>
        </w:rPr>
        <w:t>Madini</w:t>
      </w:r>
      <w:proofErr w:type="spellEnd"/>
      <w:r w:rsidR="00E35611">
        <w:rPr>
          <w:sz w:val="25"/>
          <w:szCs w:val="25"/>
        </w:rPr>
        <w:t>.</w:t>
      </w:r>
      <w:r w:rsidR="007B297F" w:rsidRPr="003458F8">
        <w:rPr>
          <w:sz w:val="25"/>
          <w:szCs w:val="25"/>
        </w:rPr>
        <w:t>”</w:t>
      </w:r>
    </w:p>
    <w:p w:rsidR="00E35611" w:rsidRPr="003458F8" w:rsidRDefault="00E35611" w:rsidP="007B297F">
      <w:pPr>
        <w:spacing w:before="0" w:beforeAutospacing="0" w:after="0" w:afterAutospacing="0"/>
        <w:contextualSpacing/>
        <w:jc w:val="both"/>
        <w:rPr>
          <w:sz w:val="25"/>
          <w:szCs w:val="25"/>
        </w:rPr>
      </w:pPr>
    </w:p>
    <w:p w:rsidR="007B297F" w:rsidRPr="003458F8" w:rsidRDefault="007B297F" w:rsidP="007B297F">
      <w:pPr>
        <w:spacing w:before="0" w:beforeAutospacing="0" w:after="0" w:afterAutospacing="0"/>
        <w:contextualSpacing/>
        <w:jc w:val="both"/>
        <w:rPr>
          <w:i w:val="0"/>
          <w:sz w:val="25"/>
          <w:szCs w:val="25"/>
        </w:rPr>
      </w:pPr>
      <w:r w:rsidRPr="003458F8">
        <w:rPr>
          <w:i w:val="0"/>
          <w:sz w:val="25"/>
          <w:szCs w:val="25"/>
        </w:rPr>
        <w:t xml:space="preserve">La prima cosa che il mio cervello riuscì a coordinare fu una piccola frase ma che in quel momento </w:t>
      </w:r>
      <w:r w:rsidR="006B24D2" w:rsidRPr="003458F8">
        <w:rPr>
          <w:i w:val="0"/>
          <w:sz w:val="25"/>
          <w:szCs w:val="25"/>
        </w:rPr>
        <w:t>impediva</w:t>
      </w:r>
      <w:r w:rsidRPr="003458F8">
        <w:rPr>
          <w:i w:val="0"/>
          <w:sz w:val="25"/>
          <w:szCs w:val="25"/>
        </w:rPr>
        <w:t xml:space="preserve"> un grande pericolo.</w:t>
      </w:r>
    </w:p>
    <w:p w:rsidR="007B297F" w:rsidRPr="003458F8" w:rsidRDefault="007B297F" w:rsidP="007B297F">
      <w:pPr>
        <w:spacing w:before="0" w:beforeAutospacing="0" w:after="0" w:afterAutospacing="0"/>
        <w:contextualSpacing/>
        <w:jc w:val="both"/>
        <w:rPr>
          <w:i w:val="0"/>
          <w:sz w:val="25"/>
          <w:szCs w:val="25"/>
        </w:rPr>
      </w:pPr>
      <w:r w:rsidRPr="003458F8">
        <w:rPr>
          <w:i w:val="0"/>
          <w:sz w:val="25"/>
          <w:szCs w:val="25"/>
        </w:rPr>
        <w:lastRenderedPageBreak/>
        <w:t>“Scappiamo Billy altrimenti qui finisce male</w:t>
      </w:r>
      <w:r w:rsidR="0062416F">
        <w:rPr>
          <w:i w:val="0"/>
          <w:sz w:val="25"/>
          <w:szCs w:val="25"/>
        </w:rPr>
        <w:t>.”</w:t>
      </w:r>
    </w:p>
    <w:p w:rsidR="007B297F" w:rsidRPr="003458F8" w:rsidRDefault="007B297F" w:rsidP="007B297F">
      <w:pPr>
        <w:spacing w:before="0" w:beforeAutospacing="0" w:after="0" w:afterAutospacing="0"/>
        <w:contextualSpacing/>
        <w:jc w:val="both"/>
        <w:rPr>
          <w:i w:val="0"/>
          <w:sz w:val="25"/>
          <w:szCs w:val="25"/>
        </w:rPr>
      </w:pPr>
      <w:r w:rsidRPr="003458F8">
        <w:rPr>
          <w:i w:val="0"/>
          <w:sz w:val="25"/>
          <w:szCs w:val="25"/>
        </w:rPr>
        <w:t>Gente dal laboratorio stava arrivando correndo e la polizia di cui sentivamo le sirene stava girando l’angolo dell’isolato.</w:t>
      </w:r>
    </w:p>
    <w:p w:rsidR="00482A0F" w:rsidRPr="003458F8" w:rsidRDefault="00482A0F" w:rsidP="007B297F">
      <w:pPr>
        <w:spacing w:before="0" w:beforeAutospacing="0" w:after="0" w:afterAutospacing="0"/>
        <w:contextualSpacing/>
        <w:jc w:val="both"/>
        <w:rPr>
          <w:i w:val="0"/>
          <w:sz w:val="25"/>
          <w:szCs w:val="25"/>
        </w:rPr>
      </w:pPr>
      <w:r w:rsidRPr="003458F8">
        <w:rPr>
          <w:i w:val="0"/>
          <w:sz w:val="25"/>
          <w:szCs w:val="25"/>
        </w:rPr>
        <w:t>“</w:t>
      </w:r>
      <w:r w:rsidR="006B24D2" w:rsidRPr="003458F8">
        <w:rPr>
          <w:i w:val="0"/>
          <w:sz w:val="25"/>
          <w:szCs w:val="25"/>
        </w:rPr>
        <w:t>Che cosa facciamo</w:t>
      </w:r>
      <w:r w:rsidRPr="003458F8">
        <w:rPr>
          <w:i w:val="0"/>
          <w:sz w:val="25"/>
          <w:szCs w:val="25"/>
        </w:rPr>
        <w:t xml:space="preserve"> </w:t>
      </w:r>
      <w:proofErr w:type="spellStart"/>
      <w:r w:rsidRPr="003458F8">
        <w:rPr>
          <w:i w:val="0"/>
          <w:sz w:val="25"/>
          <w:szCs w:val="25"/>
        </w:rPr>
        <w:t>Armet</w:t>
      </w:r>
      <w:proofErr w:type="spellEnd"/>
      <w:r w:rsidR="00B47DE5">
        <w:rPr>
          <w:i w:val="0"/>
          <w:sz w:val="25"/>
          <w:szCs w:val="25"/>
        </w:rPr>
        <w:t>?”</w:t>
      </w:r>
    </w:p>
    <w:p w:rsidR="00482A0F" w:rsidRPr="003458F8" w:rsidRDefault="00482A0F" w:rsidP="007B297F">
      <w:pPr>
        <w:spacing w:before="0" w:beforeAutospacing="0" w:after="0" w:afterAutospacing="0"/>
        <w:contextualSpacing/>
        <w:jc w:val="both"/>
        <w:rPr>
          <w:i w:val="0"/>
          <w:sz w:val="25"/>
          <w:szCs w:val="25"/>
        </w:rPr>
      </w:pPr>
      <w:r w:rsidRPr="003458F8">
        <w:rPr>
          <w:i w:val="0"/>
          <w:sz w:val="25"/>
          <w:szCs w:val="25"/>
        </w:rPr>
        <w:t>“Io dico di andare a dormire nel posto più sicuro di questo mondo.”</w:t>
      </w:r>
    </w:p>
    <w:p w:rsidR="00482A0F" w:rsidRPr="003458F8" w:rsidRDefault="00482A0F" w:rsidP="007B297F">
      <w:pPr>
        <w:spacing w:before="0" w:beforeAutospacing="0" w:after="0" w:afterAutospacing="0"/>
        <w:contextualSpacing/>
        <w:jc w:val="both"/>
        <w:rPr>
          <w:i w:val="0"/>
          <w:sz w:val="25"/>
          <w:szCs w:val="25"/>
        </w:rPr>
      </w:pPr>
      <w:r w:rsidRPr="003458F8">
        <w:rPr>
          <w:i w:val="0"/>
          <w:sz w:val="25"/>
          <w:szCs w:val="25"/>
        </w:rPr>
        <w:t>“E dove?”</w:t>
      </w:r>
    </w:p>
    <w:p w:rsidR="00482A0F" w:rsidRPr="003458F8" w:rsidRDefault="00482A0F" w:rsidP="007B297F">
      <w:pPr>
        <w:spacing w:before="0" w:beforeAutospacing="0" w:after="0" w:afterAutospacing="0"/>
        <w:contextualSpacing/>
        <w:jc w:val="both"/>
        <w:rPr>
          <w:i w:val="0"/>
          <w:sz w:val="25"/>
          <w:szCs w:val="25"/>
        </w:rPr>
      </w:pPr>
      <w:r w:rsidRPr="003458F8">
        <w:rPr>
          <w:i w:val="0"/>
          <w:sz w:val="25"/>
          <w:szCs w:val="25"/>
        </w:rPr>
        <w:t xml:space="preserve">“Al faro dei Padri Fondatori </w:t>
      </w:r>
      <w:r w:rsidR="00BC3AB1" w:rsidRPr="003458F8">
        <w:rPr>
          <w:i w:val="0"/>
          <w:sz w:val="25"/>
          <w:szCs w:val="25"/>
        </w:rPr>
        <w:t>a</w:t>
      </w:r>
      <w:r w:rsidRPr="003458F8">
        <w:rPr>
          <w:i w:val="0"/>
          <w:sz w:val="25"/>
          <w:szCs w:val="25"/>
        </w:rPr>
        <w:t xml:space="preserve"> </w:t>
      </w:r>
      <w:proofErr w:type="spellStart"/>
      <w:r w:rsidRPr="003458F8">
        <w:rPr>
          <w:i w:val="0"/>
          <w:sz w:val="25"/>
          <w:szCs w:val="25"/>
        </w:rPr>
        <w:t>Icony</w:t>
      </w:r>
      <w:proofErr w:type="spellEnd"/>
      <w:r w:rsidRPr="003458F8">
        <w:rPr>
          <w:i w:val="0"/>
          <w:sz w:val="25"/>
          <w:szCs w:val="25"/>
        </w:rPr>
        <w:t xml:space="preserve">. Secondo me quella targa era un ammonimento al male e credo che </w:t>
      </w:r>
      <w:proofErr w:type="spellStart"/>
      <w:r w:rsidRPr="003458F8">
        <w:rPr>
          <w:i w:val="0"/>
          <w:sz w:val="25"/>
          <w:szCs w:val="25"/>
        </w:rPr>
        <w:t>Goth</w:t>
      </w:r>
      <w:proofErr w:type="spellEnd"/>
      <w:r w:rsidRPr="003458F8">
        <w:rPr>
          <w:i w:val="0"/>
          <w:sz w:val="25"/>
          <w:szCs w:val="25"/>
        </w:rPr>
        <w:t xml:space="preserve"> non riuscì ad espugnare il faro altrimenti non capisco come alcuni di </w:t>
      </w:r>
      <w:proofErr w:type="spellStart"/>
      <w:r w:rsidRPr="003458F8">
        <w:rPr>
          <w:i w:val="0"/>
          <w:sz w:val="25"/>
          <w:szCs w:val="25"/>
        </w:rPr>
        <w:t>Icony</w:t>
      </w:r>
      <w:proofErr w:type="spellEnd"/>
      <w:r w:rsidRPr="003458F8">
        <w:rPr>
          <w:i w:val="0"/>
          <w:sz w:val="25"/>
          <w:szCs w:val="25"/>
        </w:rPr>
        <w:t xml:space="preserve"> siano sopravvissuti. Facciamo un tentativo</w:t>
      </w:r>
      <w:r w:rsidR="00BC3AB1" w:rsidRPr="003458F8">
        <w:rPr>
          <w:i w:val="0"/>
          <w:sz w:val="25"/>
          <w:szCs w:val="25"/>
        </w:rPr>
        <w:t>,</w:t>
      </w:r>
      <w:r w:rsidRPr="003458F8">
        <w:rPr>
          <w:i w:val="0"/>
          <w:sz w:val="25"/>
          <w:szCs w:val="25"/>
        </w:rPr>
        <w:t xml:space="preserve"> ti va</w:t>
      </w:r>
      <w:r w:rsidR="00B47DE5">
        <w:rPr>
          <w:i w:val="0"/>
          <w:sz w:val="25"/>
          <w:szCs w:val="25"/>
        </w:rPr>
        <w:t>?”</w:t>
      </w:r>
    </w:p>
    <w:p w:rsidR="00E35611" w:rsidRDefault="007A5DCE" w:rsidP="007B297F">
      <w:pPr>
        <w:spacing w:before="0" w:beforeAutospacing="0" w:after="0" w:afterAutospacing="0"/>
        <w:contextualSpacing/>
        <w:jc w:val="both"/>
        <w:rPr>
          <w:i w:val="0"/>
          <w:sz w:val="25"/>
          <w:szCs w:val="25"/>
        </w:rPr>
      </w:pPr>
      <w:r w:rsidRPr="003458F8">
        <w:rPr>
          <w:i w:val="0"/>
          <w:sz w:val="25"/>
          <w:szCs w:val="25"/>
        </w:rPr>
        <w:t>“Meglio un mostro che un traditore come Charlie</w:t>
      </w:r>
      <w:r w:rsidR="0062416F">
        <w:rPr>
          <w:i w:val="0"/>
          <w:sz w:val="25"/>
          <w:szCs w:val="25"/>
        </w:rPr>
        <w:t>.”</w:t>
      </w:r>
      <w:r w:rsidR="00E35611" w:rsidRPr="003458F8">
        <w:rPr>
          <w:i w:val="0"/>
          <w:sz w:val="25"/>
          <w:szCs w:val="25"/>
        </w:rPr>
        <w:t xml:space="preserve"> </w:t>
      </w:r>
    </w:p>
    <w:p w:rsidR="007A5DCE" w:rsidRPr="003458F8" w:rsidRDefault="007A5DCE" w:rsidP="007B297F">
      <w:pPr>
        <w:spacing w:before="0" w:beforeAutospacing="0" w:after="0" w:afterAutospacing="0"/>
        <w:contextualSpacing/>
        <w:jc w:val="both"/>
        <w:rPr>
          <w:i w:val="0"/>
          <w:sz w:val="25"/>
          <w:szCs w:val="25"/>
        </w:rPr>
      </w:pPr>
      <w:r w:rsidRPr="003458F8">
        <w:rPr>
          <w:i w:val="0"/>
          <w:sz w:val="25"/>
          <w:szCs w:val="25"/>
        </w:rPr>
        <w:t>La sua risposta mi ferì profondamente perché io riuscì a sentire il carico di odio che c’era nella voce di quel ragazzo.</w:t>
      </w:r>
    </w:p>
    <w:p w:rsidR="007A5DCE" w:rsidRPr="003458F8" w:rsidRDefault="007A5DCE" w:rsidP="007B297F">
      <w:pPr>
        <w:spacing w:before="0" w:beforeAutospacing="0" w:after="0" w:afterAutospacing="0"/>
        <w:contextualSpacing/>
        <w:jc w:val="both"/>
        <w:rPr>
          <w:i w:val="0"/>
          <w:sz w:val="25"/>
          <w:szCs w:val="25"/>
        </w:rPr>
      </w:pPr>
      <w:r w:rsidRPr="003458F8">
        <w:rPr>
          <w:i w:val="0"/>
          <w:sz w:val="25"/>
          <w:szCs w:val="25"/>
        </w:rPr>
        <w:t>“Certe volte</w:t>
      </w:r>
      <w:r w:rsidR="00F011DD" w:rsidRPr="003458F8">
        <w:rPr>
          <w:i w:val="0"/>
          <w:sz w:val="25"/>
          <w:szCs w:val="25"/>
        </w:rPr>
        <w:t>,</w:t>
      </w:r>
      <w:r w:rsidRPr="003458F8">
        <w:rPr>
          <w:i w:val="0"/>
          <w:sz w:val="25"/>
          <w:szCs w:val="25"/>
        </w:rPr>
        <w:t xml:space="preserve"> la vita sembra che non abbia nulla da insegnarci ma è proprio quando ci piega che ci insegna a badare alle cose semplici, facendo attenzione a non abbassare la guardia. Il nemico Billy, passa per il tuo orto chiedendoti per favore e poi ti spara in fronte con altrettanta leggerezza, se io fossi stato un po’ più </w:t>
      </w:r>
      <w:r w:rsidR="006B24D2" w:rsidRPr="003458F8">
        <w:rPr>
          <w:i w:val="0"/>
          <w:sz w:val="25"/>
          <w:szCs w:val="25"/>
        </w:rPr>
        <w:t>saggio,</w:t>
      </w:r>
      <w:r w:rsidRPr="003458F8">
        <w:rPr>
          <w:i w:val="0"/>
          <w:sz w:val="25"/>
          <w:szCs w:val="25"/>
        </w:rPr>
        <w:t xml:space="preserve"> avrei analizzato meglio le sue mosse e credo che l’avrei smascherato da un po’.</w:t>
      </w:r>
      <w:r w:rsidR="00E35611">
        <w:rPr>
          <w:i w:val="0"/>
          <w:sz w:val="25"/>
          <w:szCs w:val="25"/>
        </w:rPr>
        <w:t>”</w:t>
      </w:r>
    </w:p>
    <w:p w:rsidR="007A5DCE" w:rsidRPr="003458F8" w:rsidRDefault="007A5DCE" w:rsidP="007B297F">
      <w:pPr>
        <w:spacing w:before="0" w:beforeAutospacing="0" w:after="0" w:afterAutospacing="0"/>
        <w:contextualSpacing/>
        <w:jc w:val="both"/>
        <w:rPr>
          <w:i w:val="0"/>
          <w:sz w:val="25"/>
          <w:szCs w:val="25"/>
        </w:rPr>
      </w:pPr>
      <w:r w:rsidRPr="003458F8">
        <w:rPr>
          <w:i w:val="0"/>
          <w:sz w:val="25"/>
          <w:szCs w:val="25"/>
        </w:rPr>
        <w:t>“Ti dispiace vero</w:t>
      </w:r>
      <w:r w:rsidR="00B47DE5">
        <w:rPr>
          <w:i w:val="0"/>
          <w:sz w:val="25"/>
          <w:szCs w:val="25"/>
        </w:rPr>
        <w:t>?”</w:t>
      </w:r>
    </w:p>
    <w:p w:rsidR="007A5DCE" w:rsidRPr="003458F8" w:rsidRDefault="007A5DCE" w:rsidP="007B297F">
      <w:pPr>
        <w:spacing w:before="0" w:beforeAutospacing="0" w:after="0" w:afterAutospacing="0"/>
        <w:contextualSpacing/>
        <w:jc w:val="both"/>
        <w:rPr>
          <w:i w:val="0"/>
          <w:sz w:val="25"/>
          <w:szCs w:val="25"/>
        </w:rPr>
      </w:pPr>
      <w:r w:rsidRPr="003458F8">
        <w:rPr>
          <w:i w:val="0"/>
          <w:sz w:val="25"/>
          <w:szCs w:val="25"/>
        </w:rPr>
        <w:t>“Molto meno di quanto lo sarei se fossi stato tu al suo posto</w:t>
      </w:r>
      <w:r w:rsidR="0062416F">
        <w:rPr>
          <w:i w:val="0"/>
          <w:sz w:val="25"/>
          <w:szCs w:val="25"/>
        </w:rPr>
        <w:t>.”</w:t>
      </w:r>
    </w:p>
    <w:p w:rsidR="00400287" w:rsidRPr="003458F8" w:rsidRDefault="007A5DCE" w:rsidP="00F82473">
      <w:pPr>
        <w:spacing w:before="0" w:beforeAutospacing="0" w:after="0" w:afterAutospacing="0"/>
        <w:contextualSpacing/>
        <w:jc w:val="both"/>
        <w:rPr>
          <w:b/>
          <w:i w:val="0"/>
          <w:sz w:val="25"/>
          <w:szCs w:val="25"/>
        </w:rPr>
      </w:pPr>
      <w:r w:rsidRPr="003458F8">
        <w:rPr>
          <w:i w:val="0"/>
          <w:sz w:val="25"/>
          <w:szCs w:val="25"/>
        </w:rPr>
        <w:t>Billy tirò un respiro di sollievo e tor</w:t>
      </w:r>
      <w:r w:rsidR="00E35611">
        <w:rPr>
          <w:i w:val="0"/>
          <w:sz w:val="25"/>
          <w:szCs w:val="25"/>
        </w:rPr>
        <w:t>nò a guardare il paesaggio. La P</w:t>
      </w:r>
      <w:r w:rsidRPr="003458F8">
        <w:rPr>
          <w:i w:val="0"/>
          <w:sz w:val="25"/>
          <w:szCs w:val="25"/>
        </w:rPr>
        <w:t xml:space="preserve">66 era solitaria ed il traffico eravamo noi ed altre due automobili che andavano cariche di merce verso le </w:t>
      </w:r>
      <w:r w:rsidR="002315FC" w:rsidRPr="003458F8">
        <w:rPr>
          <w:i w:val="0"/>
          <w:sz w:val="25"/>
          <w:szCs w:val="25"/>
        </w:rPr>
        <w:t>città dell’</w:t>
      </w:r>
      <w:r w:rsidR="00F82473" w:rsidRPr="003458F8">
        <w:rPr>
          <w:i w:val="0"/>
          <w:sz w:val="25"/>
          <w:szCs w:val="25"/>
        </w:rPr>
        <w:t>Ovest.</w:t>
      </w:r>
    </w:p>
    <w:p w:rsidR="00400287" w:rsidRPr="003458F8" w:rsidRDefault="00400287" w:rsidP="00ED0795">
      <w:pPr>
        <w:jc w:val="both"/>
        <w:rPr>
          <w:i w:val="0"/>
          <w:sz w:val="25"/>
          <w:szCs w:val="25"/>
        </w:rPr>
      </w:pPr>
    </w:p>
    <w:p w:rsidR="00404B1F" w:rsidRPr="003458F8" w:rsidRDefault="00404B1F" w:rsidP="00ED0795">
      <w:pPr>
        <w:jc w:val="both"/>
        <w:rPr>
          <w:b/>
          <w:sz w:val="25"/>
          <w:szCs w:val="25"/>
        </w:rPr>
      </w:pPr>
    </w:p>
    <w:p w:rsidR="001923F8" w:rsidRPr="003458F8" w:rsidRDefault="001923F8" w:rsidP="00C66F1C">
      <w:pPr>
        <w:rPr>
          <w:b/>
          <w:sz w:val="25"/>
          <w:szCs w:val="25"/>
        </w:rPr>
      </w:pPr>
    </w:p>
    <w:p w:rsidR="001923F8" w:rsidRPr="003458F8" w:rsidRDefault="001923F8" w:rsidP="00C66F1C">
      <w:pPr>
        <w:rPr>
          <w:b/>
          <w:sz w:val="25"/>
          <w:szCs w:val="25"/>
        </w:rPr>
      </w:pPr>
    </w:p>
    <w:p w:rsidR="001923F8" w:rsidRPr="003458F8" w:rsidRDefault="001923F8" w:rsidP="00C66F1C">
      <w:pPr>
        <w:rPr>
          <w:b/>
          <w:i w:val="0"/>
          <w:sz w:val="25"/>
          <w:szCs w:val="25"/>
        </w:rPr>
      </w:pPr>
    </w:p>
    <w:p w:rsidR="003158B7" w:rsidRPr="003458F8" w:rsidRDefault="003158B7" w:rsidP="00C66F1C">
      <w:pPr>
        <w:rPr>
          <w:b/>
          <w:i w:val="0"/>
          <w:sz w:val="25"/>
          <w:szCs w:val="25"/>
        </w:rPr>
      </w:pPr>
      <w:r w:rsidRPr="003458F8">
        <w:rPr>
          <w:b/>
          <w:i w:val="0"/>
          <w:sz w:val="25"/>
          <w:szCs w:val="25"/>
        </w:rPr>
        <w:t>12</w:t>
      </w:r>
    </w:p>
    <w:p w:rsidR="00C66F1C" w:rsidRPr="009E6495" w:rsidRDefault="0005777E" w:rsidP="00C66F1C">
      <w:pPr>
        <w:rPr>
          <w:sz w:val="28"/>
          <w:szCs w:val="28"/>
        </w:rPr>
      </w:pPr>
      <w:r w:rsidRPr="009E6495">
        <w:rPr>
          <w:sz w:val="28"/>
          <w:szCs w:val="28"/>
        </w:rPr>
        <w:t>Scomparsi</w:t>
      </w:r>
    </w:p>
    <w:p w:rsidR="003158B7" w:rsidRPr="003458F8" w:rsidRDefault="003158B7" w:rsidP="003158B7">
      <w:pPr>
        <w:jc w:val="both"/>
        <w:rPr>
          <w:i w:val="0"/>
          <w:sz w:val="25"/>
          <w:szCs w:val="25"/>
        </w:rPr>
      </w:pPr>
    </w:p>
    <w:p w:rsidR="00762F68" w:rsidRPr="003458F8" w:rsidRDefault="006F48B8" w:rsidP="00386054">
      <w:pPr>
        <w:spacing w:after="0" w:afterAutospacing="0"/>
        <w:contextualSpacing/>
        <w:jc w:val="both"/>
        <w:rPr>
          <w:i w:val="0"/>
          <w:sz w:val="25"/>
          <w:szCs w:val="25"/>
        </w:rPr>
      </w:pPr>
      <w:r w:rsidRPr="003458F8">
        <w:rPr>
          <w:i w:val="0"/>
          <w:sz w:val="25"/>
          <w:szCs w:val="25"/>
        </w:rPr>
        <w:t xml:space="preserve">Passammo </w:t>
      </w:r>
      <w:r w:rsidR="00A318E1" w:rsidRPr="003458F8">
        <w:rPr>
          <w:i w:val="0"/>
          <w:sz w:val="25"/>
          <w:szCs w:val="25"/>
        </w:rPr>
        <w:t xml:space="preserve">un giorno </w:t>
      </w:r>
      <w:r w:rsidRPr="003458F8">
        <w:rPr>
          <w:i w:val="0"/>
          <w:sz w:val="25"/>
          <w:szCs w:val="25"/>
        </w:rPr>
        <w:t xml:space="preserve">nel faro </w:t>
      </w:r>
      <w:r w:rsidR="00BC3AB1" w:rsidRPr="003458F8">
        <w:rPr>
          <w:i w:val="0"/>
          <w:sz w:val="25"/>
          <w:szCs w:val="25"/>
        </w:rPr>
        <w:t>con i</w:t>
      </w:r>
      <w:r w:rsidRPr="003458F8">
        <w:rPr>
          <w:i w:val="0"/>
          <w:sz w:val="25"/>
          <w:szCs w:val="25"/>
        </w:rPr>
        <w:t xml:space="preserve"> cellulari spenti e cercando di scrivere una sorta di promemoria</w:t>
      </w:r>
      <w:r w:rsidR="00762F68" w:rsidRPr="003458F8">
        <w:rPr>
          <w:i w:val="0"/>
          <w:sz w:val="25"/>
          <w:szCs w:val="25"/>
        </w:rPr>
        <w:t xml:space="preserve"> sul da farsi</w:t>
      </w:r>
      <w:r w:rsidRPr="003458F8">
        <w:rPr>
          <w:i w:val="0"/>
          <w:sz w:val="25"/>
          <w:szCs w:val="25"/>
        </w:rPr>
        <w:t xml:space="preserve">. </w:t>
      </w:r>
    </w:p>
    <w:p w:rsidR="00762F68" w:rsidRPr="003458F8" w:rsidRDefault="00762F68" w:rsidP="00386054">
      <w:pPr>
        <w:spacing w:after="0" w:afterAutospacing="0"/>
        <w:contextualSpacing/>
        <w:jc w:val="both"/>
        <w:rPr>
          <w:i w:val="0"/>
          <w:sz w:val="25"/>
          <w:szCs w:val="25"/>
        </w:rPr>
      </w:pPr>
      <w:r w:rsidRPr="003458F8">
        <w:rPr>
          <w:i w:val="0"/>
          <w:sz w:val="25"/>
          <w:szCs w:val="25"/>
        </w:rPr>
        <w:t>La scaglia della cosa</w:t>
      </w:r>
      <w:r w:rsidR="006F48B8" w:rsidRPr="003458F8">
        <w:rPr>
          <w:i w:val="0"/>
          <w:sz w:val="25"/>
          <w:szCs w:val="25"/>
        </w:rPr>
        <w:t xml:space="preserve"> che i</w:t>
      </w:r>
      <w:r w:rsidRPr="003458F8">
        <w:rPr>
          <w:i w:val="0"/>
          <w:sz w:val="25"/>
          <w:szCs w:val="25"/>
        </w:rPr>
        <w:t>l dott. James aveva studiato,</w:t>
      </w:r>
      <w:r w:rsidR="00BC3AB1" w:rsidRPr="003458F8">
        <w:rPr>
          <w:i w:val="0"/>
          <w:sz w:val="25"/>
          <w:szCs w:val="25"/>
        </w:rPr>
        <w:t xml:space="preserve"> </w:t>
      </w:r>
      <w:r w:rsidR="006F48B8" w:rsidRPr="003458F8">
        <w:rPr>
          <w:i w:val="0"/>
          <w:sz w:val="25"/>
          <w:szCs w:val="25"/>
        </w:rPr>
        <w:t>era</w:t>
      </w:r>
      <w:r w:rsidRPr="003458F8">
        <w:rPr>
          <w:i w:val="0"/>
          <w:sz w:val="25"/>
          <w:szCs w:val="25"/>
        </w:rPr>
        <w:t xml:space="preserve"> sicuramente un incrocio di specie </w:t>
      </w:r>
      <w:r w:rsidR="00670C08">
        <w:rPr>
          <w:i w:val="0"/>
          <w:sz w:val="25"/>
          <w:szCs w:val="25"/>
        </w:rPr>
        <w:t>e</w:t>
      </w:r>
      <w:r w:rsidRPr="003458F8">
        <w:rPr>
          <w:i w:val="0"/>
          <w:sz w:val="25"/>
          <w:szCs w:val="25"/>
        </w:rPr>
        <w:t xml:space="preserve"> molto probabilmente mortale.</w:t>
      </w:r>
      <w:r w:rsidR="00987DCE" w:rsidRPr="003458F8">
        <w:rPr>
          <w:i w:val="0"/>
          <w:sz w:val="25"/>
          <w:szCs w:val="25"/>
        </w:rPr>
        <w:t xml:space="preserve"> </w:t>
      </w:r>
    </w:p>
    <w:p w:rsidR="00C55132" w:rsidRPr="003458F8" w:rsidRDefault="00C55132" w:rsidP="00386054">
      <w:pPr>
        <w:spacing w:after="0" w:afterAutospacing="0"/>
        <w:contextualSpacing/>
        <w:jc w:val="both"/>
        <w:rPr>
          <w:i w:val="0"/>
          <w:sz w:val="25"/>
          <w:szCs w:val="25"/>
        </w:rPr>
      </w:pPr>
      <w:r w:rsidRPr="003458F8">
        <w:rPr>
          <w:i w:val="0"/>
          <w:sz w:val="25"/>
          <w:szCs w:val="25"/>
        </w:rPr>
        <w:t>Billy passava le ore guardando</w:t>
      </w:r>
      <w:r w:rsidR="00762F68" w:rsidRPr="003458F8">
        <w:rPr>
          <w:i w:val="0"/>
          <w:sz w:val="25"/>
          <w:szCs w:val="25"/>
        </w:rPr>
        <w:t xml:space="preserve"> dal finestrino</w:t>
      </w:r>
      <w:r w:rsidRPr="003458F8">
        <w:rPr>
          <w:i w:val="0"/>
          <w:sz w:val="25"/>
          <w:szCs w:val="25"/>
        </w:rPr>
        <w:t xml:space="preserve"> il mare aperto e pregando che le nostre fossero solo delle semplici congetture.</w:t>
      </w:r>
    </w:p>
    <w:p w:rsidR="00BC3AB1" w:rsidRPr="003458F8" w:rsidRDefault="00BC3AB1" w:rsidP="00386054">
      <w:pPr>
        <w:spacing w:after="0" w:afterAutospacing="0"/>
        <w:contextualSpacing/>
        <w:jc w:val="both"/>
        <w:rPr>
          <w:i w:val="0"/>
          <w:sz w:val="25"/>
          <w:szCs w:val="25"/>
        </w:rPr>
      </w:pPr>
      <w:r w:rsidRPr="003458F8">
        <w:rPr>
          <w:i w:val="0"/>
          <w:sz w:val="25"/>
          <w:szCs w:val="25"/>
        </w:rPr>
        <w:t xml:space="preserve">Ventiquattro ore le passai da </w:t>
      </w:r>
      <w:r w:rsidR="00C55132" w:rsidRPr="003458F8">
        <w:rPr>
          <w:i w:val="0"/>
          <w:sz w:val="25"/>
          <w:szCs w:val="25"/>
        </w:rPr>
        <w:t>barricato in un torrione di ferro e cemento</w:t>
      </w:r>
      <w:r w:rsidR="00762F68" w:rsidRPr="003458F8">
        <w:rPr>
          <w:i w:val="0"/>
          <w:sz w:val="25"/>
          <w:szCs w:val="25"/>
        </w:rPr>
        <w:t>,</w:t>
      </w:r>
      <w:r w:rsidR="00C55132" w:rsidRPr="003458F8">
        <w:rPr>
          <w:i w:val="0"/>
          <w:sz w:val="25"/>
          <w:szCs w:val="25"/>
        </w:rPr>
        <w:t xml:space="preserve"> mi fece riflettere sul comportamento di Charlie che non cercò nemmeno di discolparsi. </w:t>
      </w:r>
    </w:p>
    <w:p w:rsidR="00A318E1" w:rsidRPr="003458F8" w:rsidRDefault="00762F68" w:rsidP="00386054">
      <w:pPr>
        <w:spacing w:after="0" w:afterAutospacing="0"/>
        <w:contextualSpacing/>
        <w:jc w:val="both"/>
        <w:rPr>
          <w:i w:val="0"/>
          <w:sz w:val="25"/>
          <w:szCs w:val="25"/>
        </w:rPr>
      </w:pPr>
      <w:r w:rsidRPr="003458F8">
        <w:rPr>
          <w:i w:val="0"/>
          <w:sz w:val="25"/>
          <w:szCs w:val="25"/>
        </w:rPr>
        <w:t>Il mio finto amico aveva ben studiato ogni mossa, portando ai suoi capi ogni piccola scoperta che ci portava avanti nelle indagini.</w:t>
      </w:r>
    </w:p>
    <w:p w:rsidR="00C55132" w:rsidRPr="003458F8" w:rsidRDefault="00762F68" w:rsidP="00386054">
      <w:pPr>
        <w:spacing w:after="0" w:afterAutospacing="0"/>
        <w:contextualSpacing/>
        <w:jc w:val="both"/>
        <w:rPr>
          <w:i w:val="0"/>
          <w:sz w:val="25"/>
          <w:szCs w:val="25"/>
        </w:rPr>
      </w:pPr>
      <w:r w:rsidRPr="003458F8">
        <w:rPr>
          <w:i w:val="0"/>
          <w:sz w:val="25"/>
          <w:szCs w:val="25"/>
        </w:rPr>
        <w:lastRenderedPageBreak/>
        <w:t>Ero certo che</w:t>
      </w:r>
      <w:r w:rsidR="00BC3AB1" w:rsidRPr="003458F8">
        <w:rPr>
          <w:i w:val="0"/>
          <w:sz w:val="25"/>
          <w:szCs w:val="25"/>
        </w:rPr>
        <w:t xml:space="preserve"> </w:t>
      </w:r>
      <w:r w:rsidR="00C55132" w:rsidRPr="003458F8">
        <w:rPr>
          <w:i w:val="0"/>
          <w:sz w:val="25"/>
          <w:szCs w:val="25"/>
        </w:rPr>
        <w:t xml:space="preserve">suo tradimento non avrei mai potuto curare con l’indulgenza oppure </w:t>
      </w:r>
      <w:r w:rsidRPr="003458F8">
        <w:rPr>
          <w:i w:val="0"/>
          <w:sz w:val="25"/>
          <w:szCs w:val="25"/>
        </w:rPr>
        <w:t xml:space="preserve">con </w:t>
      </w:r>
      <w:r w:rsidR="00C55132" w:rsidRPr="003458F8">
        <w:rPr>
          <w:i w:val="0"/>
          <w:sz w:val="25"/>
          <w:szCs w:val="25"/>
        </w:rPr>
        <w:t xml:space="preserve">il cristiano perdono, forse il tempo avrebbe steso il suo velo di malinconica insofferenza togliendo del dolore al male che </w:t>
      </w:r>
      <w:r w:rsidRPr="003458F8">
        <w:rPr>
          <w:i w:val="0"/>
          <w:sz w:val="25"/>
          <w:szCs w:val="25"/>
        </w:rPr>
        <w:t xml:space="preserve">ancora </w:t>
      </w:r>
      <w:r w:rsidR="00C55132" w:rsidRPr="003458F8">
        <w:rPr>
          <w:i w:val="0"/>
          <w:sz w:val="25"/>
          <w:szCs w:val="25"/>
        </w:rPr>
        <w:t xml:space="preserve">sentivo </w:t>
      </w:r>
      <w:r w:rsidRPr="003458F8">
        <w:rPr>
          <w:i w:val="0"/>
          <w:sz w:val="25"/>
          <w:szCs w:val="25"/>
        </w:rPr>
        <w:t xml:space="preserve">pugnalarmi </w:t>
      </w:r>
      <w:r w:rsidR="00C55132" w:rsidRPr="003458F8">
        <w:rPr>
          <w:i w:val="0"/>
          <w:sz w:val="25"/>
          <w:szCs w:val="25"/>
        </w:rPr>
        <w:t>l’animo.</w:t>
      </w:r>
    </w:p>
    <w:p w:rsidR="00B554D9" w:rsidRPr="003458F8" w:rsidRDefault="00762F68" w:rsidP="00386054">
      <w:pPr>
        <w:spacing w:after="0" w:afterAutospacing="0"/>
        <w:contextualSpacing/>
        <w:jc w:val="both"/>
        <w:rPr>
          <w:i w:val="0"/>
          <w:sz w:val="25"/>
          <w:szCs w:val="25"/>
        </w:rPr>
      </w:pPr>
      <w:r w:rsidRPr="003458F8">
        <w:rPr>
          <w:i w:val="0"/>
          <w:sz w:val="25"/>
          <w:szCs w:val="25"/>
        </w:rPr>
        <w:t>Il secondo giorno</w:t>
      </w:r>
      <w:r w:rsidR="00BC3AB1" w:rsidRPr="003458F8">
        <w:rPr>
          <w:i w:val="0"/>
          <w:sz w:val="25"/>
          <w:szCs w:val="25"/>
        </w:rPr>
        <w:t>,</w:t>
      </w:r>
      <w:r w:rsidRPr="003458F8">
        <w:rPr>
          <w:i w:val="0"/>
          <w:sz w:val="25"/>
          <w:szCs w:val="25"/>
        </w:rPr>
        <w:t xml:space="preserve"> a</w:t>
      </w:r>
      <w:r w:rsidR="00B554D9" w:rsidRPr="003458F8">
        <w:rPr>
          <w:i w:val="0"/>
          <w:sz w:val="25"/>
          <w:szCs w:val="25"/>
        </w:rPr>
        <w:t>vevo spinto Billy ad andare prima dell’alba dai suoi genitori per esortarli ad andare via dalla città per un paio di giorni oppure al limite di raggiungere il faro entro la mezzanotte dell’otto.</w:t>
      </w:r>
    </w:p>
    <w:p w:rsidR="00B554D9" w:rsidRPr="003458F8" w:rsidRDefault="00B554D9" w:rsidP="00386054">
      <w:pPr>
        <w:spacing w:after="0" w:afterAutospacing="0"/>
        <w:contextualSpacing/>
        <w:jc w:val="both"/>
        <w:rPr>
          <w:i w:val="0"/>
          <w:sz w:val="25"/>
          <w:szCs w:val="25"/>
        </w:rPr>
      </w:pPr>
    </w:p>
    <w:p w:rsidR="00762F68" w:rsidRPr="003458F8" w:rsidRDefault="00372886" w:rsidP="00762F68">
      <w:pPr>
        <w:spacing w:after="0" w:afterAutospacing="0"/>
        <w:contextualSpacing/>
        <w:jc w:val="both"/>
        <w:rPr>
          <w:i w:val="0"/>
          <w:sz w:val="25"/>
          <w:szCs w:val="25"/>
        </w:rPr>
      </w:pPr>
      <w:r w:rsidRPr="003458F8">
        <w:rPr>
          <w:i w:val="0"/>
          <w:sz w:val="25"/>
          <w:szCs w:val="25"/>
        </w:rPr>
        <w:t>L</w:t>
      </w:r>
      <w:r w:rsidR="00762F68" w:rsidRPr="003458F8">
        <w:rPr>
          <w:i w:val="0"/>
          <w:sz w:val="25"/>
          <w:szCs w:val="25"/>
        </w:rPr>
        <w:t>’otto</w:t>
      </w:r>
      <w:r w:rsidR="009C2902" w:rsidRPr="003458F8">
        <w:rPr>
          <w:i w:val="0"/>
          <w:sz w:val="25"/>
          <w:szCs w:val="25"/>
        </w:rPr>
        <w:t xml:space="preserve"> </w:t>
      </w:r>
      <w:r w:rsidR="00400287" w:rsidRPr="003458F8">
        <w:rPr>
          <w:i w:val="0"/>
          <w:sz w:val="25"/>
          <w:szCs w:val="25"/>
        </w:rPr>
        <w:t xml:space="preserve">Luglio </w:t>
      </w:r>
      <w:r w:rsidR="00762F68" w:rsidRPr="003458F8">
        <w:rPr>
          <w:i w:val="0"/>
          <w:sz w:val="25"/>
          <w:szCs w:val="25"/>
        </w:rPr>
        <w:t xml:space="preserve">sarebbe stata un giornata </w:t>
      </w:r>
      <w:r w:rsidRPr="003458F8">
        <w:rPr>
          <w:i w:val="0"/>
          <w:sz w:val="25"/>
          <w:szCs w:val="25"/>
        </w:rPr>
        <w:t>afosa e senza una macchia di nuvole sull’orizzonte,</w:t>
      </w:r>
      <w:r w:rsidR="00400287" w:rsidRPr="003458F8">
        <w:rPr>
          <w:i w:val="0"/>
          <w:sz w:val="25"/>
          <w:szCs w:val="25"/>
        </w:rPr>
        <w:t xml:space="preserve"> </w:t>
      </w:r>
      <w:r w:rsidR="00762F68" w:rsidRPr="003458F8">
        <w:rPr>
          <w:i w:val="0"/>
          <w:sz w:val="25"/>
          <w:szCs w:val="25"/>
        </w:rPr>
        <w:t>almeno erano queste le previsioni della WK 98 Radio Florida.</w:t>
      </w:r>
    </w:p>
    <w:p w:rsidR="00762F68" w:rsidRPr="003458F8" w:rsidRDefault="00762F68" w:rsidP="00762F68">
      <w:pPr>
        <w:spacing w:after="0" w:afterAutospacing="0"/>
        <w:contextualSpacing/>
        <w:jc w:val="both"/>
        <w:rPr>
          <w:i w:val="0"/>
          <w:sz w:val="25"/>
          <w:szCs w:val="25"/>
        </w:rPr>
      </w:pPr>
      <w:r w:rsidRPr="003458F8">
        <w:rPr>
          <w:i w:val="0"/>
          <w:sz w:val="25"/>
          <w:szCs w:val="25"/>
        </w:rPr>
        <w:t>Verso le quattro del mattino Billy uscì per andare dai suoi genitori e mi promise di fare attenzione alle manovre infide di Charlie.</w:t>
      </w:r>
    </w:p>
    <w:p w:rsidR="001C5A84" w:rsidRPr="003458F8" w:rsidRDefault="001C5A84" w:rsidP="00762F68">
      <w:pPr>
        <w:spacing w:after="0" w:afterAutospacing="0"/>
        <w:contextualSpacing/>
        <w:jc w:val="both"/>
        <w:rPr>
          <w:i w:val="0"/>
          <w:sz w:val="25"/>
          <w:szCs w:val="25"/>
        </w:rPr>
      </w:pPr>
      <w:r w:rsidRPr="003458F8">
        <w:rPr>
          <w:i w:val="0"/>
          <w:sz w:val="25"/>
          <w:szCs w:val="25"/>
        </w:rPr>
        <w:t xml:space="preserve">        </w:t>
      </w:r>
      <w:r w:rsidR="00762F68" w:rsidRPr="003458F8">
        <w:rPr>
          <w:i w:val="0"/>
          <w:sz w:val="25"/>
          <w:szCs w:val="25"/>
        </w:rPr>
        <w:t xml:space="preserve">Arrivò anche l’alba dell’otto Luglio e di Billy nessuna traccia. Temevo lo avessero fermato con qualche subdola scusa per farsi dire dove stavo </w:t>
      </w:r>
      <w:r w:rsidR="00BC3AB1" w:rsidRPr="003458F8">
        <w:rPr>
          <w:i w:val="0"/>
          <w:sz w:val="25"/>
          <w:szCs w:val="25"/>
        </w:rPr>
        <w:t>nascosto,</w:t>
      </w:r>
      <w:r w:rsidR="00762F68" w:rsidRPr="003458F8">
        <w:rPr>
          <w:i w:val="0"/>
          <w:sz w:val="25"/>
          <w:szCs w:val="25"/>
        </w:rPr>
        <w:t xml:space="preserve"> così pensai di cercare un nuovo posto sicuro e di comunicarlo in qualche modo al mio giovane amico. Erano le sei e mezzo </w:t>
      </w:r>
      <w:r w:rsidR="004A504E" w:rsidRPr="003458F8">
        <w:rPr>
          <w:i w:val="0"/>
          <w:sz w:val="25"/>
          <w:szCs w:val="25"/>
        </w:rPr>
        <w:t>e</w:t>
      </w:r>
      <w:r w:rsidR="00762F68" w:rsidRPr="003458F8">
        <w:rPr>
          <w:i w:val="0"/>
          <w:sz w:val="25"/>
          <w:szCs w:val="25"/>
        </w:rPr>
        <w:t xml:space="preserve"> il sole era già ben piazzato sulla linea dell’orizzonte. </w:t>
      </w:r>
    </w:p>
    <w:p w:rsidR="001C5A84" w:rsidRPr="003458F8" w:rsidRDefault="00762F68" w:rsidP="00762F68">
      <w:pPr>
        <w:spacing w:after="0" w:afterAutospacing="0"/>
        <w:contextualSpacing/>
        <w:jc w:val="both"/>
        <w:rPr>
          <w:i w:val="0"/>
          <w:sz w:val="25"/>
          <w:szCs w:val="25"/>
        </w:rPr>
      </w:pPr>
      <w:r w:rsidRPr="003458F8">
        <w:rPr>
          <w:i w:val="0"/>
          <w:sz w:val="25"/>
          <w:szCs w:val="25"/>
        </w:rPr>
        <w:t>D</w:t>
      </w:r>
      <w:r w:rsidR="00400287" w:rsidRPr="003458F8">
        <w:rPr>
          <w:i w:val="0"/>
          <w:sz w:val="25"/>
          <w:szCs w:val="25"/>
        </w:rPr>
        <w:t>al vecchi</w:t>
      </w:r>
      <w:r w:rsidR="001C5A84" w:rsidRPr="003458F8">
        <w:rPr>
          <w:i w:val="0"/>
          <w:sz w:val="25"/>
          <w:szCs w:val="25"/>
        </w:rPr>
        <w:t>o</w:t>
      </w:r>
      <w:r w:rsidR="00400287" w:rsidRPr="003458F8">
        <w:rPr>
          <w:i w:val="0"/>
          <w:sz w:val="25"/>
          <w:szCs w:val="25"/>
        </w:rPr>
        <w:t xml:space="preserve"> Faro si </w:t>
      </w:r>
      <w:r w:rsidR="00BE5AE5" w:rsidRPr="003458F8">
        <w:rPr>
          <w:i w:val="0"/>
          <w:sz w:val="25"/>
          <w:szCs w:val="25"/>
        </w:rPr>
        <w:t xml:space="preserve">poteva vedere con facilità </w:t>
      </w:r>
      <w:r w:rsidR="009C2902" w:rsidRPr="003458F8">
        <w:rPr>
          <w:i w:val="0"/>
          <w:sz w:val="25"/>
          <w:szCs w:val="25"/>
        </w:rPr>
        <w:t xml:space="preserve">la Queen </w:t>
      </w:r>
      <w:r w:rsidR="004A504E" w:rsidRPr="003458F8">
        <w:rPr>
          <w:i w:val="0"/>
          <w:sz w:val="25"/>
          <w:szCs w:val="25"/>
        </w:rPr>
        <w:t>T</w:t>
      </w:r>
      <w:r w:rsidR="009C2902" w:rsidRPr="003458F8">
        <w:rPr>
          <w:i w:val="0"/>
          <w:sz w:val="25"/>
          <w:szCs w:val="25"/>
        </w:rPr>
        <w:t xml:space="preserve"> </w:t>
      </w:r>
      <w:r w:rsidR="00400287" w:rsidRPr="003458F8">
        <w:rPr>
          <w:i w:val="0"/>
          <w:sz w:val="25"/>
          <w:szCs w:val="25"/>
        </w:rPr>
        <w:t xml:space="preserve">che </w:t>
      </w:r>
      <w:r w:rsidR="009C2902" w:rsidRPr="003458F8">
        <w:rPr>
          <w:i w:val="0"/>
          <w:sz w:val="25"/>
          <w:szCs w:val="25"/>
        </w:rPr>
        <w:t xml:space="preserve">si stava lasciando il porto. </w:t>
      </w:r>
    </w:p>
    <w:p w:rsidR="001C5A84" w:rsidRPr="003458F8" w:rsidRDefault="009C2902" w:rsidP="00762F68">
      <w:pPr>
        <w:spacing w:after="0" w:afterAutospacing="0"/>
        <w:contextualSpacing/>
        <w:jc w:val="both"/>
        <w:rPr>
          <w:i w:val="0"/>
          <w:sz w:val="25"/>
          <w:szCs w:val="25"/>
        </w:rPr>
      </w:pPr>
      <w:r w:rsidRPr="003458F8">
        <w:rPr>
          <w:i w:val="0"/>
          <w:sz w:val="25"/>
          <w:szCs w:val="25"/>
        </w:rPr>
        <w:t>Il suo capitano</w:t>
      </w:r>
      <w:r w:rsidR="001C5A84" w:rsidRPr="003458F8">
        <w:rPr>
          <w:i w:val="0"/>
          <w:sz w:val="25"/>
          <w:szCs w:val="25"/>
        </w:rPr>
        <w:t xml:space="preserve">, un furbetto che avevo </w:t>
      </w:r>
      <w:r w:rsidR="004A504E" w:rsidRPr="003458F8">
        <w:rPr>
          <w:i w:val="0"/>
          <w:sz w:val="25"/>
          <w:szCs w:val="25"/>
        </w:rPr>
        <w:t>conosciuto</w:t>
      </w:r>
      <w:r w:rsidR="001C5A84" w:rsidRPr="003458F8">
        <w:rPr>
          <w:i w:val="0"/>
          <w:sz w:val="25"/>
          <w:szCs w:val="25"/>
        </w:rPr>
        <w:t xml:space="preserve"> durante una battuta di pesca con amici,</w:t>
      </w:r>
      <w:r w:rsidRPr="003458F8">
        <w:rPr>
          <w:i w:val="0"/>
          <w:sz w:val="25"/>
          <w:szCs w:val="25"/>
        </w:rPr>
        <w:t xml:space="preserve"> era il proprietario della concessionaria 52 &amp; S.</w:t>
      </w:r>
      <w:r w:rsidR="00252289" w:rsidRPr="003458F8">
        <w:rPr>
          <w:i w:val="0"/>
          <w:sz w:val="25"/>
          <w:szCs w:val="25"/>
        </w:rPr>
        <w:t xml:space="preserve"> nel New </w:t>
      </w:r>
      <w:proofErr w:type="spellStart"/>
      <w:r w:rsidR="00252289" w:rsidRPr="003458F8">
        <w:rPr>
          <w:i w:val="0"/>
          <w:sz w:val="25"/>
          <w:szCs w:val="25"/>
        </w:rPr>
        <w:t>England</w:t>
      </w:r>
      <w:proofErr w:type="spellEnd"/>
      <w:r w:rsidR="00252289" w:rsidRPr="003458F8">
        <w:rPr>
          <w:i w:val="0"/>
          <w:sz w:val="25"/>
          <w:szCs w:val="25"/>
        </w:rPr>
        <w:t xml:space="preserve">. </w:t>
      </w:r>
    </w:p>
    <w:p w:rsidR="001C5A84" w:rsidRPr="003458F8" w:rsidRDefault="00252289" w:rsidP="00762F68">
      <w:pPr>
        <w:spacing w:after="0" w:afterAutospacing="0"/>
        <w:contextualSpacing/>
        <w:jc w:val="both"/>
        <w:rPr>
          <w:i w:val="0"/>
          <w:sz w:val="25"/>
          <w:szCs w:val="25"/>
        </w:rPr>
      </w:pPr>
      <w:r w:rsidRPr="003458F8">
        <w:rPr>
          <w:i w:val="0"/>
          <w:sz w:val="25"/>
          <w:szCs w:val="25"/>
        </w:rPr>
        <w:t>L’uomo non aveva la fama di essere un provetto marinaio ma sembrava abbastanza allenato a quelle gite vicino alla costa</w:t>
      </w:r>
      <w:r w:rsidR="004A504E" w:rsidRPr="003458F8">
        <w:rPr>
          <w:i w:val="0"/>
          <w:sz w:val="25"/>
          <w:szCs w:val="25"/>
        </w:rPr>
        <w:t>,</w:t>
      </w:r>
      <w:r w:rsidRPr="003458F8">
        <w:rPr>
          <w:i w:val="0"/>
          <w:sz w:val="25"/>
          <w:szCs w:val="25"/>
        </w:rPr>
        <w:t xml:space="preserve"> </w:t>
      </w:r>
      <w:r w:rsidR="004A504E" w:rsidRPr="003458F8">
        <w:rPr>
          <w:i w:val="0"/>
          <w:sz w:val="25"/>
          <w:szCs w:val="25"/>
        </w:rPr>
        <w:t>perciò</w:t>
      </w:r>
      <w:r w:rsidRPr="003458F8">
        <w:rPr>
          <w:i w:val="0"/>
          <w:sz w:val="25"/>
          <w:szCs w:val="25"/>
        </w:rPr>
        <w:t xml:space="preserve">, su richiesta della sua dolce metà la sig.ra Flora </w:t>
      </w:r>
      <w:proofErr w:type="spellStart"/>
      <w:r w:rsidRPr="003458F8">
        <w:rPr>
          <w:i w:val="0"/>
          <w:sz w:val="25"/>
          <w:szCs w:val="25"/>
        </w:rPr>
        <w:t>Tarschky</w:t>
      </w:r>
      <w:proofErr w:type="spellEnd"/>
      <w:r w:rsidRPr="003458F8">
        <w:rPr>
          <w:i w:val="0"/>
          <w:sz w:val="25"/>
          <w:szCs w:val="25"/>
        </w:rPr>
        <w:t xml:space="preserve">, aveva acquistato </w:t>
      </w:r>
      <w:r w:rsidR="004A504E" w:rsidRPr="003458F8">
        <w:rPr>
          <w:i w:val="0"/>
          <w:sz w:val="25"/>
          <w:szCs w:val="25"/>
        </w:rPr>
        <w:t>un</w:t>
      </w:r>
      <w:r w:rsidRPr="003458F8">
        <w:rPr>
          <w:i w:val="0"/>
          <w:sz w:val="25"/>
          <w:szCs w:val="25"/>
        </w:rPr>
        <w:t xml:space="preserve"> </w:t>
      </w:r>
      <w:r w:rsidR="009B1DCE" w:rsidRPr="003458F8">
        <w:rPr>
          <w:i w:val="0"/>
          <w:sz w:val="25"/>
          <w:szCs w:val="25"/>
        </w:rPr>
        <w:t>trealberi</w:t>
      </w:r>
      <w:r w:rsidRPr="003458F8">
        <w:rPr>
          <w:i w:val="0"/>
          <w:sz w:val="25"/>
          <w:szCs w:val="25"/>
        </w:rPr>
        <w:t xml:space="preserve"> di seconda mano e tenuto dai nuovi proprietari</w:t>
      </w:r>
      <w:r w:rsidR="004A504E" w:rsidRPr="003458F8">
        <w:rPr>
          <w:i w:val="0"/>
          <w:sz w:val="25"/>
          <w:szCs w:val="25"/>
        </w:rPr>
        <w:t>,</w:t>
      </w:r>
      <w:r w:rsidRPr="003458F8">
        <w:rPr>
          <w:i w:val="0"/>
          <w:sz w:val="25"/>
          <w:szCs w:val="25"/>
        </w:rPr>
        <w:t xml:space="preserve"> in </w:t>
      </w:r>
      <w:r w:rsidR="004A504E" w:rsidRPr="003458F8">
        <w:rPr>
          <w:i w:val="0"/>
          <w:sz w:val="25"/>
          <w:szCs w:val="25"/>
        </w:rPr>
        <w:t>eccellenti condizioni</w:t>
      </w:r>
      <w:r w:rsidRPr="003458F8">
        <w:rPr>
          <w:i w:val="0"/>
          <w:sz w:val="25"/>
          <w:szCs w:val="25"/>
        </w:rPr>
        <w:t>.</w:t>
      </w:r>
      <w:r w:rsidR="00BB7734" w:rsidRPr="003458F8">
        <w:rPr>
          <w:i w:val="0"/>
          <w:sz w:val="25"/>
          <w:szCs w:val="25"/>
        </w:rPr>
        <w:t xml:space="preserve"> </w:t>
      </w:r>
      <w:r w:rsidRPr="003458F8">
        <w:rPr>
          <w:i w:val="0"/>
          <w:sz w:val="25"/>
          <w:szCs w:val="25"/>
        </w:rPr>
        <w:t xml:space="preserve">Le condizioni del tempo sembravano essere perfette per vedere il relitto del </w:t>
      </w:r>
      <w:proofErr w:type="spellStart"/>
      <w:r w:rsidRPr="003458F8">
        <w:rPr>
          <w:i w:val="0"/>
          <w:sz w:val="25"/>
          <w:szCs w:val="25"/>
        </w:rPr>
        <w:t>Grossdale</w:t>
      </w:r>
      <w:proofErr w:type="spellEnd"/>
      <w:r w:rsidRPr="003458F8">
        <w:rPr>
          <w:i w:val="0"/>
          <w:sz w:val="25"/>
          <w:szCs w:val="25"/>
        </w:rPr>
        <w:t>, nave affondata col suo equipaggio agli inizi del secolo, a cinq</w:t>
      </w:r>
      <w:r w:rsidR="004A504E" w:rsidRPr="003458F8">
        <w:rPr>
          <w:i w:val="0"/>
          <w:sz w:val="25"/>
          <w:szCs w:val="25"/>
        </w:rPr>
        <w:t>uanta miglia dalla terraferma.</w:t>
      </w:r>
    </w:p>
    <w:p w:rsidR="001C5A84" w:rsidRPr="003458F8" w:rsidRDefault="00252289" w:rsidP="00762F68">
      <w:pPr>
        <w:spacing w:after="0" w:afterAutospacing="0"/>
        <w:contextualSpacing/>
        <w:jc w:val="both"/>
        <w:rPr>
          <w:i w:val="0"/>
          <w:sz w:val="25"/>
          <w:szCs w:val="25"/>
        </w:rPr>
      </w:pPr>
      <w:r w:rsidRPr="003458F8">
        <w:rPr>
          <w:i w:val="0"/>
          <w:sz w:val="25"/>
          <w:szCs w:val="25"/>
        </w:rPr>
        <w:t xml:space="preserve">I cinque </w:t>
      </w:r>
      <w:r w:rsidR="004A504E" w:rsidRPr="003458F8">
        <w:rPr>
          <w:i w:val="0"/>
          <w:sz w:val="25"/>
          <w:szCs w:val="25"/>
        </w:rPr>
        <w:t>elementi</w:t>
      </w:r>
      <w:r w:rsidRPr="003458F8">
        <w:rPr>
          <w:i w:val="0"/>
          <w:sz w:val="25"/>
          <w:szCs w:val="25"/>
        </w:rPr>
        <w:t xml:space="preserve"> della comitiva</w:t>
      </w:r>
      <w:r w:rsidR="00A952D6" w:rsidRPr="003458F8">
        <w:rPr>
          <w:i w:val="0"/>
          <w:sz w:val="25"/>
          <w:szCs w:val="25"/>
        </w:rPr>
        <w:t xml:space="preserve">, le due figlie ed il genero della maggiore, </w:t>
      </w:r>
      <w:r w:rsidRPr="003458F8">
        <w:rPr>
          <w:i w:val="0"/>
          <w:sz w:val="25"/>
          <w:szCs w:val="25"/>
        </w:rPr>
        <w:t xml:space="preserve"> avrebbero cenato a bordo </w:t>
      </w:r>
      <w:r w:rsidR="00A952D6" w:rsidRPr="003458F8">
        <w:rPr>
          <w:i w:val="0"/>
          <w:sz w:val="25"/>
          <w:szCs w:val="25"/>
        </w:rPr>
        <w:t xml:space="preserve">per poi immergersi all’alba seguendo il percorso segnato dai primi pionieri che trovarono il relitto. </w:t>
      </w:r>
      <w:r w:rsidR="00A06D0F" w:rsidRPr="003458F8">
        <w:rPr>
          <w:i w:val="0"/>
          <w:sz w:val="25"/>
          <w:szCs w:val="25"/>
        </w:rPr>
        <w:t xml:space="preserve">Prima di partire il signor </w:t>
      </w:r>
      <w:proofErr w:type="spellStart"/>
      <w:r w:rsidR="00A06D0F" w:rsidRPr="003458F8">
        <w:rPr>
          <w:i w:val="0"/>
          <w:sz w:val="25"/>
          <w:szCs w:val="25"/>
        </w:rPr>
        <w:t>Tarschky</w:t>
      </w:r>
      <w:proofErr w:type="spellEnd"/>
      <w:r w:rsidR="00A06D0F" w:rsidRPr="003458F8">
        <w:rPr>
          <w:i w:val="0"/>
          <w:sz w:val="25"/>
          <w:szCs w:val="25"/>
        </w:rPr>
        <w:t xml:space="preserve"> fu visto farsi il segno della croce. </w:t>
      </w:r>
    </w:p>
    <w:p w:rsidR="001C5A84" w:rsidRPr="003458F8" w:rsidRDefault="00A06D0F" w:rsidP="00762F68">
      <w:pPr>
        <w:spacing w:after="0" w:afterAutospacing="0"/>
        <w:contextualSpacing/>
        <w:jc w:val="both"/>
        <w:rPr>
          <w:i w:val="0"/>
          <w:sz w:val="25"/>
          <w:szCs w:val="25"/>
        </w:rPr>
      </w:pPr>
      <w:r w:rsidRPr="003458F8">
        <w:rPr>
          <w:i w:val="0"/>
          <w:sz w:val="25"/>
          <w:szCs w:val="25"/>
        </w:rPr>
        <w:t xml:space="preserve">Poteva sembrare normale per uno che preso il timone per le prime volte assicurava al buon Dio, l’anima e la fortuna di una buona navigazione, ma a detta del loro vicino la cosa sembrava eccessiva. </w:t>
      </w:r>
      <w:r w:rsidR="001C5A84" w:rsidRPr="003458F8">
        <w:rPr>
          <w:i w:val="0"/>
          <w:sz w:val="25"/>
          <w:szCs w:val="25"/>
        </w:rPr>
        <w:t xml:space="preserve"> </w:t>
      </w:r>
    </w:p>
    <w:p w:rsidR="00C66F1C" w:rsidRPr="003458F8" w:rsidRDefault="00A06D0F" w:rsidP="0043522A">
      <w:pPr>
        <w:spacing w:after="0" w:afterAutospacing="0"/>
        <w:contextualSpacing/>
        <w:jc w:val="both"/>
        <w:rPr>
          <w:i w:val="0"/>
          <w:sz w:val="25"/>
          <w:szCs w:val="25"/>
        </w:rPr>
      </w:pPr>
      <w:proofErr w:type="spellStart"/>
      <w:r w:rsidRPr="003458F8">
        <w:rPr>
          <w:i w:val="0"/>
          <w:sz w:val="25"/>
          <w:szCs w:val="25"/>
        </w:rPr>
        <w:t>Tarschky</w:t>
      </w:r>
      <w:proofErr w:type="spellEnd"/>
      <w:r w:rsidRPr="003458F8">
        <w:rPr>
          <w:i w:val="0"/>
          <w:sz w:val="25"/>
          <w:szCs w:val="25"/>
        </w:rPr>
        <w:t xml:space="preserve"> era molto conosciuto in zona per un uomo pragmatico, di buon senso, religioso ma non al punto di mettere in mostra la propria fede con atti o gesti </w:t>
      </w:r>
      <w:r w:rsidR="004A504E" w:rsidRPr="003458F8">
        <w:rPr>
          <w:i w:val="0"/>
          <w:sz w:val="25"/>
          <w:szCs w:val="25"/>
        </w:rPr>
        <w:t>clamorosi.</w:t>
      </w:r>
      <w:r w:rsidR="00C66F1C" w:rsidRPr="003458F8">
        <w:rPr>
          <w:i w:val="0"/>
          <w:sz w:val="25"/>
          <w:szCs w:val="25"/>
        </w:rPr>
        <w:t xml:space="preserve"> </w:t>
      </w:r>
      <w:r w:rsidR="00C66F1C" w:rsidRPr="003458F8">
        <w:rPr>
          <w:i w:val="0"/>
          <w:color w:val="auto"/>
          <w:sz w:val="25"/>
          <w:szCs w:val="25"/>
        </w:rPr>
        <w:t xml:space="preserve">La Queen </w:t>
      </w:r>
      <w:r w:rsidR="002A2FE3" w:rsidRPr="003458F8">
        <w:rPr>
          <w:i w:val="0"/>
          <w:color w:val="auto"/>
          <w:sz w:val="25"/>
          <w:szCs w:val="25"/>
        </w:rPr>
        <w:t>T</w:t>
      </w:r>
      <w:r w:rsidR="00C66F1C" w:rsidRPr="003458F8">
        <w:rPr>
          <w:i w:val="0"/>
          <w:color w:val="auto"/>
          <w:sz w:val="25"/>
          <w:szCs w:val="25"/>
        </w:rPr>
        <w:t xml:space="preserve"> scomparve alle 6</w:t>
      </w:r>
      <w:r w:rsidR="001C5A84" w:rsidRPr="003458F8">
        <w:rPr>
          <w:i w:val="0"/>
          <w:color w:val="auto"/>
          <w:sz w:val="25"/>
          <w:szCs w:val="25"/>
        </w:rPr>
        <w:t xml:space="preserve"> e trentasei</w:t>
      </w:r>
      <w:r w:rsidR="00C66F1C" w:rsidRPr="003458F8">
        <w:rPr>
          <w:i w:val="0"/>
          <w:color w:val="auto"/>
          <w:sz w:val="25"/>
          <w:szCs w:val="25"/>
        </w:rPr>
        <w:t xml:space="preserve"> del mattino </w:t>
      </w:r>
      <w:r w:rsidR="001C5A84" w:rsidRPr="003458F8">
        <w:rPr>
          <w:i w:val="0"/>
          <w:color w:val="auto"/>
          <w:sz w:val="25"/>
          <w:szCs w:val="25"/>
        </w:rPr>
        <w:t xml:space="preserve">dell’otto Luglio </w:t>
      </w:r>
      <w:r w:rsidR="00C66F1C" w:rsidRPr="003458F8">
        <w:rPr>
          <w:i w:val="0"/>
          <w:color w:val="auto"/>
          <w:sz w:val="25"/>
          <w:szCs w:val="25"/>
        </w:rPr>
        <w:t>poco fuori dalla Grande Baia del Diavolo</w:t>
      </w:r>
      <w:r w:rsidR="001C5A84" w:rsidRPr="003458F8">
        <w:rPr>
          <w:i w:val="0"/>
          <w:color w:val="auto"/>
          <w:sz w:val="25"/>
          <w:szCs w:val="25"/>
        </w:rPr>
        <w:t xml:space="preserve"> e proprio davanti ai miei occhi.</w:t>
      </w:r>
    </w:p>
    <w:p w:rsidR="0043522A" w:rsidRPr="003458F8" w:rsidRDefault="0043522A" w:rsidP="0043522A">
      <w:pPr>
        <w:spacing w:after="0" w:afterAutospacing="0"/>
        <w:contextualSpacing/>
        <w:jc w:val="both"/>
        <w:rPr>
          <w:i w:val="0"/>
          <w:sz w:val="25"/>
          <w:szCs w:val="25"/>
        </w:rPr>
      </w:pPr>
    </w:p>
    <w:p w:rsidR="0043522A" w:rsidRPr="003458F8" w:rsidRDefault="0043522A" w:rsidP="0043522A">
      <w:pPr>
        <w:spacing w:after="0" w:afterAutospacing="0"/>
        <w:contextualSpacing/>
        <w:jc w:val="both"/>
        <w:rPr>
          <w:i w:val="0"/>
          <w:sz w:val="25"/>
          <w:szCs w:val="25"/>
        </w:rPr>
      </w:pPr>
    </w:p>
    <w:p w:rsidR="001140AC" w:rsidRPr="003458F8" w:rsidRDefault="001140AC" w:rsidP="00AF4FDE">
      <w:pPr>
        <w:spacing w:before="0" w:beforeAutospacing="0" w:after="0" w:afterAutospacing="0"/>
        <w:contextualSpacing/>
        <w:jc w:val="both"/>
        <w:rPr>
          <w:i w:val="0"/>
          <w:sz w:val="25"/>
          <w:szCs w:val="25"/>
        </w:rPr>
      </w:pPr>
      <w:r w:rsidRPr="003458F8">
        <w:rPr>
          <w:i w:val="0"/>
          <w:sz w:val="25"/>
          <w:szCs w:val="25"/>
        </w:rPr>
        <w:t>Erano sul molo del porto, Billy ed i suoi genitori, tutti e tre diretti al Vecchio Faro</w:t>
      </w:r>
      <w:r w:rsidR="00D36BDD" w:rsidRPr="003458F8">
        <w:rPr>
          <w:i w:val="0"/>
          <w:sz w:val="25"/>
          <w:szCs w:val="25"/>
        </w:rPr>
        <w:t xml:space="preserve"> </w:t>
      </w:r>
      <w:r w:rsidRPr="003458F8">
        <w:rPr>
          <w:i w:val="0"/>
          <w:sz w:val="25"/>
          <w:szCs w:val="25"/>
        </w:rPr>
        <w:t xml:space="preserve">poco prima che il sole si piantasse sull’arco del cielo. </w:t>
      </w:r>
      <w:r w:rsidR="00D36BDD" w:rsidRPr="003458F8">
        <w:rPr>
          <w:i w:val="0"/>
          <w:sz w:val="25"/>
          <w:szCs w:val="25"/>
        </w:rPr>
        <w:t>La ge</w:t>
      </w:r>
      <w:r w:rsidRPr="003458F8">
        <w:rPr>
          <w:i w:val="0"/>
          <w:sz w:val="25"/>
          <w:szCs w:val="25"/>
        </w:rPr>
        <w:t>nte fremeva per i preparativi della grande</w:t>
      </w:r>
      <w:r w:rsidR="00D36BDD" w:rsidRPr="003458F8">
        <w:rPr>
          <w:i w:val="0"/>
          <w:sz w:val="25"/>
          <w:szCs w:val="25"/>
        </w:rPr>
        <w:t xml:space="preserve"> festa e ovunque c’era odore di brace che aspettava la carne o il </w:t>
      </w:r>
      <w:r w:rsidR="00AA1ABA" w:rsidRPr="003458F8">
        <w:rPr>
          <w:i w:val="0"/>
          <w:sz w:val="25"/>
          <w:szCs w:val="25"/>
        </w:rPr>
        <w:t>pesce,</w:t>
      </w:r>
      <w:r w:rsidR="00D36BDD" w:rsidRPr="003458F8">
        <w:rPr>
          <w:i w:val="0"/>
          <w:sz w:val="25"/>
          <w:szCs w:val="25"/>
        </w:rPr>
        <w:t xml:space="preserve"> messi in cesti immensi con condimenti di ogni sorta.</w:t>
      </w:r>
    </w:p>
    <w:p w:rsidR="004D01A4" w:rsidRPr="003458F8" w:rsidRDefault="001140AC" w:rsidP="00AF4FDE">
      <w:pPr>
        <w:spacing w:before="0" w:beforeAutospacing="0" w:after="0" w:afterAutospacing="0"/>
        <w:contextualSpacing/>
        <w:jc w:val="both"/>
        <w:rPr>
          <w:i w:val="0"/>
          <w:sz w:val="25"/>
          <w:szCs w:val="25"/>
        </w:rPr>
      </w:pPr>
      <w:r w:rsidRPr="003458F8">
        <w:rPr>
          <w:i w:val="0"/>
          <w:sz w:val="25"/>
          <w:szCs w:val="25"/>
        </w:rPr>
        <w:t>Non erano in molti quelli che aspettavan</w:t>
      </w:r>
      <w:r w:rsidR="00CB2259" w:rsidRPr="003458F8">
        <w:rPr>
          <w:i w:val="0"/>
          <w:sz w:val="25"/>
          <w:szCs w:val="25"/>
        </w:rPr>
        <w:t>o una nebbia o qualcosa dal mare come un’onda gigantesca</w:t>
      </w:r>
      <w:r w:rsidR="00B449C7" w:rsidRPr="003458F8">
        <w:rPr>
          <w:i w:val="0"/>
          <w:sz w:val="25"/>
          <w:szCs w:val="25"/>
        </w:rPr>
        <w:t xml:space="preserve">, un segno che la maledizione si </w:t>
      </w:r>
      <w:r w:rsidR="002A2FE3" w:rsidRPr="003458F8">
        <w:rPr>
          <w:i w:val="0"/>
          <w:sz w:val="25"/>
          <w:szCs w:val="25"/>
        </w:rPr>
        <w:t>avverava,</w:t>
      </w:r>
      <w:r w:rsidR="00CB2259" w:rsidRPr="003458F8">
        <w:rPr>
          <w:i w:val="0"/>
          <w:sz w:val="25"/>
          <w:szCs w:val="25"/>
        </w:rPr>
        <w:t xml:space="preserve"> ma </w:t>
      </w:r>
      <w:r w:rsidR="00B449C7" w:rsidRPr="003458F8">
        <w:rPr>
          <w:i w:val="0"/>
          <w:sz w:val="25"/>
          <w:szCs w:val="25"/>
        </w:rPr>
        <w:t xml:space="preserve">a mezzogiorno in punto </w:t>
      </w:r>
      <w:r w:rsidR="00CB2259" w:rsidRPr="003458F8">
        <w:rPr>
          <w:i w:val="0"/>
          <w:sz w:val="25"/>
          <w:szCs w:val="25"/>
        </w:rPr>
        <w:t xml:space="preserve">non c’era segno di </w:t>
      </w:r>
      <w:r w:rsidR="00B449C7" w:rsidRPr="003458F8">
        <w:rPr>
          <w:i w:val="0"/>
          <w:sz w:val="25"/>
          <w:szCs w:val="25"/>
        </w:rPr>
        <w:t xml:space="preserve">alcuna </w:t>
      </w:r>
      <w:r w:rsidR="00CB2259" w:rsidRPr="003458F8">
        <w:rPr>
          <w:i w:val="0"/>
          <w:sz w:val="25"/>
          <w:szCs w:val="25"/>
        </w:rPr>
        <w:t>catastrofe.</w:t>
      </w:r>
      <w:r w:rsidR="004D01A4" w:rsidRPr="003458F8">
        <w:rPr>
          <w:i w:val="0"/>
          <w:sz w:val="25"/>
          <w:szCs w:val="25"/>
        </w:rPr>
        <w:t xml:space="preserve"> Tra i festeggianti era arrivata la polizia che</w:t>
      </w:r>
      <w:r w:rsidR="002A2FE3" w:rsidRPr="003458F8">
        <w:rPr>
          <w:i w:val="0"/>
          <w:sz w:val="25"/>
          <w:szCs w:val="25"/>
        </w:rPr>
        <w:t xml:space="preserve"> </w:t>
      </w:r>
      <w:r w:rsidR="004D01A4" w:rsidRPr="003458F8">
        <w:rPr>
          <w:i w:val="0"/>
          <w:sz w:val="25"/>
          <w:szCs w:val="25"/>
        </w:rPr>
        <w:t>la po</w:t>
      </w:r>
      <w:r w:rsidR="00DD32EF" w:rsidRPr="003458F8">
        <w:rPr>
          <w:i w:val="0"/>
          <w:sz w:val="25"/>
          <w:szCs w:val="25"/>
        </w:rPr>
        <w:t>lizia</w:t>
      </w:r>
      <w:r w:rsidR="002A2FE3" w:rsidRPr="003458F8">
        <w:rPr>
          <w:i w:val="0"/>
          <w:sz w:val="25"/>
          <w:szCs w:val="25"/>
        </w:rPr>
        <w:t>,</w:t>
      </w:r>
      <w:r w:rsidR="00DD32EF" w:rsidRPr="003458F8">
        <w:rPr>
          <w:i w:val="0"/>
          <w:sz w:val="25"/>
          <w:szCs w:val="25"/>
        </w:rPr>
        <w:t xml:space="preserve"> in numero considerevole formando delle vere e proprie barriere d’auto vicino al molo oppure in prossimità della zona centrale della città. </w:t>
      </w:r>
    </w:p>
    <w:p w:rsidR="00D36BDD" w:rsidRPr="003458F8" w:rsidRDefault="00DD32EF" w:rsidP="00AF4FDE">
      <w:pPr>
        <w:spacing w:before="0" w:beforeAutospacing="0" w:after="0" w:afterAutospacing="0"/>
        <w:contextualSpacing/>
        <w:jc w:val="both"/>
        <w:rPr>
          <w:i w:val="0"/>
          <w:sz w:val="25"/>
          <w:szCs w:val="25"/>
        </w:rPr>
      </w:pPr>
      <w:r w:rsidRPr="003458F8">
        <w:rPr>
          <w:i w:val="0"/>
          <w:sz w:val="25"/>
          <w:szCs w:val="25"/>
        </w:rPr>
        <w:t xml:space="preserve">Davanti a Billy che faticava a sveltire il passo, un’imbarcazione </w:t>
      </w:r>
      <w:r w:rsidR="002A2FE3" w:rsidRPr="003458F8">
        <w:rPr>
          <w:i w:val="0"/>
          <w:sz w:val="25"/>
          <w:szCs w:val="25"/>
        </w:rPr>
        <w:t>dei</w:t>
      </w:r>
      <w:r w:rsidRPr="003458F8">
        <w:rPr>
          <w:i w:val="0"/>
          <w:sz w:val="25"/>
          <w:szCs w:val="25"/>
        </w:rPr>
        <w:t xml:space="preserve"> </w:t>
      </w:r>
      <w:r w:rsidR="002A2FE3" w:rsidRPr="003458F8">
        <w:rPr>
          <w:i w:val="0"/>
          <w:sz w:val="25"/>
          <w:szCs w:val="25"/>
        </w:rPr>
        <w:t>guardiacoste,</w:t>
      </w:r>
      <w:r w:rsidRPr="003458F8">
        <w:rPr>
          <w:i w:val="0"/>
          <w:sz w:val="25"/>
          <w:szCs w:val="25"/>
        </w:rPr>
        <w:t xml:space="preserve"> legava lo stretto pontile per far</w:t>
      </w:r>
      <w:r w:rsidR="00CB2259" w:rsidRPr="003458F8">
        <w:rPr>
          <w:i w:val="0"/>
          <w:sz w:val="25"/>
          <w:szCs w:val="25"/>
        </w:rPr>
        <w:t xml:space="preserve"> scendere delle persone infreddolite </w:t>
      </w:r>
      <w:r w:rsidR="002A2FE3" w:rsidRPr="003458F8">
        <w:rPr>
          <w:i w:val="0"/>
          <w:sz w:val="25"/>
          <w:szCs w:val="25"/>
        </w:rPr>
        <w:t>e</w:t>
      </w:r>
      <w:r w:rsidR="00CB2259" w:rsidRPr="003458F8">
        <w:rPr>
          <w:i w:val="0"/>
          <w:sz w:val="25"/>
          <w:szCs w:val="25"/>
        </w:rPr>
        <w:t xml:space="preserve"> avvolte da coperte di lana. </w:t>
      </w:r>
    </w:p>
    <w:p w:rsidR="002727EA" w:rsidRPr="003458F8" w:rsidRDefault="007F1CF1" w:rsidP="00AF4FDE">
      <w:pPr>
        <w:spacing w:before="0" w:beforeAutospacing="0" w:after="0" w:afterAutospacing="0"/>
        <w:contextualSpacing/>
        <w:jc w:val="both"/>
        <w:rPr>
          <w:i w:val="0"/>
          <w:sz w:val="25"/>
          <w:szCs w:val="25"/>
        </w:rPr>
      </w:pPr>
      <w:r w:rsidRPr="003458F8">
        <w:rPr>
          <w:i w:val="0"/>
          <w:sz w:val="25"/>
          <w:szCs w:val="25"/>
        </w:rPr>
        <w:lastRenderedPageBreak/>
        <w:t>“</w:t>
      </w:r>
      <w:r w:rsidR="003B6D1F">
        <w:rPr>
          <w:i w:val="0"/>
          <w:sz w:val="25"/>
          <w:szCs w:val="25"/>
        </w:rPr>
        <w:t>Volevamo solo credere</w:t>
      </w:r>
      <w:r w:rsidR="00DD32EF" w:rsidRPr="003458F8">
        <w:rPr>
          <w:i w:val="0"/>
          <w:sz w:val="25"/>
          <w:szCs w:val="25"/>
        </w:rPr>
        <w:t>”, dicevano</w:t>
      </w:r>
      <w:r w:rsidRPr="003458F8">
        <w:rPr>
          <w:i w:val="0"/>
          <w:sz w:val="25"/>
          <w:szCs w:val="25"/>
        </w:rPr>
        <w:t xml:space="preserve"> loro con l’aria smarrita</w:t>
      </w:r>
      <w:r w:rsidR="00DD32EF" w:rsidRPr="003458F8">
        <w:rPr>
          <w:i w:val="0"/>
          <w:sz w:val="25"/>
          <w:szCs w:val="25"/>
        </w:rPr>
        <w:t xml:space="preserve"> ai pochi cronisti presenti</w:t>
      </w:r>
      <w:r w:rsidRPr="003458F8">
        <w:rPr>
          <w:i w:val="0"/>
          <w:sz w:val="25"/>
          <w:szCs w:val="25"/>
        </w:rPr>
        <w:t>.</w:t>
      </w:r>
      <w:r w:rsidR="00083D88" w:rsidRPr="003458F8">
        <w:rPr>
          <w:i w:val="0"/>
          <w:sz w:val="25"/>
          <w:szCs w:val="25"/>
        </w:rPr>
        <w:t xml:space="preserve"> La donna aveva uno strano segno a forma di cerc</w:t>
      </w:r>
      <w:r w:rsidR="004517B2" w:rsidRPr="003458F8">
        <w:rPr>
          <w:i w:val="0"/>
          <w:sz w:val="25"/>
          <w:szCs w:val="25"/>
        </w:rPr>
        <w:t>hi</w:t>
      </w:r>
      <w:r w:rsidR="005E3A3F" w:rsidRPr="003458F8">
        <w:rPr>
          <w:i w:val="0"/>
          <w:sz w:val="25"/>
          <w:szCs w:val="25"/>
        </w:rPr>
        <w:t>o proprio al</w:t>
      </w:r>
      <w:r w:rsidR="00083D88" w:rsidRPr="003458F8">
        <w:rPr>
          <w:i w:val="0"/>
          <w:sz w:val="25"/>
          <w:szCs w:val="25"/>
        </w:rPr>
        <w:t xml:space="preserve"> centro della fronte, e continuava a toccarselo.</w:t>
      </w:r>
    </w:p>
    <w:p w:rsidR="00DD32EF" w:rsidRPr="003458F8" w:rsidRDefault="00CB2259" w:rsidP="00AF4FDE">
      <w:pPr>
        <w:spacing w:before="0" w:beforeAutospacing="0" w:after="0" w:afterAutospacing="0"/>
        <w:contextualSpacing/>
        <w:jc w:val="both"/>
        <w:rPr>
          <w:i w:val="0"/>
          <w:sz w:val="25"/>
          <w:szCs w:val="25"/>
        </w:rPr>
      </w:pPr>
      <w:r w:rsidRPr="003458F8">
        <w:rPr>
          <w:i w:val="0"/>
          <w:sz w:val="25"/>
          <w:szCs w:val="25"/>
        </w:rPr>
        <w:t xml:space="preserve">“Credere in cosa?”, rispose il </w:t>
      </w:r>
      <w:r w:rsidR="00DD32EF" w:rsidRPr="003458F8">
        <w:rPr>
          <w:i w:val="0"/>
          <w:sz w:val="25"/>
          <w:szCs w:val="25"/>
        </w:rPr>
        <w:t>giovane giornalista che teneva un piccolo registratore nella mano destra.</w:t>
      </w:r>
    </w:p>
    <w:p w:rsidR="007F1CF1" w:rsidRPr="003458F8" w:rsidRDefault="007F1CF1" w:rsidP="00AF4FDE">
      <w:pPr>
        <w:spacing w:before="0" w:beforeAutospacing="0" w:after="0" w:afterAutospacing="0"/>
        <w:contextualSpacing/>
        <w:jc w:val="both"/>
        <w:rPr>
          <w:i w:val="0"/>
          <w:sz w:val="25"/>
          <w:szCs w:val="25"/>
        </w:rPr>
      </w:pPr>
      <w:r w:rsidRPr="003458F8">
        <w:rPr>
          <w:i w:val="0"/>
          <w:sz w:val="25"/>
          <w:szCs w:val="25"/>
        </w:rPr>
        <w:t xml:space="preserve">“Noi volevamo solo credere nei fantasmi.” </w:t>
      </w:r>
    </w:p>
    <w:p w:rsidR="008160DA" w:rsidRPr="003458F8" w:rsidRDefault="007F1CF1" w:rsidP="00AF4FDE">
      <w:pPr>
        <w:spacing w:before="0" w:beforeAutospacing="0" w:after="0" w:afterAutospacing="0"/>
        <w:contextualSpacing/>
        <w:jc w:val="both"/>
        <w:rPr>
          <w:i w:val="0"/>
          <w:sz w:val="25"/>
          <w:szCs w:val="25"/>
        </w:rPr>
      </w:pPr>
      <w:r w:rsidRPr="003458F8">
        <w:rPr>
          <w:i w:val="0"/>
          <w:sz w:val="25"/>
          <w:szCs w:val="25"/>
        </w:rPr>
        <w:t>L’ambulanza aveva già chiuso le sue porte</w:t>
      </w:r>
      <w:r w:rsidR="00083D88" w:rsidRPr="003458F8">
        <w:rPr>
          <w:i w:val="0"/>
          <w:sz w:val="25"/>
          <w:szCs w:val="25"/>
        </w:rPr>
        <w:t>, e</w:t>
      </w:r>
      <w:r w:rsidRPr="003458F8">
        <w:rPr>
          <w:i w:val="0"/>
          <w:sz w:val="25"/>
          <w:szCs w:val="25"/>
        </w:rPr>
        <w:t xml:space="preserve"> mentre </w:t>
      </w:r>
      <w:r w:rsidR="00DD32EF" w:rsidRPr="003458F8">
        <w:rPr>
          <w:i w:val="0"/>
          <w:sz w:val="25"/>
          <w:szCs w:val="25"/>
        </w:rPr>
        <w:t>Billy guardava il suo</w:t>
      </w:r>
      <w:r w:rsidR="00CB2259" w:rsidRPr="003458F8">
        <w:rPr>
          <w:i w:val="0"/>
          <w:sz w:val="25"/>
          <w:szCs w:val="25"/>
        </w:rPr>
        <w:t xml:space="preserve"> </w:t>
      </w:r>
      <w:r w:rsidRPr="003458F8">
        <w:rPr>
          <w:i w:val="0"/>
          <w:sz w:val="25"/>
          <w:szCs w:val="25"/>
        </w:rPr>
        <w:t>allontanarsi dal molo</w:t>
      </w:r>
      <w:r w:rsidR="00DD32EF" w:rsidRPr="003458F8">
        <w:rPr>
          <w:i w:val="0"/>
          <w:sz w:val="25"/>
          <w:szCs w:val="25"/>
        </w:rPr>
        <w:t xml:space="preserve"> ai suoi </w:t>
      </w:r>
      <w:r w:rsidR="002A2FE3" w:rsidRPr="003458F8">
        <w:rPr>
          <w:i w:val="0"/>
          <w:sz w:val="25"/>
          <w:szCs w:val="25"/>
        </w:rPr>
        <w:t>genitori,</w:t>
      </w:r>
      <w:r w:rsidR="00DD32EF" w:rsidRPr="003458F8">
        <w:rPr>
          <w:i w:val="0"/>
          <w:sz w:val="25"/>
          <w:szCs w:val="25"/>
        </w:rPr>
        <w:t xml:space="preserve"> </w:t>
      </w:r>
      <w:r w:rsidR="00083D88" w:rsidRPr="003458F8">
        <w:rPr>
          <w:i w:val="0"/>
          <w:sz w:val="25"/>
          <w:szCs w:val="25"/>
        </w:rPr>
        <w:t>parve d’immaginare le ultime parole della donna col cerchio in fronte, non ce la faremo mai</w:t>
      </w:r>
      <w:r w:rsidRPr="003458F8">
        <w:rPr>
          <w:i w:val="0"/>
          <w:sz w:val="25"/>
          <w:szCs w:val="25"/>
        </w:rPr>
        <w:t xml:space="preserve">. </w:t>
      </w:r>
    </w:p>
    <w:p w:rsidR="00DD32EF" w:rsidRPr="003458F8" w:rsidRDefault="003C6175" w:rsidP="00AF4FDE">
      <w:pPr>
        <w:spacing w:before="0" w:beforeAutospacing="0" w:after="0" w:afterAutospacing="0"/>
        <w:contextualSpacing/>
        <w:jc w:val="both"/>
        <w:rPr>
          <w:i w:val="0"/>
          <w:sz w:val="25"/>
          <w:szCs w:val="25"/>
        </w:rPr>
      </w:pPr>
      <w:r w:rsidRPr="003458F8">
        <w:rPr>
          <w:i w:val="0"/>
          <w:sz w:val="25"/>
          <w:szCs w:val="25"/>
        </w:rPr>
        <w:t xml:space="preserve">La stampa </w:t>
      </w:r>
      <w:r w:rsidR="00083D88" w:rsidRPr="003458F8">
        <w:rPr>
          <w:i w:val="0"/>
          <w:sz w:val="25"/>
          <w:szCs w:val="25"/>
        </w:rPr>
        <w:t xml:space="preserve">locale e non, </w:t>
      </w:r>
      <w:r w:rsidR="008160DA" w:rsidRPr="003458F8">
        <w:rPr>
          <w:i w:val="0"/>
          <w:sz w:val="25"/>
          <w:szCs w:val="25"/>
        </w:rPr>
        <w:t xml:space="preserve">si sarebbe precipitata </w:t>
      </w:r>
      <w:r w:rsidRPr="003458F8">
        <w:rPr>
          <w:i w:val="0"/>
          <w:sz w:val="25"/>
          <w:szCs w:val="25"/>
        </w:rPr>
        <w:t>all’ospedal</w:t>
      </w:r>
      <w:r w:rsidR="00083D88" w:rsidRPr="003458F8">
        <w:rPr>
          <w:i w:val="0"/>
          <w:sz w:val="25"/>
          <w:szCs w:val="25"/>
        </w:rPr>
        <w:t>e per fare una bamba di</w:t>
      </w:r>
      <w:r w:rsidR="008160DA" w:rsidRPr="003458F8">
        <w:rPr>
          <w:i w:val="0"/>
          <w:sz w:val="25"/>
          <w:szCs w:val="25"/>
        </w:rPr>
        <w:t xml:space="preserve"> notiziario,</w:t>
      </w:r>
      <w:r w:rsidR="002A2FE3" w:rsidRPr="003458F8">
        <w:rPr>
          <w:i w:val="0"/>
          <w:sz w:val="25"/>
          <w:szCs w:val="25"/>
        </w:rPr>
        <w:t xml:space="preserve"> </w:t>
      </w:r>
      <w:r w:rsidR="008160DA" w:rsidRPr="003458F8">
        <w:rPr>
          <w:i w:val="0"/>
          <w:sz w:val="25"/>
          <w:szCs w:val="25"/>
        </w:rPr>
        <w:t xml:space="preserve">e </w:t>
      </w:r>
      <w:r w:rsidR="00083D88" w:rsidRPr="003458F8">
        <w:rPr>
          <w:i w:val="0"/>
          <w:sz w:val="25"/>
          <w:szCs w:val="25"/>
        </w:rPr>
        <w:t xml:space="preserve">per </w:t>
      </w:r>
      <w:r w:rsidR="008160DA" w:rsidRPr="003458F8">
        <w:rPr>
          <w:i w:val="0"/>
          <w:sz w:val="25"/>
          <w:szCs w:val="25"/>
        </w:rPr>
        <w:t>parlare dei superstiti di un fatto alquanto straordinario</w:t>
      </w:r>
      <w:r w:rsidRPr="003458F8">
        <w:rPr>
          <w:i w:val="0"/>
          <w:sz w:val="25"/>
          <w:szCs w:val="25"/>
        </w:rPr>
        <w:t xml:space="preserve">. </w:t>
      </w:r>
    </w:p>
    <w:p w:rsidR="00DD32EF" w:rsidRPr="003458F8" w:rsidRDefault="003C6175" w:rsidP="00AF4FDE">
      <w:pPr>
        <w:spacing w:before="0" w:beforeAutospacing="0" w:after="0" w:afterAutospacing="0"/>
        <w:contextualSpacing/>
        <w:jc w:val="both"/>
        <w:rPr>
          <w:i w:val="0"/>
          <w:sz w:val="25"/>
          <w:szCs w:val="25"/>
        </w:rPr>
      </w:pPr>
      <w:r w:rsidRPr="003458F8">
        <w:rPr>
          <w:i w:val="0"/>
          <w:sz w:val="25"/>
          <w:szCs w:val="25"/>
        </w:rPr>
        <w:t>I giornalisti avevano finito di scattare le</w:t>
      </w:r>
      <w:r w:rsidR="008160DA" w:rsidRPr="003458F8">
        <w:rPr>
          <w:i w:val="0"/>
          <w:sz w:val="25"/>
          <w:szCs w:val="25"/>
        </w:rPr>
        <w:t xml:space="preserve"> loro</w:t>
      </w:r>
      <w:r w:rsidRPr="003458F8">
        <w:rPr>
          <w:i w:val="0"/>
          <w:sz w:val="25"/>
          <w:szCs w:val="25"/>
        </w:rPr>
        <w:t xml:space="preserve"> foto. Domani </w:t>
      </w:r>
      <w:r w:rsidR="008160DA" w:rsidRPr="003458F8">
        <w:rPr>
          <w:i w:val="0"/>
          <w:sz w:val="25"/>
          <w:szCs w:val="25"/>
        </w:rPr>
        <w:t xml:space="preserve">ci sarebbe stato lo sfogo di </w:t>
      </w:r>
      <w:r w:rsidR="000253DB" w:rsidRPr="003458F8">
        <w:rPr>
          <w:i w:val="0"/>
          <w:sz w:val="25"/>
          <w:szCs w:val="25"/>
        </w:rPr>
        <w:t xml:space="preserve">quelle </w:t>
      </w:r>
      <w:r w:rsidR="008160DA" w:rsidRPr="003458F8">
        <w:rPr>
          <w:i w:val="0"/>
          <w:sz w:val="25"/>
          <w:szCs w:val="25"/>
        </w:rPr>
        <w:t xml:space="preserve">anime sfiorate dal pericolo o dalla morte stessa, </w:t>
      </w:r>
      <w:r w:rsidRPr="003458F8">
        <w:rPr>
          <w:i w:val="0"/>
          <w:sz w:val="25"/>
          <w:szCs w:val="25"/>
        </w:rPr>
        <w:t xml:space="preserve">e mi domandavo se qualcuno potrà mai credere a quello che avevano visto e vissuto. </w:t>
      </w:r>
      <w:r w:rsidR="007F1CF1" w:rsidRPr="003458F8">
        <w:rPr>
          <w:i w:val="0"/>
          <w:sz w:val="25"/>
          <w:szCs w:val="25"/>
        </w:rPr>
        <w:t xml:space="preserve"> </w:t>
      </w:r>
    </w:p>
    <w:p w:rsidR="007F1CF1" w:rsidRPr="003458F8" w:rsidRDefault="007F1CF1" w:rsidP="00AF4FDE">
      <w:pPr>
        <w:spacing w:before="0" w:beforeAutospacing="0" w:after="0" w:afterAutospacing="0"/>
        <w:contextualSpacing/>
        <w:jc w:val="both"/>
        <w:rPr>
          <w:i w:val="0"/>
          <w:sz w:val="25"/>
          <w:szCs w:val="25"/>
        </w:rPr>
      </w:pPr>
      <w:r w:rsidRPr="003458F8">
        <w:rPr>
          <w:i w:val="0"/>
          <w:sz w:val="25"/>
          <w:szCs w:val="25"/>
        </w:rPr>
        <w:t xml:space="preserve">La piccola scialuppa </w:t>
      </w:r>
      <w:r w:rsidR="00DD32EF" w:rsidRPr="003458F8">
        <w:rPr>
          <w:i w:val="0"/>
          <w:sz w:val="25"/>
          <w:szCs w:val="25"/>
        </w:rPr>
        <w:t xml:space="preserve">di quei </w:t>
      </w:r>
      <w:r w:rsidR="002A2FE3" w:rsidRPr="003458F8">
        <w:rPr>
          <w:i w:val="0"/>
          <w:sz w:val="25"/>
          <w:szCs w:val="25"/>
        </w:rPr>
        <w:t>disgraziati</w:t>
      </w:r>
      <w:r w:rsidR="00DD32EF" w:rsidRPr="003458F8">
        <w:rPr>
          <w:i w:val="0"/>
          <w:sz w:val="25"/>
          <w:szCs w:val="25"/>
        </w:rPr>
        <w:t xml:space="preserve"> </w:t>
      </w:r>
      <w:r w:rsidRPr="003458F8">
        <w:rPr>
          <w:i w:val="0"/>
          <w:sz w:val="25"/>
          <w:szCs w:val="25"/>
        </w:rPr>
        <w:t>galleggiava quieta sotto le onde trasparenti. Solo il remo mancante faceva pensare a qualche difficoltà degli occupanti, solo un piccolo insignificante remo. L’orizzonte era lilla</w:t>
      </w:r>
      <w:r w:rsidR="008160DA" w:rsidRPr="003458F8">
        <w:rPr>
          <w:i w:val="0"/>
          <w:sz w:val="25"/>
          <w:szCs w:val="25"/>
        </w:rPr>
        <w:t>,</w:t>
      </w:r>
      <w:r w:rsidRPr="003458F8">
        <w:rPr>
          <w:i w:val="0"/>
          <w:sz w:val="25"/>
          <w:szCs w:val="25"/>
        </w:rPr>
        <w:t xml:space="preserve"> </w:t>
      </w:r>
      <w:r w:rsidR="00AA1ABA" w:rsidRPr="003458F8">
        <w:rPr>
          <w:i w:val="0"/>
          <w:sz w:val="25"/>
          <w:szCs w:val="25"/>
        </w:rPr>
        <w:t>e</w:t>
      </w:r>
      <w:r w:rsidRPr="003458F8">
        <w:rPr>
          <w:i w:val="0"/>
          <w:sz w:val="25"/>
          <w:szCs w:val="25"/>
        </w:rPr>
        <w:t xml:space="preserve"> il sole volgeva oramai al tramonto.</w:t>
      </w:r>
    </w:p>
    <w:p w:rsidR="007F1CF1" w:rsidRPr="003458F8" w:rsidRDefault="008160DA" w:rsidP="00AF4FDE">
      <w:pPr>
        <w:spacing w:before="0" w:beforeAutospacing="0" w:after="0" w:afterAutospacing="0"/>
        <w:contextualSpacing/>
        <w:jc w:val="both"/>
        <w:rPr>
          <w:i w:val="0"/>
          <w:sz w:val="25"/>
          <w:szCs w:val="25"/>
        </w:rPr>
      </w:pPr>
      <w:r w:rsidRPr="003458F8">
        <w:rPr>
          <w:i w:val="0"/>
          <w:sz w:val="25"/>
          <w:szCs w:val="25"/>
        </w:rPr>
        <w:t>Due ore</w:t>
      </w:r>
      <w:r w:rsidR="007F1CF1" w:rsidRPr="003458F8">
        <w:rPr>
          <w:i w:val="0"/>
          <w:sz w:val="25"/>
          <w:szCs w:val="25"/>
        </w:rPr>
        <w:t xml:space="preserve"> dopo </w:t>
      </w:r>
      <w:r w:rsidR="00BF7710" w:rsidRPr="003458F8">
        <w:rPr>
          <w:i w:val="0"/>
          <w:sz w:val="25"/>
          <w:szCs w:val="25"/>
        </w:rPr>
        <w:t xml:space="preserve">Billy </w:t>
      </w:r>
      <w:r w:rsidR="007F1CF1" w:rsidRPr="003458F8">
        <w:rPr>
          <w:i w:val="0"/>
          <w:sz w:val="25"/>
          <w:szCs w:val="25"/>
        </w:rPr>
        <w:t>mi telefonò.</w:t>
      </w:r>
    </w:p>
    <w:p w:rsidR="007F1CF1" w:rsidRPr="003458F8" w:rsidRDefault="00BF7710" w:rsidP="00AF4FDE">
      <w:pPr>
        <w:spacing w:before="0" w:beforeAutospacing="0" w:after="0" w:afterAutospacing="0"/>
        <w:contextualSpacing/>
        <w:jc w:val="both"/>
        <w:rPr>
          <w:i w:val="0"/>
          <w:sz w:val="25"/>
          <w:szCs w:val="25"/>
        </w:rPr>
      </w:pPr>
      <w:r w:rsidRPr="003458F8">
        <w:rPr>
          <w:i w:val="0"/>
          <w:sz w:val="25"/>
          <w:szCs w:val="25"/>
        </w:rPr>
        <w:t xml:space="preserve">“Sai </w:t>
      </w:r>
      <w:proofErr w:type="spellStart"/>
      <w:r w:rsidRPr="003458F8">
        <w:rPr>
          <w:i w:val="0"/>
          <w:sz w:val="25"/>
          <w:szCs w:val="25"/>
        </w:rPr>
        <w:t>Armet</w:t>
      </w:r>
      <w:proofErr w:type="spellEnd"/>
      <w:r w:rsidR="007F1CF1" w:rsidRPr="003458F8">
        <w:rPr>
          <w:i w:val="0"/>
          <w:sz w:val="25"/>
          <w:szCs w:val="25"/>
        </w:rPr>
        <w:t>?”</w:t>
      </w:r>
    </w:p>
    <w:p w:rsidR="007F1CF1" w:rsidRPr="003458F8" w:rsidRDefault="007F1CF1" w:rsidP="00AF4FDE">
      <w:pPr>
        <w:spacing w:before="0" w:beforeAutospacing="0" w:after="0" w:afterAutospacing="0"/>
        <w:contextualSpacing/>
        <w:jc w:val="both"/>
        <w:rPr>
          <w:i w:val="0"/>
          <w:sz w:val="25"/>
          <w:szCs w:val="25"/>
        </w:rPr>
      </w:pPr>
      <w:r w:rsidRPr="003458F8">
        <w:rPr>
          <w:i w:val="0"/>
          <w:sz w:val="25"/>
          <w:szCs w:val="25"/>
        </w:rPr>
        <w:t>“Cosa?”, ris</w:t>
      </w:r>
      <w:r w:rsidR="008160DA" w:rsidRPr="003458F8">
        <w:rPr>
          <w:i w:val="0"/>
          <w:sz w:val="25"/>
          <w:szCs w:val="25"/>
        </w:rPr>
        <w:t>posi io senza nemmeno salutarlo, preso a percepire il perché del suo tono di voce sommerso.</w:t>
      </w:r>
    </w:p>
    <w:p w:rsidR="00BF7710" w:rsidRPr="003458F8" w:rsidRDefault="007F1CF1" w:rsidP="00AF4FDE">
      <w:pPr>
        <w:spacing w:before="0" w:beforeAutospacing="0" w:after="0" w:afterAutospacing="0"/>
        <w:contextualSpacing/>
        <w:jc w:val="both"/>
        <w:rPr>
          <w:i w:val="0"/>
          <w:sz w:val="25"/>
          <w:szCs w:val="25"/>
        </w:rPr>
      </w:pPr>
      <w:r w:rsidRPr="003458F8">
        <w:rPr>
          <w:i w:val="0"/>
          <w:sz w:val="25"/>
          <w:szCs w:val="25"/>
        </w:rPr>
        <w:t>“</w:t>
      </w:r>
      <w:r w:rsidR="00BF7710" w:rsidRPr="003458F8">
        <w:rPr>
          <w:i w:val="0"/>
          <w:sz w:val="25"/>
          <w:szCs w:val="25"/>
        </w:rPr>
        <w:t xml:space="preserve">C’è un’ambulanza con gente che è </w:t>
      </w:r>
      <w:proofErr w:type="spellStart"/>
      <w:r w:rsidR="00BF7710" w:rsidRPr="003458F8">
        <w:rPr>
          <w:i w:val="0"/>
          <w:sz w:val="25"/>
          <w:szCs w:val="25"/>
        </w:rPr>
        <w:t>sopravissuta</w:t>
      </w:r>
      <w:proofErr w:type="spellEnd"/>
      <w:r w:rsidR="00BF7710" w:rsidRPr="003458F8">
        <w:rPr>
          <w:i w:val="0"/>
          <w:sz w:val="25"/>
          <w:szCs w:val="25"/>
        </w:rPr>
        <w:t xml:space="preserve"> a qualcosa in mare e la donna aveva un cerchio sulla fronte. Sto arrivando, aspettaci</w:t>
      </w:r>
      <w:r w:rsidR="0062416F">
        <w:rPr>
          <w:i w:val="0"/>
          <w:sz w:val="25"/>
          <w:szCs w:val="25"/>
        </w:rPr>
        <w:t>.”</w:t>
      </w:r>
    </w:p>
    <w:p w:rsidR="00BF7710" w:rsidRPr="003458F8" w:rsidRDefault="00BF7710" w:rsidP="00AF4FDE">
      <w:pPr>
        <w:spacing w:before="0" w:beforeAutospacing="0" w:after="0" w:afterAutospacing="0"/>
        <w:contextualSpacing/>
        <w:jc w:val="both"/>
        <w:rPr>
          <w:i w:val="0"/>
          <w:sz w:val="25"/>
          <w:szCs w:val="25"/>
        </w:rPr>
      </w:pPr>
      <w:r w:rsidRPr="003458F8">
        <w:rPr>
          <w:i w:val="0"/>
          <w:sz w:val="25"/>
          <w:szCs w:val="25"/>
        </w:rPr>
        <w:t xml:space="preserve">“Ma io non sono più lì. Andate via anche voi, ti lascio un </w:t>
      </w:r>
      <w:r w:rsidR="00977683" w:rsidRPr="003458F8">
        <w:rPr>
          <w:i w:val="0"/>
          <w:sz w:val="25"/>
          <w:szCs w:val="25"/>
        </w:rPr>
        <w:t>messaggio, dove</w:t>
      </w:r>
      <w:r w:rsidRPr="003458F8">
        <w:rPr>
          <w:i w:val="0"/>
          <w:sz w:val="25"/>
          <w:szCs w:val="25"/>
        </w:rPr>
        <w:t xml:space="preserve"> sai tu.”, dissi così nel caso il mio telefono fosse spiato. Dove sai tu era una scatola sotto la </w:t>
      </w:r>
      <w:r w:rsidR="00977683" w:rsidRPr="003458F8">
        <w:rPr>
          <w:i w:val="0"/>
          <w:sz w:val="25"/>
          <w:szCs w:val="25"/>
        </w:rPr>
        <w:t>quercia, dove</w:t>
      </w:r>
      <w:r w:rsidRPr="003458F8">
        <w:rPr>
          <w:i w:val="0"/>
          <w:sz w:val="25"/>
          <w:szCs w:val="25"/>
        </w:rPr>
        <w:t xml:space="preserve"> solitamente lasciavo la chiave di casa o messaggi importanti e persino la paghetta settimanale di Billy.</w:t>
      </w:r>
    </w:p>
    <w:p w:rsidR="007F1CF1" w:rsidRPr="003458F8" w:rsidRDefault="00977683" w:rsidP="00AF4FDE">
      <w:pPr>
        <w:spacing w:before="0" w:beforeAutospacing="0" w:after="0" w:afterAutospacing="0"/>
        <w:contextualSpacing/>
        <w:jc w:val="both"/>
        <w:rPr>
          <w:i w:val="0"/>
          <w:sz w:val="25"/>
          <w:szCs w:val="25"/>
        </w:rPr>
      </w:pPr>
      <w:r w:rsidRPr="003458F8">
        <w:rPr>
          <w:i w:val="0"/>
          <w:sz w:val="25"/>
          <w:szCs w:val="25"/>
        </w:rPr>
        <w:t>Quell’</w:t>
      </w:r>
      <w:r w:rsidR="00BF7710" w:rsidRPr="003458F8">
        <w:rPr>
          <w:i w:val="0"/>
          <w:sz w:val="25"/>
          <w:szCs w:val="25"/>
        </w:rPr>
        <w:t>ambulanza non sarebbe</w:t>
      </w:r>
      <w:r w:rsidR="007F1CF1" w:rsidRPr="003458F8">
        <w:rPr>
          <w:i w:val="0"/>
          <w:sz w:val="25"/>
          <w:szCs w:val="25"/>
        </w:rPr>
        <w:t xml:space="preserve"> mai arrivata a</w:t>
      </w:r>
      <w:r w:rsidR="00BF7710" w:rsidRPr="003458F8">
        <w:rPr>
          <w:i w:val="0"/>
          <w:sz w:val="25"/>
          <w:szCs w:val="25"/>
        </w:rPr>
        <w:t xml:space="preserve"> destinazione perché ci sarà</w:t>
      </w:r>
      <w:r w:rsidR="007F1CF1" w:rsidRPr="003458F8">
        <w:rPr>
          <w:i w:val="0"/>
          <w:sz w:val="25"/>
          <w:szCs w:val="25"/>
        </w:rPr>
        <w:t xml:space="preserve"> un incidente s</w:t>
      </w:r>
      <w:r w:rsidR="00C108A5" w:rsidRPr="003458F8">
        <w:rPr>
          <w:i w:val="0"/>
          <w:sz w:val="25"/>
          <w:szCs w:val="25"/>
        </w:rPr>
        <w:t xml:space="preserve">ulla sesta prima del </w:t>
      </w:r>
      <w:proofErr w:type="spellStart"/>
      <w:r w:rsidR="00C108A5" w:rsidRPr="003458F8">
        <w:rPr>
          <w:i w:val="0"/>
          <w:sz w:val="25"/>
          <w:szCs w:val="25"/>
        </w:rPr>
        <w:t>Memorial</w:t>
      </w:r>
      <w:proofErr w:type="spellEnd"/>
      <w:r w:rsidR="00C108A5" w:rsidRPr="003458F8">
        <w:rPr>
          <w:i w:val="0"/>
          <w:sz w:val="25"/>
          <w:szCs w:val="25"/>
        </w:rPr>
        <w:t xml:space="preserve">, </w:t>
      </w:r>
      <w:r w:rsidR="00003042" w:rsidRPr="003458F8">
        <w:rPr>
          <w:i w:val="0"/>
          <w:sz w:val="25"/>
          <w:szCs w:val="25"/>
        </w:rPr>
        <w:t xml:space="preserve">con </w:t>
      </w:r>
      <w:r w:rsidR="00C108A5" w:rsidRPr="003458F8">
        <w:rPr>
          <w:i w:val="0"/>
          <w:sz w:val="25"/>
          <w:szCs w:val="25"/>
        </w:rPr>
        <w:t>un</w:t>
      </w:r>
      <w:r w:rsidR="00BF7710" w:rsidRPr="003458F8">
        <w:rPr>
          <w:i w:val="0"/>
          <w:sz w:val="25"/>
          <w:szCs w:val="25"/>
        </w:rPr>
        <w:t>a</w:t>
      </w:r>
      <w:r w:rsidR="00C108A5" w:rsidRPr="003458F8">
        <w:rPr>
          <w:i w:val="0"/>
          <w:sz w:val="25"/>
          <w:szCs w:val="25"/>
        </w:rPr>
        <w:t xml:space="preserve"> cisterna ribaltata,</w:t>
      </w:r>
      <w:r w:rsidR="007F1CF1" w:rsidRPr="003458F8">
        <w:rPr>
          <w:i w:val="0"/>
          <w:sz w:val="25"/>
          <w:szCs w:val="25"/>
        </w:rPr>
        <w:t xml:space="preserve"> </w:t>
      </w:r>
      <w:r w:rsidR="00003042" w:rsidRPr="003458F8">
        <w:rPr>
          <w:i w:val="0"/>
          <w:sz w:val="25"/>
          <w:szCs w:val="25"/>
        </w:rPr>
        <w:t xml:space="preserve">e </w:t>
      </w:r>
      <w:r w:rsidR="007F1CF1" w:rsidRPr="003458F8">
        <w:rPr>
          <w:i w:val="0"/>
          <w:sz w:val="25"/>
          <w:szCs w:val="25"/>
        </w:rPr>
        <w:t>nessun s</w:t>
      </w:r>
      <w:r w:rsidR="00083D88" w:rsidRPr="003458F8">
        <w:rPr>
          <w:i w:val="0"/>
          <w:sz w:val="25"/>
          <w:szCs w:val="25"/>
        </w:rPr>
        <w:t xml:space="preserve">uperstite a parte il conducente </w:t>
      </w:r>
      <w:r w:rsidR="00003042" w:rsidRPr="003458F8">
        <w:rPr>
          <w:i w:val="0"/>
          <w:sz w:val="25"/>
          <w:szCs w:val="25"/>
        </w:rPr>
        <w:t xml:space="preserve">si salverà </w:t>
      </w:r>
      <w:r w:rsidR="00083D88" w:rsidRPr="003458F8">
        <w:rPr>
          <w:i w:val="0"/>
          <w:sz w:val="25"/>
          <w:szCs w:val="25"/>
        </w:rPr>
        <w:t>per miracolo.</w:t>
      </w:r>
    </w:p>
    <w:p w:rsidR="00003042" w:rsidRPr="003458F8" w:rsidRDefault="00003042" w:rsidP="00AF4FDE">
      <w:pPr>
        <w:spacing w:before="0" w:beforeAutospacing="0" w:after="0" w:afterAutospacing="0"/>
        <w:contextualSpacing/>
        <w:jc w:val="both"/>
        <w:rPr>
          <w:i w:val="0"/>
          <w:sz w:val="25"/>
          <w:szCs w:val="25"/>
        </w:rPr>
      </w:pPr>
      <w:r w:rsidRPr="003458F8">
        <w:rPr>
          <w:i w:val="0"/>
          <w:sz w:val="25"/>
          <w:szCs w:val="25"/>
        </w:rPr>
        <w:t xml:space="preserve">Scappavo da me stesso e dalla terribile verità di quella città, forse non si sarebbe salvato nessuno o forse qualche erede dei Padri Fondatori avrebbe portato la famiglia in salvo in qualche angolo remoto del nostro pianeta. </w:t>
      </w:r>
    </w:p>
    <w:p w:rsidR="001F1A3A" w:rsidRPr="003458F8" w:rsidRDefault="001F1A3A" w:rsidP="00AF4FDE">
      <w:pPr>
        <w:spacing w:before="0" w:beforeAutospacing="0" w:after="0" w:afterAutospacing="0"/>
        <w:contextualSpacing/>
        <w:jc w:val="both"/>
        <w:rPr>
          <w:i w:val="0"/>
          <w:sz w:val="25"/>
          <w:szCs w:val="25"/>
        </w:rPr>
      </w:pPr>
      <w:r w:rsidRPr="003458F8">
        <w:rPr>
          <w:i w:val="0"/>
          <w:sz w:val="25"/>
          <w:szCs w:val="25"/>
        </w:rPr>
        <w:t>Presi la testa e la mis</w:t>
      </w:r>
      <w:r w:rsidR="00977683" w:rsidRPr="003458F8">
        <w:rPr>
          <w:i w:val="0"/>
          <w:sz w:val="25"/>
          <w:szCs w:val="25"/>
        </w:rPr>
        <w:t xml:space="preserve">i tra le mani, perché ricordai il vecchio </w:t>
      </w:r>
      <w:proofErr w:type="spellStart"/>
      <w:r w:rsidRPr="003458F8">
        <w:rPr>
          <w:i w:val="0"/>
          <w:sz w:val="25"/>
          <w:szCs w:val="25"/>
        </w:rPr>
        <w:t>Cod</w:t>
      </w:r>
      <w:proofErr w:type="spellEnd"/>
      <w:r w:rsidRPr="003458F8">
        <w:rPr>
          <w:i w:val="0"/>
          <w:sz w:val="25"/>
          <w:szCs w:val="25"/>
        </w:rPr>
        <w:t xml:space="preserve"> che agitava freneticamente le braccia</w:t>
      </w:r>
      <w:r w:rsidR="00C108A5" w:rsidRPr="003458F8">
        <w:rPr>
          <w:i w:val="0"/>
          <w:sz w:val="25"/>
          <w:szCs w:val="25"/>
        </w:rPr>
        <w:t>,</w:t>
      </w:r>
      <w:r w:rsidRPr="003458F8">
        <w:rPr>
          <w:i w:val="0"/>
          <w:sz w:val="25"/>
          <w:szCs w:val="25"/>
        </w:rPr>
        <w:t xml:space="preserve"> e urlava, mi gridava qualcosa che io non riuscivo a capire.</w:t>
      </w:r>
    </w:p>
    <w:p w:rsidR="00C108A5" w:rsidRPr="003458F8" w:rsidRDefault="001F1A3A" w:rsidP="00AF4FDE">
      <w:pPr>
        <w:spacing w:before="0" w:beforeAutospacing="0" w:after="0" w:afterAutospacing="0"/>
        <w:contextualSpacing/>
        <w:jc w:val="both"/>
        <w:rPr>
          <w:i w:val="0"/>
          <w:sz w:val="25"/>
          <w:szCs w:val="25"/>
        </w:rPr>
      </w:pPr>
      <w:r w:rsidRPr="003458F8">
        <w:rPr>
          <w:i w:val="0"/>
          <w:sz w:val="25"/>
          <w:szCs w:val="25"/>
        </w:rPr>
        <w:t xml:space="preserve">Poi, in una delle stanze del pensiero una mano </w:t>
      </w:r>
      <w:r w:rsidR="001079D2" w:rsidRPr="003458F8">
        <w:rPr>
          <w:i w:val="0"/>
          <w:sz w:val="25"/>
          <w:szCs w:val="25"/>
        </w:rPr>
        <w:t>divina accese la lampadina,</w:t>
      </w:r>
      <w:r w:rsidRPr="003458F8">
        <w:rPr>
          <w:i w:val="0"/>
          <w:sz w:val="25"/>
          <w:szCs w:val="25"/>
        </w:rPr>
        <w:t xml:space="preserve"> </w:t>
      </w:r>
      <w:r w:rsidR="00977683" w:rsidRPr="003458F8">
        <w:rPr>
          <w:i w:val="0"/>
          <w:sz w:val="25"/>
          <w:szCs w:val="25"/>
        </w:rPr>
        <w:t>e</w:t>
      </w:r>
      <w:r w:rsidRPr="003458F8">
        <w:rPr>
          <w:i w:val="0"/>
          <w:sz w:val="25"/>
          <w:szCs w:val="25"/>
        </w:rPr>
        <w:t xml:space="preserve"> i miei occhi videro la verità; Conrad non stava agitano le mani, no Signore, mi stava mostrando un grande, un grandissimo cerchio e le sue, non erano parole ma, risa demoniache,</w:t>
      </w:r>
      <w:r w:rsidR="00C108A5" w:rsidRPr="003458F8">
        <w:rPr>
          <w:i w:val="0"/>
          <w:sz w:val="25"/>
          <w:szCs w:val="25"/>
        </w:rPr>
        <w:t xml:space="preserve"> e terribili come ci fosse qualcosa nella sua morte che poteva unirci tutti, una verità al di l</w:t>
      </w:r>
      <w:r w:rsidR="006D4265">
        <w:rPr>
          <w:i w:val="0"/>
          <w:sz w:val="25"/>
          <w:szCs w:val="25"/>
        </w:rPr>
        <w:t>à</w:t>
      </w:r>
      <w:r w:rsidR="00C108A5" w:rsidRPr="003458F8">
        <w:rPr>
          <w:i w:val="0"/>
          <w:sz w:val="25"/>
          <w:szCs w:val="25"/>
        </w:rPr>
        <w:t xml:space="preserve"> della comprensione umana.</w:t>
      </w:r>
      <w:r w:rsidR="006D4265">
        <w:rPr>
          <w:i w:val="0"/>
          <w:sz w:val="25"/>
          <w:szCs w:val="25"/>
        </w:rPr>
        <w:t xml:space="preserve"> </w:t>
      </w:r>
      <w:r w:rsidR="00C108A5" w:rsidRPr="003458F8">
        <w:rPr>
          <w:i w:val="0"/>
          <w:sz w:val="25"/>
          <w:szCs w:val="25"/>
        </w:rPr>
        <w:t xml:space="preserve">La fuori non sapevo cosa mi aspettava veramente, la cosa sicura era la mia realtà ma quando appoggiai le mani a terra per alzarmi, sentì il pavimento umido. </w:t>
      </w:r>
    </w:p>
    <w:p w:rsidR="00C108A5" w:rsidRPr="003458F8" w:rsidRDefault="00C108A5" w:rsidP="00AF4FDE">
      <w:pPr>
        <w:spacing w:before="0" w:beforeAutospacing="0" w:after="0" w:afterAutospacing="0"/>
        <w:contextualSpacing/>
        <w:jc w:val="both"/>
        <w:rPr>
          <w:i w:val="0"/>
          <w:sz w:val="25"/>
          <w:szCs w:val="25"/>
        </w:rPr>
      </w:pPr>
      <w:r w:rsidRPr="003458F8">
        <w:rPr>
          <w:i w:val="0"/>
          <w:sz w:val="25"/>
          <w:szCs w:val="25"/>
        </w:rPr>
        <w:t>Gli occhi non dovettero sforzarsi per la meraviglia</w:t>
      </w:r>
      <w:r w:rsidR="00F975A3" w:rsidRPr="003458F8">
        <w:rPr>
          <w:i w:val="0"/>
          <w:sz w:val="25"/>
          <w:szCs w:val="25"/>
        </w:rPr>
        <w:t>,</w:t>
      </w:r>
      <w:r w:rsidRPr="003458F8">
        <w:rPr>
          <w:i w:val="0"/>
          <w:sz w:val="25"/>
          <w:szCs w:val="25"/>
        </w:rPr>
        <w:t xml:space="preserve"> e l’asma </w:t>
      </w:r>
      <w:r w:rsidR="00F975A3" w:rsidRPr="003458F8">
        <w:rPr>
          <w:i w:val="0"/>
          <w:sz w:val="25"/>
          <w:szCs w:val="25"/>
        </w:rPr>
        <w:t xml:space="preserve">che </w:t>
      </w:r>
      <w:r w:rsidRPr="003458F8">
        <w:rPr>
          <w:i w:val="0"/>
          <w:sz w:val="25"/>
          <w:szCs w:val="25"/>
        </w:rPr>
        <w:t>mi stava comprimendo il petto preso da un assalto di adrenalina</w:t>
      </w:r>
      <w:r w:rsidR="00F975A3" w:rsidRPr="003458F8">
        <w:rPr>
          <w:i w:val="0"/>
          <w:sz w:val="25"/>
          <w:szCs w:val="25"/>
        </w:rPr>
        <w:t>, sembrava uno scherzo al taglio di follia su cui il mio raziocinio camminava senza alcuna sicurezza</w:t>
      </w:r>
      <w:r w:rsidRPr="003458F8">
        <w:rPr>
          <w:i w:val="0"/>
          <w:sz w:val="25"/>
          <w:szCs w:val="25"/>
        </w:rPr>
        <w:t xml:space="preserve">. </w:t>
      </w:r>
    </w:p>
    <w:p w:rsidR="001F1A3A" w:rsidRPr="003458F8" w:rsidRDefault="00C108A5" w:rsidP="00AF4FDE">
      <w:pPr>
        <w:spacing w:before="0" w:beforeAutospacing="0" w:after="0" w:afterAutospacing="0"/>
        <w:contextualSpacing/>
        <w:jc w:val="both"/>
        <w:rPr>
          <w:i w:val="0"/>
          <w:sz w:val="25"/>
          <w:szCs w:val="25"/>
        </w:rPr>
      </w:pPr>
      <w:r w:rsidRPr="003458F8">
        <w:rPr>
          <w:i w:val="0"/>
          <w:sz w:val="25"/>
          <w:szCs w:val="25"/>
        </w:rPr>
        <w:t xml:space="preserve">Non ero impazzito, ne stavo sognando, i miei piedi </w:t>
      </w:r>
      <w:r w:rsidR="00C24EFB" w:rsidRPr="003458F8">
        <w:rPr>
          <w:i w:val="0"/>
          <w:sz w:val="25"/>
          <w:szCs w:val="25"/>
        </w:rPr>
        <w:t>erano immersi</w:t>
      </w:r>
      <w:r w:rsidR="00917809" w:rsidRPr="003458F8">
        <w:rPr>
          <w:i w:val="0"/>
          <w:sz w:val="25"/>
          <w:szCs w:val="25"/>
        </w:rPr>
        <w:t xml:space="preserve"> nuovamente</w:t>
      </w:r>
      <w:r w:rsidR="00C24EFB" w:rsidRPr="003458F8">
        <w:rPr>
          <w:i w:val="0"/>
          <w:sz w:val="25"/>
          <w:szCs w:val="25"/>
        </w:rPr>
        <w:t xml:space="preserve"> </w:t>
      </w:r>
      <w:r w:rsidRPr="003458F8">
        <w:rPr>
          <w:i w:val="0"/>
          <w:sz w:val="25"/>
          <w:szCs w:val="25"/>
        </w:rPr>
        <w:t>in un perfetto cerchio d’acqua.</w:t>
      </w:r>
    </w:p>
    <w:p w:rsidR="00AB644D" w:rsidRPr="003458F8" w:rsidRDefault="00D6709D" w:rsidP="00AF4FDE">
      <w:pPr>
        <w:spacing w:before="0" w:beforeAutospacing="0" w:after="0" w:afterAutospacing="0"/>
        <w:contextualSpacing/>
        <w:jc w:val="both"/>
        <w:rPr>
          <w:i w:val="0"/>
          <w:sz w:val="25"/>
          <w:szCs w:val="25"/>
        </w:rPr>
      </w:pPr>
      <w:r w:rsidRPr="003458F8">
        <w:rPr>
          <w:i w:val="0"/>
          <w:sz w:val="25"/>
          <w:szCs w:val="25"/>
        </w:rPr>
        <w:t>Lasciai stare</w:t>
      </w:r>
      <w:r w:rsidR="00AB644D" w:rsidRPr="003458F8">
        <w:rPr>
          <w:i w:val="0"/>
          <w:sz w:val="25"/>
          <w:szCs w:val="25"/>
        </w:rPr>
        <w:t xml:space="preserve"> altre divagazioni mentali e coordinai i miei movimenti su un pensiero costruttivo, la via di fuga.</w:t>
      </w:r>
    </w:p>
    <w:p w:rsidR="00AD2D1D" w:rsidRPr="003458F8" w:rsidRDefault="00AB644D" w:rsidP="00AF4FDE">
      <w:pPr>
        <w:spacing w:before="0" w:beforeAutospacing="0" w:after="0" w:afterAutospacing="0"/>
        <w:contextualSpacing/>
        <w:jc w:val="both"/>
        <w:rPr>
          <w:i w:val="0"/>
          <w:sz w:val="25"/>
          <w:szCs w:val="25"/>
        </w:rPr>
      </w:pPr>
      <w:r w:rsidRPr="003458F8">
        <w:rPr>
          <w:i w:val="0"/>
          <w:sz w:val="25"/>
          <w:szCs w:val="25"/>
        </w:rPr>
        <w:t xml:space="preserve">L’auto viaggiava sulla panoramica ma la gente sembrava aumentare come se fosse stata obbligata </w:t>
      </w:r>
      <w:r w:rsidR="00D6709D" w:rsidRPr="003458F8">
        <w:rPr>
          <w:i w:val="0"/>
          <w:sz w:val="25"/>
          <w:szCs w:val="25"/>
        </w:rPr>
        <w:t>a</w:t>
      </w:r>
      <w:r w:rsidRPr="003458F8">
        <w:rPr>
          <w:i w:val="0"/>
          <w:sz w:val="25"/>
          <w:szCs w:val="25"/>
        </w:rPr>
        <w:t xml:space="preserve"> uscire di casa alla medesima ora. </w:t>
      </w:r>
    </w:p>
    <w:p w:rsidR="00AB644D" w:rsidRPr="003458F8" w:rsidRDefault="00AB644D" w:rsidP="00AF4FDE">
      <w:pPr>
        <w:spacing w:before="0" w:beforeAutospacing="0" w:after="0" w:afterAutospacing="0"/>
        <w:contextualSpacing/>
        <w:jc w:val="both"/>
        <w:rPr>
          <w:i w:val="0"/>
          <w:sz w:val="25"/>
          <w:szCs w:val="25"/>
        </w:rPr>
      </w:pPr>
      <w:r w:rsidRPr="003458F8">
        <w:rPr>
          <w:i w:val="0"/>
          <w:sz w:val="25"/>
          <w:szCs w:val="25"/>
        </w:rPr>
        <w:lastRenderedPageBreak/>
        <w:t xml:space="preserve">Vecchi, giovani, genitori </w:t>
      </w:r>
      <w:r w:rsidR="00D6709D" w:rsidRPr="003458F8">
        <w:rPr>
          <w:i w:val="0"/>
          <w:sz w:val="25"/>
          <w:szCs w:val="25"/>
        </w:rPr>
        <w:t>con i</w:t>
      </w:r>
      <w:r w:rsidRPr="003458F8">
        <w:rPr>
          <w:i w:val="0"/>
          <w:sz w:val="25"/>
          <w:szCs w:val="25"/>
        </w:rPr>
        <w:t xml:space="preserve"> bambini, una vera e propria marea umana ferma come se attendesse l’arrivo degli alieni era lì, a sfilare in parata per i miei occhi tesi dal terrore. Anche le auto si erano bloccate in quella che sembrava una fila senza capo ma la cosa incre</w:t>
      </w:r>
      <w:r w:rsidR="00D6709D" w:rsidRPr="003458F8">
        <w:rPr>
          <w:i w:val="0"/>
          <w:sz w:val="25"/>
          <w:szCs w:val="25"/>
        </w:rPr>
        <w:t>dibile che nemmeno una voce, un’unica</w:t>
      </w:r>
      <w:r w:rsidRPr="003458F8">
        <w:rPr>
          <w:i w:val="0"/>
          <w:sz w:val="25"/>
          <w:szCs w:val="25"/>
        </w:rPr>
        <w:t xml:space="preserve"> voce</w:t>
      </w:r>
      <w:r w:rsidR="00D6709D" w:rsidRPr="003458F8">
        <w:rPr>
          <w:i w:val="0"/>
          <w:sz w:val="25"/>
          <w:szCs w:val="25"/>
        </w:rPr>
        <w:t>,</w:t>
      </w:r>
      <w:r w:rsidRPr="003458F8">
        <w:rPr>
          <w:i w:val="0"/>
          <w:sz w:val="25"/>
          <w:szCs w:val="25"/>
        </w:rPr>
        <w:t xml:space="preserve"> imprecava o si lamentava della cosa.</w:t>
      </w:r>
    </w:p>
    <w:p w:rsidR="00AD2D1D" w:rsidRPr="003458F8" w:rsidRDefault="00E407EC" w:rsidP="00AF4FDE">
      <w:pPr>
        <w:spacing w:before="0" w:beforeAutospacing="0" w:after="0" w:afterAutospacing="0"/>
        <w:contextualSpacing/>
        <w:jc w:val="both"/>
        <w:rPr>
          <w:i w:val="0"/>
          <w:sz w:val="25"/>
          <w:szCs w:val="25"/>
        </w:rPr>
      </w:pPr>
      <w:r w:rsidRPr="003458F8">
        <w:rPr>
          <w:i w:val="0"/>
          <w:sz w:val="25"/>
          <w:szCs w:val="25"/>
        </w:rPr>
        <w:t xml:space="preserve">Avevo tirato fuori il capo dal finestrino per capire a quanta fantascienza stavo assistendo. </w:t>
      </w:r>
    </w:p>
    <w:p w:rsidR="00AB644D" w:rsidRPr="003458F8" w:rsidRDefault="00E407EC" w:rsidP="00AF4FDE">
      <w:pPr>
        <w:spacing w:before="0" w:beforeAutospacing="0" w:after="0" w:afterAutospacing="0"/>
        <w:contextualSpacing/>
        <w:jc w:val="both"/>
        <w:rPr>
          <w:i w:val="0"/>
          <w:sz w:val="25"/>
          <w:szCs w:val="25"/>
        </w:rPr>
      </w:pPr>
      <w:r w:rsidRPr="003458F8">
        <w:rPr>
          <w:i w:val="0"/>
          <w:sz w:val="25"/>
          <w:szCs w:val="25"/>
        </w:rPr>
        <w:t xml:space="preserve">Il mio cellulare sfortunatamente o fortunatamente aveva la batteria scarica; era arrivato il momento di proseguire a piedi </w:t>
      </w:r>
      <w:r w:rsidR="00D6709D" w:rsidRPr="003458F8">
        <w:rPr>
          <w:i w:val="0"/>
          <w:sz w:val="25"/>
          <w:szCs w:val="25"/>
        </w:rPr>
        <w:t>e</w:t>
      </w:r>
      <w:r w:rsidRPr="003458F8">
        <w:rPr>
          <w:i w:val="0"/>
          <w:sz w:val="25"/>
          <w:szCs w:val="25"/>
        </w:rPr>
        <w:t xml:space="preserve"> in mezzo al banco carne che il Grande </w:t>
      </w:r>
      <w:proofErr w:type="spellStart"/>
      <w:r w:rsidRPr="003458F8">
        <w:rPr>
          <w:i w:val="0"/>
          <w:sz w:val="25"/>
          <w:szCs w:val="25"/>
        </w:rPr>
        <w:t>Goth</w:t>
      </w:r>
      <w:proofErr w:type="spellEnd"/>
      <w:r w:rsidRPr="003458F8">
        <w:rPr>
          <w:i w:val="0"/>
          <w:sz w:val="25"/>
          <w:szCs w:val="25"/>
        </w:rPr>
        <w:t xml:space="preserve"> si era preparato per bene.</w:t>
      </w:r>
    </w:p>
    <w:p w:rsidR="006D4265" w:rsidRDefault="00E407EC" w:rsidP="00AF4FDE">
      <w:pPr>
        <w:spacing w:before="0" w:beforeAutospacing="0" w:after="0" w:afterAutospacing="0"/>
        <w:contextualSpacing/>
        <w:jc w:val="both"/>
        <w:rPr>
          <w:i w:val="0"/>
          <w:sz w:val="25"/>
          <w:szCs w:val="25"/>
        </w:rPr>
      </w:pPr>
      <w:r w:rsidRPr="003458F8">
        <w:rPr>
          <w:i w:val="0"/>
          <w:sz w:val="25"/>
          <w:szCs w:val="25"/>
        </w:rPr>
        <w:t>Avev</w:t>
      </w:r>
      <w:r w:rsidR="005433A3" w:rsidRPr="003458F8">
        <w:rPr>
          <w:i w:val="0"/>
          <w:sz w:val="25"/>
          <w:szCs w:val="25"/>
        </w:rPr>
        <w:t xml:space="preserve">o percorso qualche chilometro quando vidi Charlie </w:t>
      </w:r>
      <w:proofErr w:type="spellStart"/>
      <w:r w:rsidR="005433A3" w:rsidRPr="003458F8">
        <w:rPr>
          <w:i w:val="0"/>
          <w:sz w:val="25"/>
          <w:szCs w:val="25"/>
        </w:rPr>
        <w:t>vcino</w:t>
      </w:r>
      <w:proofErr w:type="spellEnd"/>
      <w:r w:rsidR="005433A3" w:rsidRPr="003458F8">
        <w:rPr>
          <w:i w:val="0"/>
          <w:sz w:val="25"/>
          <w:szCs w:val="25"/>
        </w:rPr>
        <w:t xml:space="preserve"> a</w:t>
      </w:r>
      <w:r w:rsidRPr="003458F8">
        <w:rPr>
          <w:i w:val="0"/>
          <w:sz w:val="25"/>
          <w:szCs w:val="25"/>
        </w:rPr>
        <w:t xml:space="preserve"> quattro auto piene zeppe dei suoi scagnozzi, allora</w:t>
      </w:r>
      <w:r w:rsidR="005433A3" w:rsidRPr="003458F8">
        <w:rPr>
          <w:i w:val="0"/>
          <w:sz w:val="25"/>
          <w:szCs w:val="25"/>
        </w:rPr>
        <w:t xml:space="preserve"> la cosa mi sembrò ovvia;</w:t>
      </w:r>
      <w:r w:rsidRPr="003458F8">
        <w:rPr>
          <w:i w:val="0"/>
          <w:sz w:val="25"/>
          <w:szCs w:val="25"/>
        </w:rPr>
        <w:t xml:space="preserve"> loro si stavano </w:t>
      </w:r>
      <w:r w:rsidR="00D6709D" w:rsidRPr="003458F8">
        <w:rPr>
          <w:i w:val="0"/>
          <w:sz w:val="25"/>
          <w:szCs w:val="25"/>
        </w:rPr>
        <w:t>preparando, anche se</w:t>
      </w:r>
      <w:r w:rsidRPr="003458F8">
        <w:rPr>
          <w:i w:val="0"/>
          <w:sz w:val="25"/>
          <w:szCs w:val="25"/>
        </w:rPr>
        <w:t xml:space="preserve"> non sapevano bene a cosa.</w:t>
      </w:r>
      <w:r w:rsidR="00703E9D" w:rsidRPr="003458F8">
        <w:rPr>
          <w:i w:val="0"/>
          <w:sz w:val="25"/>
          <w:szCs w:val="25"/>
        </w:rPr>
        <w:t xml:space="preserve"> Dovevo perco</w:t>
      </w:r>
      <w:r w:rsidR="005433A3" w:rsidRPr="003458F8">
        <w:rPr>
          <w:i w:val="0"/>
          <w:sz w:val="25"/>
          <w:szCs w:val="25"/>
        </w:rPr>
        <w:t>rrere circa una decina di chilometri</w:t>
      </w:r>
      <w:r w:rsidR="00D6709D" w:rsidRPr="003458F8">
        <w:rPr>
          <w:i w:val="0"/>
          <w:sz w:val="25"/>
          <w:szCs w:val="25"/>
        </w:rPr>
        <w:t xml:space="preserve"> </w:t>
      </w:r>
      <w:r w:rsidR="005433A3" w:rsidRPr="003458F8">
        <w:rPr>
          <w:i w:val="0"/>
          <w:sz w:val="25"/>
          <w:szCs w:val="25"/>
        </w:rPr>
        <w:t>e guardavo</w:t>
      </w:r>
      <w:r w:rsidR="00703E9D" w:rsidRPr="003458F8">
        <w:rPr>
          <w:i w:val="0"/>
          <w:sz w:val="25"/>
          <w:szCs w:val="25"/>
        </w:rPr>
        <w:t xml:space="preserve"> la gente che continuava a spingersi verso il molo</w:t>
      </w:r>
      <w:r w:rsidR="005433A3" w:rsidRPr="003458F8">
        <w:rPr>
          <w:i w:val="0"/>
          <w:sz w:val="25"/>
          <w:szCs w:val="25"/>
        </w:rPr>
        <w:t>, allora</w:t>
      </w:r>
      <w:r w:rsidR="00703E9D" w:rsidRPr="003458F8">
        <w:rPr>
          <w:i w:val="0"/>
          <w:sz w:val="25"/>
          <w:szCs w:val="25"/>
        </w:rPr>
        <w:t xml:space="preserve"> capì che avrei incontrato non poche difficoltà</w:t>
      </w:r>
      <w:r w:rsidR="005433A3" w:rsidRPr="003458F8">
        <w:rPr>
          <w:i w:val="0"/>
          <w:sz w:val="25"/>
          <w:szCs w:val="25"/>
        </w:rPr>
        <w:t xml:space="preserve"> ad arrivare a destinazione. </w:t>
      </w:r>
    </w:p>
    <w:p w:rsidR="00116B6D" w:rsidRPr="003458F8" w:rsidRDefault="005433A3" w:rsidP="00AF4FDE">
      <w:pPr>
        <w:spacing w:before="0" w:beforeAutospacing="0" w:after="0" w:afterAutospacing="0"/>
        <w:contextualSpacing/>
        <w:jc w:val="both"/>
        <w:rPr>
          <w:i w:val="0"/>
          <w:sz w:val="25"/>
          <w:szCs w:val="25"/>
        </w:rPr>
      </w:pPr>
      <w:r w:rsidRPr="003458F8">
        <w:rPr>
          <w:i w:val="0"/>
          <w:sz w:val="25"/>
          <w:szCs w:val="25"/>
        </w:rPr>
        <w:t>Sudavo copiosamente così provai a prendere una birra da un chiosco lungomare, il proprietario fissava l’orizzonte inebetito così quando gli dissi che dovevo pagare non si girò nemmeno</w:t>
      </w:r>
      <w:r w:rsidR="00703E9D" w:rsidRPr="003458F8">
        <w:rPr>
          <w:i w:val="0"/>
          <w:sz w:val="25"/>
          <w:szCs w:val="25"/>
        </w:rPr>
        <w:t xml:space="preserve">. </w:t>
      </w:r>
      <w:r w:rsidRPr="003458F8">
        <w:rPr>
          <w:i w:val="0"/>
          <w:sz w:val="25"/>
          <w:szCs w:val="25"/>
        </w:rPr>
        <w:t xml:space="preserve">Mi preparai da solo un hot dog, timoroso della gente che avrebbe potuto gridare </w:t>
      </w:r>
      <w:r w:rsidR="006D4265">
        <w:rPr>
          <w:i w:val="0"/>
          <w:sz w:val="25"/>
          <w:szCs w:val="25"/>
        </w:rPr>
        <w:t>- “</w:t>
      </w:r>
      <w:r w:rsidRPr="003458F8">
        <w:rPr>
          <w:i w:val="0"/>
          <w:sz w:val="25"/>
          <w:szCs w:val="25"/>
        </w:rPr>
        <w:t>Al ladro</w:t>
      </w:r>
      <w:r w:rsidR="00C04D2F" w:rsidRPr="003458F8">
        <w:rPr>
          <w:i w:val="0"/>
          <w:sz w:val="25"/>
          <w:szCs w:val="25"/>
        </w:rPr>
        <w:t>!</w:t>
      </w:r>
      <w:r w:rsidR="006D4265">
        <w:rPr>
          <w:i w:val="0"/>
          <w:sz w:val="25"/>
          <w:szCs w:val="25"/>
        </w:rPr>
        <w:t>”,</w:t>
      </w:r>
      <w:r w:rsidRPr="003458F8">
        <w:rPr>
          <w:i w:val="0"/>
          <w:sz w:val="25"/>
          <w:szCs w:val="25"/>
        </w:rPr>
        <w:t xml:space="preserve"> ma i miei gesti non interessavano proprio a nessuno. Ero solo in mezzo ad una moltitudine, solo contro un silenzio di pietra che riusciva a nascondermi persino i battiti dei loro cuori.</w:t>
      </w:r>
      <w:r w:rsidR="00C04D2F" w:rsidRPr="003458F8">
        <w:rPr>
          <w:i w:val="0"/>
          <w:sz w:val="25"/>
          <w:szCs w:val="25"/>
        </w:rPr>
        <w:t xml:space="preserve"> Masticavo </w:t>
      </w:r>
      <w:r w:rsidR="00A57EB4" w:rsidRPr="003458F8">
        <w:rPr>
          <w:i w:val="0"/>
          <w:sz w:val="25"/>
          <w:szCs w:val="25"/>
        </w:rPr>
        <w:t xml:space="preserve">con calma ogni boccone, </w:t>
      </w:r>
      <w:r w:rsidR="00C04D2F" w:rsidRPr="003458F8">
        <w:rPr>
          <w:i w:val="0"/>
          <w:sz w:val="25"/>
          <w:szCs w:val="25"/>
        </w:rPr>
        <w:t>cercando di fissare i volti di quelli che avevo intorno e mi sembrava di stare con degli zombi o peggio con delle statue fuggite dal</w:t>
      </w:r>
      <w:r w:rsidR="00D6709D" w:rsidRPr="003458F8">
        <w:rPr>
          <w:i w:val="0"/>
          <w:sz w:val="25"/>
          <w:szCs w:val="25"/>
        </w:rPr>
        <w:t xml:space="preserve"> </w:t>
      </w:r>
      <w:r w:rsidR="00C04D2F" w:rsidRPr="003458F8">
        <w:rPr>
          <w:i w:val="0"/>
          <w:sz w:val="25"/>
          <w:szCs w:val="25"/>
        </w:rPr>
        <w:t xml:space="preserve">Museo delle Cere di Madame </w:t>
      </w:r>
      <w:proofErr w:type="spellStart"/>
      <w:r w:rsidR="00C04D2F" w:rsidRPr="003458F8">
        <w:rPr>
          <w:i w:val="0"/>
          <w:sz w:val="25"/>
          <w:szCs w:val="25"/>
        </w:rPr>
        <w:t>Tussaud</w:t>
      </w:r>
      <w:proofErr w:type="spellEnd"/>
      <w:r w:rsidR="00C04D2F" w:rsidRPr="003458F8">
        <w:rPr>
          <w:i w:val="0"/>
          <w:sz w:val="25"/>
          <w:szCs w:val="25"/>
        </w:rPr>
        <w:t>.</w:t>
      </w:r>
      <w:r w:rsidR="00A57EB4" w:rsidRPr="003458F8">
        <w:rPr>
          <w:i w:val="0"/>
          <w:sz w:val="25"/>
          <w:szCs w:val="25"/>
        </w:rPr>
        <w:t xml:space="preserve"> </w:t>
      </w:r>
    </w:p>
    <w:p w:rsidR="00C04D2F" w:rsidRPr="003458F8" w:rsidRDefault="00A57EB4" w:rsidP="00AF4FDE">
      <w:pPr>
        <w:spacing w:before="0" w:beforeAutospacing="0" w:after="0" w:afterAutospacing="0"/>
        <w:contextualSpacing/>
        <w:jc w:val="both"/>
        <w:rPr>
          <w:i w:val="0"/>
          <w:sz w:val="25"/>
          <w:szCs w:val="25"/>
        </w:rPr>
      </w:pPr>
      <w:r w:rsidRPr="003458F8">
        <w:rPr>
          <w:i w:val="0"/>
          <w:sz w:val="25"/>
          <w:szCs w:val="25"/>
        </w:rPr>
        <w:t>Mi ero riempito lo stomaco che aveva brontolato per parecchio tempo e lustrato gli occhi con tutte quelle icone vivent</w:t>
      </w:r>
      <w:r w:rsidR="006D4265">
        <w:rPr>
          <w:i w:val="0"/>
          <w:sz w:val="25"/>
          <w:szCs w:val="25"/>
        </w:rPr>
        <w:t>i. In un primo momento pensai a</w:t>
      </w:r>
      <w:r w:rsidRPr="003458F8">
        <w:rPr>
          <w:i w:val="0"/>
          <w:sz w:val="25"/>
          <w:szCs w:val="25"/>
        </w:rPr>
        <w:t xml:space="preserve"> una sorta di intossicazione di massa oppure ad una infezione alla materia grigia che aveva bloccato in qualche modo i neuroni di tutti quanti riducendoli ad uno stato puramente vegetativo. </w:t>
      </w:r>
      <w:r w:rsidR="006D4265">
        <w:rPr>
          <w:i w:val="0"/>
          <w:sz w:val="25"/>
          <w:szCs w:val="25"/>
        </w:rPr>
        <w:t>Q</w:t>
      </w:r>
      <w:r w:rsidRPr="003458F8">
        <w:rPr>
          <w:i w:val="0"/>
          <w:sz w:val="25"/>
          <w:szCs w:val="25"/>
        </w:rPr>
        <w:t>uelle persone erano vive in qualche modo, vive e confinate in un limbo da dove sarebbero state chiamate per essere forse maciullate, divorate, uccise.</w:t>
      </w:r>
    </w:p>
    <w:p w:rsidR="00116B6D" w:rsidRPr="003458F8" w:rsidRDefault="00116B6D" w:rsidP="00AF4FDE">
      <w:pPr>
        <w:spacing w:before="0" w:beforeAutospacing="0" w:after="0" w:afterAutospacing="0"/>
        <w:contextualSpacing/>
        <w:jc w:val="both"/>
        <w:rPr>
          <w:i w:val="0"/>
          <w:sz w:val="25"/>
          <w:szCs w:val="25"/>
        </w:rPr>
      </w:pPr>
      <w:r w:rsidRPr="003458F8">
        <w:rPr>
          <w:i w:val="0"/>
          <w:sz w:val="25"/>
          <w:szCs w:val="25"/>
        </w:rPr>
        <w:t xml:space="preserve">Avevo quasi finito il panino che decisi di prendere anche un gelato al cioccolato, se quello fosse stato il mio ultimo </w:t>
      </w:r>
      <w:r w:rsidR="005D2FB5" w:rsidRPr="003458F8">
        <w:rPr>
          <w:i w:val="0"/>
          <w:sz w:val="25"/>
          <w:szCs w:val="25"/>
        </w:rPr>
        <w:t>pasto,</w:t>
      </w:r>
      <w:r w:rsidRPr="003458F8">
        <w:rPr>
          <w:i w:val="0"/>
          <w:sz w:val="25"/>
          <w:szCs w:val="25"/>
        </w:rPr>
        <w:t xml:space="preserve"> sarebbe stato consono finirlo in bellezza. Presi dalla tasca un paio di dollari e li misi nel taschino dell’uomo che fingeva di non sentirmi.</w:t>
      </w:r>
      <w:r w:rsidR="006D4265" w:rsidRPr="003458F8">
        <w:rPr>
          <w:i w:val="0"/>
          <w:sz w:val="25"/>
          <w:szCs w:val="25"/>
        </w:rPr>
        <w:t xml:space="preserve"> </w:t>
      </w:r>
      <w:r w:rsidRPr="003458F8">
        <w:rPr>
          <w:i w:val="0"/>
          <w:sz w:val="25"/>
          <w:szCs w:val="25"/>
        </w:rPr>
        <w:t>“Ecco qui, io ho pagato</w:t>
      </w:r>
      <w:r w:rsidR="00B47DE5">
        <w:rPr>
          <w:i w:val="0"/>
          <w:sz w:val="25"/>
          <w:szCs w:val="25"/>
        </w:rPr>
        <w:t>!”</w:t>
      </w:r>
    </w:p>
    <w:p w:rsidR="00116B6D" w:rsidRPr="003458F8" w:rsidRDefault="006D4265" w:rsidP="00AF4FDE">
      <w:pPr>
        <w:spacing w:before="0" w:beforeAutospacing="0" w:after="0" w:afterAutospacing="0"/>
        <w:contextualSpacing/>
        <w:jc w:val="both"/>
        <w:rPr>
          <w:i w:val="0"/>
          <w:sz w:val="25"/>
          <w:szCs w:val="25"/>
        </w:rPr>
      </w:pPr>
      <w:r>
        <w:rPr>
          <w:i w:val="0"/>
          <w:sz w:val="25"/>
          <w:szCs w:val="25"/>
        </w:rPr>
        <w:t>N</w:t>
      </w:r>
      <w:r w:rsidRPr="003458F8">
        <w:rPr>
          <w:i w:val="0"/>
          <w:sz w:val="25"/>
          <w:szCs w:val="25"/>
        </w:rPr>
        <w:t>é</w:t>
      </w:r>
      <w:r w:rsidR="00116B6D" w:rsidRPr="003458F8">
        <w:rPr>
          <w:i w:val="0"/>
          <w:sz w:val="25"/>
          <w:szCs w:val="25"/>
        </w:rPr>
        <w:t xml:space="preserve"> lui </w:t>
      </w:r>
      <w:r w:rsidRPr="003458F8">
        <w:rPr>
          <w:i w:val="0"/>
          <w:sz w:val="25"/>
          <w:szCs w:val="25"/>
        </w:rPr>
        <w:t>né</w:t>
      </w:r>
      <w:r w:rsidR="00116B6D" w:rsidRPr="003458F8">
        <w:rPr>
          <w:i w:val="0"/>
          <w:sz w:val="25"/>
          <w:szCs w:val="25"/>
        </w:rPr>
        <w:t xml:space="preserve"> gli altri si girarono al suono delle mie parole anzi, la mia voce sembrava una bomba in mezzo ad un giardino di fiori.</w:t>
      </w:r>
    </w:p>
    <w:p w:rsidR="00116B6D" w:rsidRPr="003458F8" w:rsidRDefault="00116B6D" w:rsidP="00AF4FDE">
      <w:pPr>
        <w:spacing w:before="0" w:beforeAutospacing="0" w:after="0" w:afterAutospacing="0"/>
        <w:contextualSpacing/>
        <w:jc w:val="both"/>
        <w:rPr>
          <w:i w:val="0"/>
          <w:sz w:val="25"/>
          <w:szCs w:val="25"/>
        </w:rPr>
      </w:pPr>
      <w:r w:rsidRPr="003458F8">
        <w:rPr>
          <w:i w:val="0"/>
          <w:sz w:val="25"/>
          <w:szCs w:val="25"/>
        </w:rPr>
        <w:t xml:space="preserve">Chiunque fosse stato un poco sveglio, avrebbe potuto compiere la rapina del secolo, tanto </w:t>
      </w:r>
      <w:r w:rsidR="006D4265" w:rsidRPr="003458F8">
        <w:rPr>
          <w:i w:val="0"/>
          <w:sz w:val="25"/>
          <w:szCs w:val="25"/>
        </w:rPr>
        <w:t>né</w:t>
      </w:r>
      <w:r w:rsidRPr="003458F8">
        <w:rPr>
          <w:i w:val="0"/>
          <w:sz w:val="25"/>
          <w:szCs w:val="25"/>
        </w:rPr>
        <w:t xml:space="preserve"> le banche </w:t>
      </w:r>
      <w:r w:rsidR="006D4265" w:rsidRPr="003458F8">
        <w:rPr>
          <w:i w:val="0"/>
          <w:sz w:val="25"/>
          <w:szCs w:val="25"/>
        </w:rPr>
        <w:t>né</w:t>
      </w:r>
      <w:r w:rsidRPr="003458F8">
        <w:rPr>
          <w:i w:val="0"/>
          <w:sz w:val="25"/>
          <w:szCs w:val="25"/>
        </w:rPr>
        <w:t xml:space="preserve"> le gioiellerie erano sorvegliate e da quello che avevo potuto notare, tutti loro erano usciti lasciandosi dietro le porte aperte.</w:t>
      </w:r>
    </w:p>
    <w:p w:rsidR="00116B6D" w:rsidRPr="003458F8" w:rsidRDefault="006D4265" w:rsidP="00AF4FDE">
      <w:pPr>
        <w:spacing w:before="0" w:beforeAutospacing="0" w:after="0" w:afterAutospacing="0"/>
        <w:contextualSpacing/>
        <w:jc w:val="both"/>
        <w:rPr>
          <w:i w:val="0"/>
          <w:sz w:val="25"/>
          <w:szCs w:val="25"/>
        </w:rPr>
      </w:pPr>
      <w:r>
        <w:rPr>
          <w:i w:val="0"/>
          <w:sz w:val="25"/>
          <w:szCs w:val="25"/>
        </w:rPr>
        <w:t>“Piove sul bagnato amico mio</w:t>
      </w:r>
      <w:r w:rsidR="00116B6D" w:rsidRPr="003458F8">
        <w:rPr>
          <w:i w:val="0"/>
          <w:sz w:val="25"/>
          <w:szCs w:val="25"/>
        </w:rPr>
        <w:t xml:space="preserve">”, mi dissi sottovoce come se infastidissi il mondo intero </w:t>
      </w:r>
      <w:r w:rsidR="005D2FB5" w:rsidRPr="003458F8">
        <w:rPr>
          <w:i w:val="0"/>
          <w:sz w:val="25"/>
          <w:szCs w:val="25"/>
        </w:rPr>
        <w:t>con i</w:t>
      </w:r>
      <w:r w:rsidR="00116B6D" w:rsidRPr="003458F8">
        <w:rPr>
          <w:i w:val="0"/>
          <w:sz w:val="25"/>
          <w:szCs w:val="25"/>
        </w:rPr>
        <w:t xml:space="preserve"> miei pensieri loquaci.</w:t>
      </w:r>
    </w:p>
    <w:p w:rsidR="00116B6D" w:rsidRPr="003458F8" w:rsidRDefault="00116B6D" w:rsidP="00AF4FDE">
      <w:pPr>
        <w:spacing w:before="0" w:beforeAutospacing="0" w:after="0" w:afterAutospacing="0"/>
        <w:contextualSpacing/>
        <w:jc w:val="both"/>
        <w:rPr>
          <w:i w:val="0"/>
          <w:sz w:val="25"/>
          <w:szCs w:val="25"/>
        </w:rPr>
      </w:pPr>
      <w:r w:rsidRPr="003458F8">
        <w:rPr>
          <w:i w:val="0"/>
          <w:sz w:val="25"/>
          <w:szCs w:val="25"/>
        </w:rPr>
        <w:t xml:space="preserve">A cosa potevano servire i soldi in prossimità di una fine del mondo? A niente. </w:t>
      </w:r>
    </w:p>
    <w:p w:rsidR="00116B6D" w:rsidRPr="003458F8" w:rsidRDefault="00116B6D" w:rsidP="00AF4FDE">
      <w:pPr>
        <w:spacing w:before="0" w:beforeAutospacing="0" w:after="0" w:afterAutospacing="0"/>
        <w:contextualSpacing/>
        <w:jc w:val="both"/>
        <w:rPr>
          <w:i w:val="0"/>
          <w:sz w:val="25"/>
          <w:szCs w:val="25"/>
        </w:rPr>
      </w:pPr>
      <w:r w:rsidRPr="003458F8">
        <w:rPr>
          <w:i w:val="0"/>
          <w:sz w:val="25"/>
          <w:szCs w:val="25"/>
        </w:rPr>
        <w:t xml:space="preserve">Pensavo che </w:t>
      </w:r>
      <w:r w:rsidR="005D2FB5" w:rsidRPr="003458F8">
        <w:rPr>
          <w:i w:val="0"/>
          <w:sz w:val="25"/>
          <w:szCs w:val="25"/>
        </w:rPr>
        <w:t>forse fosse giunta</w:t>
      </w:r>
      <w:r w:rsidRPr="003458F8">
        <w:rPr>
          <w:i w:val="0"/>
          <w:sz w:val="25"/>
          <w:szCs w:val="25"/>
        </w:rPr>
        <w:t xml:space="preserve"> la mia ora e se la fortuna non era cieca, dall’altra parte della luce avrei ritrovato la mia amata compagna e sposa, Sandra.</w:t>
      </w:r>
    </w:p>
    <w:p w:rsidR="00116B6D" w:rsidRPr="003458F8" w:rsidRDefault="00116B6D" w:rsidP="00AF4FDE">
      <w:pPr>
        <w:spacing w:before="0" w:beforeAutospacing="0" w:after="0" w:afterAutospacing="0"/>
        <w:contextualSpacing/>
        <w:jc w:val="both"/>
        <w:rPr>
          <w:i w:val="0"/>
          <w:sz w:val="25"/>
          <w:szCs w:val="25"/>
        </w:rPr>
      </w:pPr>
      <w:r w:rsidRPr="003458F8">
        <w:rPr>
          <w:i w:val="0"/>
          <w:sz w:val="25"/>
          <w:szCs w:val="25"/>
        </w:rPr>
        <w:t xml:space="preserve">Ad un certo punto, il gelato si stava sciogliendo considerevolmente </w:t>
      </w:r>
      <w:r w:rsidR="00EC429E" w:rsidRPr="003458F8">
        <w:rPr>
          <w:i w:val="0"/>
          <w:sz w:val="25"/>
          <w:szCs w:val="25"/>
        </w:rPr>
        <w:t xml:space="preserve"> ma la mia bocca aperta incamerava sol aria, vidi l’ombra entrare ed uscire dall’acqua; un’ombra immensa con contorni quasi umani sciato  che saltava come una sirena senza però provocare schizzi o spostamenti nella massa d’acqua.</w:t>
      </w:r>
    </w:p>
    <w:p w:rsidR="00EC429E" w:rsidRPr="003458F8" w:rsidRDefault="00EC429E" w:rsidP="00AF4FDE">
      <w:pPr>
        <w:spacing w:before="0" w:beforeAutospacing="0" w:after="0" w:afterAutospacing="0"/>
        <w:contextualSpacing/>
        <w:jc w:val="both"/>
        <w:rPr>
          <w:i w:val="0"/>
          <w:sz w:val="25"/>
          <w:szCs w:val="25"/>
        </w:rPr>
      </w:pPr>
      <w:r w:rsidRPr="003458F8">
        <w:rPr>
          <w:i w:val="0"/>
          <w:sz w:val="25"/>
          <w:szCs w:val="25"/>
        </w:rPr>
        <w:t>Mi era passato l’appetito e rovesciata la coppetta sulla superficie di lavoro del chiosco, cercai di non perdere la ragione.</w:t>
      </w:r>
    </w:p>
    <w:p w:rsidR="00C04D2F" w:rsidRPr="003458F8" w:rsidRDefault="00EC429E" w:rsidP="00AF4FDE">
      <w:pPr>
        <w:spacing w:before="0" w:beforeAutospacing="0" w:after="0" w:afterAutospacing="0"/>
        <w:contextualSpacing/>
        <w:jc w:val="both"/>
        <w:rPr>
          <w:i w:val="0"/>
          <w:sz w:val="25"/>
          <w:szCs w:val="25"/>
        </w:rPr>
      </w:pPr>
      <w:r w:rsidRPr="003458F8">
        <w:rPr>
          <w:i w:val="0"/>
          <w:sz w:val="25"/>
          <w:szCs w:val="25"/>
        </w:rPr>
        <w:t>Non capivo perché quelle persone si erano ritrovate tutte in città e allo stesso tempo e cosa condizionava il loro comportamento.</w:t>
      </w:r>
    </w:p>
    <w:p w:rsidR="00E407EC" w:rsidRPr="003458F8" w:rsidRDefault="005433A3" w:rsidP="00AF4FDE">
      <w:pPr>
        <w:spacing w:before="0" w:beforeAutospacing="0" w:after="0" w:afterAutospacing="0"/>
        <w:contextualSpacing/>
        <w:jc w:val="both"/>
        <w:rPr>
          <w:i w:val="0"/>
          <w:sz w:val="25"/>
          <w:szCs w:val="25"/>
        </w:rPr>
      </w:pPr>
      <w:r w:rsidRPr="003458F8">
        <w:rPr>
          <w:i w:val="0"/>
          <w:sz w:val="25"/>
          <w:szCs w:val="25"/>
        </w:rPr>
        <w:lastRenderedPageBreak/>
        <w:t xml:space="preserve">      </w:t>
      </w:r>
      <w:r w:rsidR="00703E9D" w:rsidRPr="003458F8">
        <w:rPr>
          <w:i w:val="0"/>
          <w:sz w:val="25"/>
          <w:szCs w:val="25"/>
        </w:rPr>
        <w:t xml:space="preserve">Rubai una bicicletta, sicuramente in quel trambusto il proprietario non se ne sarebbe accorto. </w:t>
      </w:r>
      <w:r w:rsidR="00AD2D1D" w:rsidRPr="003458F8">
        <w:rPr>
          <w:i w:val="0"/>
          <w:sz w:val="25"/>
          <w:szCs w:val="25"/>
        </w:rPr>
        <w:t xml:space="preserve">Sebbene sembrasse una </w:t>
      </w:r>
      <w:r w:rsidR="005D2FB5" w:rsidRPr="003458F8">
        <w:rPr>
          <w:i w:val="0"/>
          <w:sz w:val="25"/>
          <w:szCs w:val="25"/>
        </w:rPr>
        <w:t>follia, il</w:t>
      </w:r>
      <w:r w:rsidR="00AD2D1D" w:rsidRPr="003458F8">
        <w:rPr>
          <w:i w:val="0"/>
          <w:sz w:val="25"/>
          <w:szCs w:val="25"/>
        </w:rPr>
        <w:t xml:space="preserve"> posto più sicuro era la scalinata della fortezza </w:t>
      </w:r>
      <w:r w:rsidR="001565EB" w:rsidRPr="003458F8">
        <w:rPr>
          <w:i w:val="0"/>
          <w:sz w:val="25"/>
          <w:szCs w:val="25"/>
        </w:rPr>
        <w:t>a</w:t>
      </w:r>
      <w:r w:rsidR="00AD2D1D" w:rsidRPr="003458F8">
        <w:rPr>
          <w:i w:val="0"/>
          <w:sz w:val="25"/>
          <w:szCs w:val="25"/>
        </w:rPr>
        <w:t xml:space="preserve"> </w:t>
      </w:r>
      <w:proofErr w:type="spellStart"/>
      <w:r w:rsidR="00AD2D1D" w:rsidRPr="003458F8">
        <w:rPr>
          <w:i w:val="0"/>
          <w:sz w:val="25"/>
          <w:szCs w:val="25"/>
        </w:rPr>
        <w:t>Icony</w:t>
      </w:r>
      <w:proofErr w:type="spellEnd"/>
      <w:r w:rsidR="00AD2D1D" w:rsidRPr="003458F8">
        <w:rPr>
          <w:i w:val="0"/>
          <w:sz w:val="25"/>
          <w:szCs w:val="25"/>
        </w:rPr>
        <w:t xml:space="preserve">; trovai una matita </w:t>
      </w:r>
      <w:r w:rsidR="001565EB" w:rsidRPr="003458F8">
        <w:rPr>
          <w:i w:val="0"/>
          <w:sz w:val="25"/>
          <w:szCs w:val="25"/>
        </w:rPr>
        <w:t>nel</w:t>
      </w:r>
      <w:r w:rsidR="00AD2D1D" w:rsidRPr="003458F8">
        <w:rPr>
          <w:i w:val="0"/>
          <w:sz w:val="25"/>
          <w:szCs w:val="25"/>
        </w:rPr>
        <w:t xml:space="preserve"> taschino e scrissi rapidamente due righe per Billy poi seppellì di nuovo la cassettina e mi accorsi che potevo anche operare con calma perché in quel momento, sull’intera strada tutte le case erano vuote. Provai </w:t>
      </w:r>
      <w:r w:rsidR="001565EB" w:rsidRPr="003458F8">
        <w:rPr>
          <w:i w:val="0"/>
          <w:sz w:val="25"/>
          <w:szCs w:val="25"/>
        </w:rPr>
        <w:t>a</w:t>
      </w:r>
      <w:r w:rsidR="00AD2D1D" w:rsidRPr="003458F8">
        <w:rPr>
          <w:i w:val="0"/>
          <w:sz w:val="25"/>
          <w:szCs w:val="25"/>
        </w:rPr>
        <w:t xml:space="preserve"> urlare ma nemmeno un cane provò a rispondermi. </w:t>
      </w:r>
    </w:p>
    <w:p w:rsidR="00AD2D1D" w:rsidRPr="003458F8" w:rsidRDefault="00AD2D1D" w:rsidP="00AF4FDE">
      <w:pPr>
        <w:spacing w:before="0" w:beforeAutospacing="0" w:after="0" w:afterAutospacing="0"/>
        <w:contextualSpacing/>
        <w:jc w:val="both"/>
        <w:rPr>
          <w:i w:val="0"/>
          <w:sz w:val="25"/>
          <w:szCs w:val="25"/>
        </w:rPr>
      </w:pPr>
      <w:r w:rsidRPr="003458F8">
        <w:rPr>
          <w:i w:val="0"/>
          <w:sz w:val="25"/>
          <w:szCs w:val="25"/>
        </w:rPr>
        <w:t>Alle tre del pomeriggio, io ero l’unico essere vivente sulla Panoramica 66, mentre in città si sentivano le sirene della polizia che disponeva l’ordine degli ultimi arrivati.</w:t>
      </w:r>
    </w:p>
    <w:p w:rsidR="00AD2D1D" w:rsidRPr="003458F8" w:rsidRDefault="00AD2D1D" w:rsidP="00AF4FDE">
      <w:pPr>
        <w:spacing w:before="0" w:beforeAutospacing="0" w:after="0" w:afterAutospacing="0"/>
        <w:contextualSpacing/>
        <w:jc w:val="both"/>
        <w:rPr>
          <w:i w:val="0"/>
          <w:sz w:val="25"/>
          <w:szCs w:val="25"/>
        </w:rPr>
      </w:pPr>
      <w:r w:rsidRPr="003458F8">
        <w:rPr>
          <w:i w:val="0"/>
          <w:sz w:val="25"/>
          <w:szCs w:val="25"/>
        </w:rPr>
        <w:t xml:space="preserve">Pensavo che da un momento all’altro il mare si sarebbe tirato su il suo corpo pesante e ci avrebbe inghiottiti tutti sotto un’onda grande più del </w:t>
      </w:r>
      <w:proofErr w:type="spellStart"/>
      <w:r w:rsidRPr="003458F8">
        <w:rPr>
          <w:i w:val="0"/>
          <w:sz w:val="25"/>
          <w:szCs w:val="25"/>
        </w:rPr>
        <w:t>Latinian</w:t>
      </w:r>
      <w:proofErr w:type="spellEnd"/>
      <w:r w:rsidRPr="003458F8">
        <w:rPr>
          <w:i w:val="0"/>
          <w:sz w:val="25"/>
          <w:szCs w:val="25"/>
        </w:rPr>
        <w:t xml:space="preserve"> Center che coi suoi </w:t>
      </w:r>
      <w:r w:rsidR="00FD528D" w:rsidRPr="003458F8">
        <w:rPr>
          <w:i w:val="0"/>
          <w:sz w:val="25"/>
          <w:szCs w:val="25"/>
        </w:rPr>
        <w:t>ottanta piani s’era qualificato come l’edificio più alto della città.</w:t>
      </w:r>
    </w:p>
    <w:p w:rsidR="00700190" w:rsidRPr="003458F8" w:rsidRDefault="00667024" w:rsidP="00667024">
      <w:pPr>
        <w:spacing w:before="0" w:beforeAutospacing="0" w:after="0" w:afterAutospacing="0"/>
        <w:contextualSpacing/>
        <w:jc w:val="both"/>
        <w:rPr>
          <w:i w:val="0"/>
          <w:sz w:val="25"/>
          <w:szCs w:val="25"/>
        </w:rPr>
      </w:pPr>
      <w:r w:rsidRPr="003458F8">
        <w:rPr>
          <w:i w:val="0"/>
          <w:sz w:val="25"/>
          <w:szCs w:val="25"/>
        </w:rPr>
        <w:t xml:space="preserve">Anche la natura stava trattenendo il fiato e gli animali sembravano scomparsi dalla faccia della terra. Niente uccelli o gabbiani, niente cani o gatti e a questo pensiero il mio cuore accelerò il suo battito. Dovevo tornare da Cassius </w:t>
      </w:r>
      <w:r w:rsidR="00B9205F" w:rsidRPr="003458F8">
        <w:rPr>
          <w:i w:val="0"/>
          <w:sz w:val="25"/>
          <w:szCs w:val="25"/>
        </w:rPr>
        <w:t xml:space="preserve">per portarlo via con </w:t>
      </w:r>
      <w:r w:rsidR="006D4265" w:rsidRPr="003458F8">
        <w:rPr>
          <w:i w:val="0"/>
          <w:sz w:val="25"/>
          <w:szCs w:val="25"/>
        </w:rPr>
        <w:t>me, anche se</w:t>
      </w:r>
      <w:r w:rsidRPr="003458F8">
        <w:rPr>
          <w:i w:val="0"/>
          <w:sz w:val="25"/>
          <w:szCs w:val="25"/>
        </w:rPr>
        <w:t xml:space="preserve"> questo mi sarebbe costata la vita.</w:t>
      </w:r>
    </w:p>
    <w:p w:rsidR="00B9205F" w:rsidRPr="003458F8" w:rsidRDefault="00B9205F" w:rsidP="00667024">
      <w:pPr>
        <w:spacing w:before="0" w:beforeAutospacing="0" w:after="0" w:afterAutospacing="0"/>
        <w:contextualSpacing/>
        <w:jc w:val="both"/>
        <w:rPr>
          <w:i w:val="0"/>
          <w:sz w:val="25"/>
          <w:szCs w:val="25"/>
        </w:rPr>
      </w:pPr>
      <w:r w:rsidRPr="003458F8">
        <w:rPr>
          <w:i w:val="0"/>
          <w:sz w:val="25"/>
          <w:szCs w:val="25"/>
        </w:rPr>
        <w:t>Cassius dormiva quieto sotto uno dei tavoli del bar e quando mi vide invece di saltarmi addosso per la sua dose di coccole si mise il muso sulle zampe e chiuse nuovamente gli occhi.</w:t>
      </w:r>
    </w:p>
    <w:p w:rsidR="00B9205F" w:rsidRPr="003458F8" w:rsidRDefault="00B9205F" w:rsidP="00667024">
      <w:pPr>
        <w:spacing w:before="0" w:beforeAutospacing="0" w:after="0" w:afterAutospacing="0"/>
        <w:contextualSpacing/>
        <w:jc w:val="both"/>
        <w:rPr>
          <w:i w:val="0"/>
          <w:sz w:val="25"/>
          <w:szCs w:val="25"/>
        </w:rPr>
      </w:pPr>
      <w:r w:rsidRPr="003458F8">
        <w:rPr>
          <w:i w:val="0"/>
          <w:sz w:val="25"/>
          <w:szCs w:val="25"/>
        </w:rPr>
        <w:t xml:space="preserve">Il mio cane sembrava drogato e </w:t>
      </w:r>
      <w:r w:rsidR="005D2FB5" w:rsidRPr="003458F8">
        <w:rPr>
          <w:i w:val="0"/>
          <w:sz w:val="25"/>
          <w:szCs w:val="25"/>
        </w:rPr>
        <w:t>con i</w:t>
      </w:r>
      <w:r w:rsidRPr="003458F8">
        <w:rPr>
          <w:i w:val="0"/>
          <w:sz w:val="25"/>
          <w:szCs w:val="25"/>
        </w:rPr>
        <w:t xml:space="preserve"> sensi fuori uso e feci quello che qualunque buon padrone avrebbe fatto, lo presi in braccio quel musone col peso d’un coccodrillo </w:t>
      </w:r>
      <w:r w:rsidR="00667817" w:rsidRPr="003458F8">
        <w:rPr>
          <w:i w:val="0"/>
          <w:sz w:val="25"/>
          <w:szCs w:val="25"/>
        </w:rPr>
        <w:t>cui</w:t>
      </w:r>
      <w:r w:rsidRPr="003458F8">
        <w:rPr>
          <w:i w:val="0"/>
          <w:sz w:val="25"/>
          <w:szCs w:val="25"/>
        </w:rPr>
        <w:t xml:space="preserve"> volevo bene come a un figlio.</w:t>
      </w:r>
    </w:p>
    <w:p w:rsidR="00995BE7" w:rsidRPr="003458F8" w:rsidRDefault="007D1A4D" w:rsidP="00667024">
      <w:pPr>
        <w:spacing w:before="0" w:beforeAutospacing="0" w:after="0" w:afterAutospacing="0"/>
        <w:contextualSpacing/>
        <w:jc w:val="both"/>
        <w:rPr>
          <w:i w:val="0"/>
          <w:sz w:val="25"/>
          <w:szCs w:val="25"/>
        </w:rPr>
      </w:pPr>
      <w:r w:rsidRPr="003458F8">
        <w:rPr>
          <w:i w:val="0"/>
          <w:sz w:val="25"/>
          <w:szCs w:val="25"/>
        </w:rPr>
        <w:t xml:space="preserve">Camminavo trascinandomi le gambe come se fossi stato ferito in guerra. </w:t>
      </w:r>
    </w:p>
    <w:p w:rsidR="00995BE7" w:rsidRPr="003458F8" w:rsidRDefault="007D1A4D" w:rsidP="00667024">
      <w:pPr>
        <w:spacing w:before="0" w:beforeAutospacing="0" w:after="0" w:afterAutospacing="0"/>
        <w:contextualSpacing/>
        <w:jc w:val="both"/>
        <w:rPr>
          <w:i w:val="0"/>
          <w:sz w:val="25"/>
          <w:szCs w:val="25"/>
        </w:rPr>
      </w:pPr>
      <w:r w:rsidRPr="003458F8">
        <w:rPr>
          <w:i w:val="0"/>
          <w:sz w:val="25"/>
          <w:szCs w:val="25"/>
        </w:rPr>
        <w:t xml:space="preserve">All’orizzonte sempre lo stesso sole che ardeva come una fornace </w:t>
      </w:r>
      <w:r w:rsidR="001565EB" w:rsidRPr="003458F8">
        <w:rPr>
          <w:i w:val="0"/>
          <w:sz w:val="25"/>
          <w:szCs w:val="25"/>
        </w:rPr>
        <w:t>e</w:t>
      </w:r>
      <w:r w:rsidRPr="003458F8">
        <w:rPr>
          <w:i w:val="0"/>
          <w:sz w:val="25"/>
          <w:szCs w:val="25"/>
        </w:rPr>
        <w:t xml:space="preserve"> il mare piatto che immaginavo si alzasse da un momento all’altro.</w:t>
      </w:r>
      <w:r w:rsidR="00995BE7" w:rsidRPr="003458F8">
        <w:rPr>
          <w:i w:val="0"/>
          <w:sz w:val="25"/>
          <w:szCs w:val="25"/>
        </w:rPr>
        <w:t xml:space="preserve"> Nemmeno una nuvola che rendesse il quadro leggermente imperfetto. L’azzurro quasi irreale bucava la cornea col suo irradiare generoso. La troppa luce non aveva mai fatto parte di alcun quadro tragico </w:t>
      </w:r>
      <w:r w:rsidR="001565EB" w:rsidRPr="003458F8">
        <w:rPr>
          <w:i w:val="0"/>
          <w:sz w:val="25"/>
          <w:szCs w:val="25"/>
        </w:rPr>
        <w:t>salvo che</w:t>
      </w:r>
      <w:r w:rsidR="00995BE7" w:rsidRPr="003458F8">
        <w:rPr>
          <w:i w:val="0"/>
          <w:sz w:val="25"/>
          <w:szCs w:val="25"/>
        </w:rPr>
        <w:t xml:space="preserve"> non si trattasse di un </w:t>
      </w:r>
      <w:r w:rsidR="00730991" w:rsidRPr="003458F8">
        <w:rPr>
          <w:i w:val="0"/>
          <w:sz w:val="25"/>
          <w:szCs w:val="25"/>
        </w:rPr>
        <w:t>piccolo meteorite incapace di variare l’atmosfera.</w:t>
      </w:r>
    </w:p>
    <w:p w:rsidR="00730991" w:rsidRPr="003458F8" w:rsidRDefault="00730991" w:rsidP="00667024">
      <w:pPr>
        <w:spacing w:before="0" w:beforeAutospacing="0" w:after="0" w:afterAutospacing="0"/>
        <w:contextualSpacing/>
        <w:jc w:val="both"/>
        <w:rPr>
          <w:i w:val="0"/>
          <w:sz w:val="25"/>
          <w:szCs w:val="25"/>
        </w:rPr>
      </w:pPr>
      <w:r w:rsidRPr="003458F8">
        <w:rPr>
          <w:i w:val="0"/>
          <w:sz w:val="25"/>
          <w:szCs w:val="25"/>
        </w:rPr>
        <w:t>Quali poteri poteva vantare un fantasma e perché non dimostravano da subito la loro forza?</w:t>
      </w:r>
    </w:p>
    <w:p w:rsidR="007D1A4D" w:rsidRPr="003458F8" w:rsidRDefault="00553895" w:rsidP="00667024">
      <w:pPr>
        <w:spacing w:before="0" w:beforeAutospacing="0" w:after="0" w:afterAutospacing="0"/>
        <w:contextualSpacing/>
        <w:jc w:val="both"/>
        <w:rPr>
          <w:i w:val="0"/>
          <w:sz w:val="25"/>
          <w:szCs w:val="25"/>
        </w:rPr>
      </w:pPr>
      <w:r w:rsidRPr="003458F8">
        <w:rPr>
          <w:i w:val="0"/>
          <w:sz w:val="25"/>
          <w:szCs w:val="25"/>
        </w:rPr>
        <w:t>Ovunque e persino nelle case vuote le luci erano accese e sembrava come se un operaio della centrale elettrica premesse l’interruttore generale di tutti gli utenti.</w:t>
      </w:r>
    </w:p>
    <w:p w:rsidR="00730991" w:rsidRPr="003458F8" w:rsidRDefault="00730991" w:rsidP="00667024">
      <w:pPr>
        <w:spacing w:before="0" w:beforeAutospacing="0" w:after="0" w:afterAutospacing="0"/>
        <w:contextualSpacing/>
        <w:jc w:val="both"/>
        <w:rPr>
          <w:i w:val="0"/>
          <w:sz w:val="25"/>
          <w:szCs w:val="25"/>
        </w:rPr>
      </w:pP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t>Billy arrivò verso le cinque del pomeriggio ed i suoi genitori mi furono grati dell’avvertimento. Quando entrarono sotto la botola del camino, Billy mi prese in disparte per ringraziarmi.</w:t>
      </w: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t xml:space="preserve">“Mi hanno ascoltato senza mai dubitare di te, ti stimano davvero e questo mi ha reso le cose più facili. Ti farà piacere sapere che ero passato a prendere Cassius e quando non l’ho trovato ho sperato con tutto il cuore che l’avessi recuperato tu. Mia madre s’è portata dietro il gatto e due </w:t>
      </w:r>
      <w:r w:rsidR="00A76FCA" w:rsidRPr="003458F8">
        <w:rPr>
          <w:i w:val="0"/>
          <w:sz w:val="25"/>
          <w:szCs w:val="25"/>
        </w:rPr>
        <w:t>pesci, la tua arca Noè è pronta</w:t>
      </w:r>
      <w:r w:rsidR="00B47DE5">
        <w:rPr>
          <w:i w:val="0"/>
          <w:sz w:val="25"/>
          <w:szCs w:val="25"/>
        </w:rPr>
        <w:t>?”</w:t>
      </w: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t>“Vorrei poterli salvare tutti</w:t>
      </w:r>
      <w:r w:rsidR="00B47DE5">
        <w:rPr>
          <w:i w:val="0"/>
          <w:sz w:val="25"/>
          <w:szCs w:val="25"/>
        </w:rPr>
        <w:t>!”</w:t>
      </w: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t xml:space="preserve">“Nessuno ti ascolterebbe, stanno </w:t>
      </w:r>
      <w:r w:rsidR="00A76FCA" w:rsidRPr="003458F8">
        <w:rPr>
          <w:i w:val="0"/>
          <w:sz w:val="25"/>
          <w:szCs w:val="25"/>
        </w:rPr>
        <w:t>lì</w:t>
      </w:r>
      <w:r w:rsidRPr="003458F8">
        <w:rPr>
          <w:i w:val="0"/>
          <w:sz w:val="25"/>
          <w:szCs w:val="25"/>
        </w:rPr>
        <w:t xml:space="preserve"> inebetiti come se aspettassero la fine del mondo. Sembrano drogati. Gli unici a muoversi con disinvoltura tra quelle masse di persone </w:t>
      </w:r>
      <w:r w:rsidR="00A76FCA" w:rsidRPr="003458F8">
        <w:rPr>
          <w:i w:val="0"/>
          <w:sz w:val="25"/>
          <w:szCs w:val="25"/>
        </w:rPr>
        <w:t xml:space="preserve">credo siano </w:t>
      </w:r>
      <w:r w:rsidRPr="003458F8">
        <w:rPr>
          <w:i w:val="0"/>
          <w:sz w:val="25"/>
          <w:szCs w:val="25"/>
        </w:rPr>
        <w:t xml:space="preserve">i poliziotti e </w:t>
      </w:r>
      <w:r w:rsidR="00A76FCA" w:rsidRPr="003458F8">
        <w:rPr>
          <w:i w:val="0"/>
          <w:sz w:val="25"/>
          <w:szCs w:val="25"/>
        </w:rPr>
        <w:t xml:space="preserve">c’è da domandarsi, </w:t>
      </w:r>
      <w:r w:rsidRPr="003458F8">
        <w:rPr>
          <w:i w:val="0"/>
          <w:sz w:val="25"/>
          <w:szCs w:val="25"/>
        </w:rPr>
        <w:t>come fanno</w:t>
      </w:r>
      <w:r w:rsidR="00B47DE5">
        <w:rPr>
          <w:i w:val="0"/>
          <w:sz w:val="25"/>
          <w:szCs w:val="25"/>
        </w:rPr>
        <w:t>?”</w:t>
      </w: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t xml:space="preserve">“Credo sia merito di Charlie, li ha messi tutti in cerchio come se questo bastasse a </w:t>
      </w:r>
      <w:r w:rsidR="005E740A" w:rsidRPr="003458F8">
        <w:rPr>
          <w:i w:val="0"/>
          <w:sz w:val="25"/>
          <w:szCs w:val="25"/>
        </w:rPr>
        <w:t>impedire</w:t>
      </w:r>
      <w:r w:rsidRPr="003458F8">
        <w:rPr>
          <w:i w:val="0"/>
          <w:sz w:val="25"/>
          <w:szCs w:val="25"/>
        </w:rPr>
        <w:t xml:space="preserve"> la tragedia. Ho visto passando vicino che tutti loro</w:t>
      </w:r>
      <w:r w:rsidR="00A76FCA" w:rsidRPr="003458F8">
        <w:rPr>
          <w:i w:val="0"/>
          <w:sz w:val="25"/>
          <w:szCs w:val="25"/>
        </w:rPr>
        <w:t>,</w:t>
      </w:r>
      <w:r w:rsidRPr="003458F8">
        <w:rPr>
          <w:i w:val="0"/>
          <w:sz w:val="25"/>
          <w:szCs w:val="25"/>
        </w:rPr>
        <w:t xml:space="preserve"> si sono disegnati un cerchio in mezzo alla fronte; loro non sanno che il cerchio è un segno di appartenenza e non fa parte dell’incantesimo che intrappola </w:t>
      </w:r>
      <w:proofErr w:type="spellStart"/>
      <w:r w:rsidRPr="003458F8">
        <w:rPr>
          <w:i w:val="0"/>
          <w:sz w:val="25"/>
          <w:szCs w:val="25"/>
        </w:rPr>
        <w:t>Goth</w:t>
      </w:r>
      <w:proofErr w:type="spellEnd"/>
      <w:r w:rsidR="0062416F">
        <w:rPr>
          <w:i w:val="0"/>
          <w:sz w:val="25"/>
          <w:szCs w:val="25"/>
        </w:rPr>
        <w:t>.”</w:t>
      </w:r>
    </w:p>
    <w:p w:rsidR="00667024" w:rsidRPr="003458F8" w:rsidRDefault="00A23CF4" w:rsidP="00667024">
      <w:pPr>
        <w:spacing w:before="0" w:beforeAutospacing="0" w:after="0" w:afterAutospacing="0"/>
        <w:contextualSpacing/>
        <w:jc w:val="both"/>
        <w:rPr>
          <w:i w:val="0"/>
          <w:sz w:val="25"/>
          <w:szCs w:val="25"/>
        </w:rPr>
      </w:pPr>
      <w:r w:rsidRPr="003458F8">
        <w:rPr>
          <w:i w:val="0"/>
          <w:sz w:val="25"/>
          <w:szCs w:val="25"/>
        </w:rPr>
        <w:t xml:space="preserve">Lasciai Cassius </w:t>
      </w:r>
      <w:r w:rsidR="00A76FCA" w:rsidRPr="003458F8">
        <w:rPr>
          <w:i w:val="0"/>
          <w:sz w:val="25"/>
          <w:szCs w:val="25"/>
        </w:rPr>
        <w:t>con i</w:t>
      </w:r>
      <w:r w:rsidRPr="003458F8">
        <w:rPr>
          <w:i w:val="0"/>
          <w:sz w:val="25"/>
          <w:szCs w:val="25"/>
        </w:rPr>
        <w:t xml:space="preserve"> </w:t>
      </w:r>
      <w:proofErr w:type="spellStart"/>
      <w:r w:rsidRPr="003458F8">
        <w:rPr>
          <w:i w:val="0"/>
          <w:sz w:val="25"/>
          <w:szCs w:val="25"/>
        </w:rPr>
        <w:t>Backmayer</w:t>
      </w:r>
      <w:proofErr w:type="spellEnd"/>
      <w:r w:rsidRPr="003458F8">
        <w:rPr>
          <w:i w:val="0"/>
          <w:sz w:val="25"/>
          <w:szCs w:val="25"/>
        </w:rPr>
        <w:t>, i genitori di Billy per andare sul costone di roccia a osservare ogni eventuale cambiamento del mare.</w:t>
      </w: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t xml:space="preserve">Erano quasi le sette </w:t>
      </w:r>
      <w:r w:rsidR="00A76FCA" w:rsidRPr="003458F8">
        <w:rPr>
          <w:i w:val="0"/>
          <w:sz w:val="25"/>
          <w:szCs w:val="25"/>
        </w:rPr>
        <w:t>e</w:t>
      </w:r>
      <w:r w:rsidRPr="003458F8">
        <w:rPr>
          <w:i w:val="0"/>
          <w:sz w:val="25"/>
          <w:szCs w:val="25"/>
        </w:rPr>
        <w:t xml:space="preserve"> il sole sempre alto ma il mare non era più dello stesso colore. In meno di dieci minuti era passato da verde azzurro a blu scuro, poi a marrone ed infine a nero.</w:t>
      </w: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lastRenderedPageBreak/>
        <w:t>Billy mi urlava di andare da loro e di mettermi in salvo ma in me friggeva il desiderio di aiutare i miei simili ed almeno un tentativo dovevo farlo. Chiesi il cellulare di Billy e composi il numero di Charlie.</w:t>
      </w:r>
    </w:p>
    <w:p w:rsidR="00A23CF4" w:rsidRPr="003458F8" w:rsidRDefault="00A23CF4" w:rsidP="00667024">
      <w:pPr>
        <w:spacing w:before="0" w:beforeAutospacing="0" w:after="0" w:afterAutospacing="0"/>
        <w:contextualSpacing/>
        <w:jc w:val="both"/>
        <w:rPr>
          <w:i w:val="0"/>
          <w:sz w:val="25"/>
          <w:szCs w:val="25"/>
        </w:rPr>
      </w:pPr>
      <w:r w:rsidRPr="003458F8">
        <w:rPr>
          <w:i w:val="0"/>
          <w:sz w:val="25"/>
          <w:szCs w:val="25"/>
        </w:rPr>
        <w:t xml:space="preserve">“Che c’è </w:t>
      </w:r>
      <w:proofErr w:type="spellStart"/>
      <w:r w:rsidRPr="003458F8">
        <w:rPr>
          <w:i w:val="0"/>
          <w:sz w:val="25"/>
          <w:szCs w:val="25"/>
        </w:rPr>
        <w:t>Birdy</w:t>
      </w:r>
      <w:proofErr w:type="spellEnd"/>
      <w:r w:rsidRPr="003458F8">
        <w:rPr>
          <w:i w:val="0"/>
          <w:sz w:val="25"/>
          <w:szCs w:val="25"/>
        </w:rPr>
        <w:t xml:space="preserve"> ti sei smarrito? Sai bene che in meno di due minuti posso </w:t>
      </w:r>
      <w:r w:rsidR="002A114D" w:rsidRPr="003458F8">
        <w:rPr>
          <w:i w:val="0"/>
          <w:sz w:val="25"/>
          <w:szCs w:val="25"/>
        </w:rPr>
        <w:t>trovarti? Come vedi lo stiamo aspettando io e l’FBI, presto arriverà la Guardia Nazionale e la Cia che è già sull’elicottero. Dimmi</w:t>
      </w:r>
      <w:r w:rsidR="006D4265">
        <w:rPr>
          <w:i w:val="0"/>
          <w:sz w:val="25"/>
          <w:szCs w:val="25"/>
        </w:rPr>
        <w:t>,</w:t>
      </w:r>
      <w:r w:rsidR="002A114D" w:rsidRPr="003458F8">
        <w:rPr>
          <w:i w:val="0"/>
          <w:sz w:val="25"/>
          <w:szCs w:val="25"/>
        </w:rPr>
        <w:t xml:space="preserve"> sai qualcosa che io non so?”</w:t>
      </w:r>
    </w:p>
    <w:p w:rsidR="00667024" w:rsidRPr="003458F8" w:rsidRDefault="002A114D" w:rsidP="00667024">
      <w:pPr>
        <w:spacing w:before="0" w:beforeAutospacing="0" w:after="0" w:afterAutospacing="0"/>
        <w:contextualSpacing/>
        <w:jc w:val="both"/>
        <w:rPr>
          <w:i w:val="0"/>
          <w:sz w:val="25"/>
          <w:szCs w:val="25"/>
        </w:rPr>
      </w:pPr>
      <w:r w:rsidRPr="003458F8">
        <w:rPr>
          <w:i w:val="0"/>
          <w:sz w:val="25"/>
          <w:szCs w:val="25"/>
        </w:rPr>
        <w:t>“Charlie mandali a casa loro, lascia che si mettano in salvo, non sacrificare quella povera gente ed i bambini. Loro non c’entrano con una divinità malata d’orgoglio e disruttrice, cos’hai da guadagnare Charlie dalle loro morti o dalla tua morte</w:t>
      </w:r>
      <w:r w:rsidR="00B47DE5">
        <w:rPr>
          <w:i w:val="0"/>
          <w:sz w:val="25"/>
          <w:szCs w:val="25"/>
        </w:rPr>
        <w:t>?”</w:t>
      </w:r>
    </w:p>
    <w:p w:rsidR="002A114D" w:rsidRPr="003458F8" w:rsidRDefault="002A114D" w:rsidP="00667024">
      <w:pPr>
        <w:spacing w:before="0" w:beforeAutospacing="0" w:after="0" w:afterAutospacing="0"/>
        <w:contextualSpacing/>
        <w:jc w:val="both"/>
        <w:rPr>
          <w:i w:val="0"/>
          <w:sz w:val="25"/>
          <w:szCs w:val="25"/>
        </w:rPr>
      </w:pPr>
      <w:r w:rsidRPr="003458F8">
        <w:rPr>
          <w:i w:val="0"/>
          <w:sz w:val="25"/>
          <w:szCs w:val="25"/>
        </w:rPr>
        <w:t>“Io non posso morire, ho gli amuleti del Municipio, tutti e otto intorno alla mia auto e alla mia persona. Un calco identico</w:t>
      </w:r>
      <w:r w:rsidR="008A1425" w:rsidRPr="003458F8">
        <w:rPr>
          <w:i w:val="0"/>
          <w:sz w:val="25"/>
          <w:szCs w:val="25"/>
        </w:rPr>
        <w:t xml:space="preserve"> </w:t>
      </w:r>
      <w:r w:rsidRPr="003458F8">
        <w:rPr>
          <w:i w:val="0"/>
          <w:sz w:val="25"/>
          <w:szCs w:val="25"/>
        </w:rPr>
        <w:t>è stato fatto per il sindaco, per gli agenti di sicurezza e per gli ufficiali che verranno a catturare quella mostruosità che pensa di vincere sul ventunesimo secolo</w:t>
      </w:r>
      <w:r w:rsidR="0062416F">
        <w:rPr>
          <w:i w:val="0"/>
          <w:sz w:val="25"/>
          <w:szCs w:val="25"/>
        </w:rPr>
        <w:t>.”</w:t>
      </w:r>
    </w:p>
    <w:p w:rsidR="002A114D" w:rsidRPr="003458F8" w:rsidRDefault="002A114D" w:rsidP="00667024">
      <w:pPr>
        <w:spacing w:before="0" w:beforeAutospacing="0" w:after="0" w:afterAutospacing="0"/>
        <w:contextualSpacing/>
        <w:jc w:val="both"/>
        <w:rPr>
          <w:i w:val="0"/>
          <w:sz w:val="25"/>
          <w:szCs w:val="25"/>
        </w:rPr>
      </w:pPr>
      <w:r w:rsidRPr="003458F8">
        <w:rPr>
          <w:i w:val="0"/>
          <w:sz w:val="25"/>
          <w:szCs w:val="25"/>
        </w:rPr>
        <w:t>“Charlie non farlo! Le armi non ti serviranno</w:t>
      </w:r>
      <w:r w:rsidR="0062416F">
        <w:rPr>
          <w:i w:val="0"/>
          <w:sz w:val="25"/>
          <w:szCs w:val="25"/>
        </w:rPr>
        <w:t>.”</w:t>
      </w:r>
    </w:p>
    <w:p w:rsidR="002A114D" w:rsidRPr="003458F8" w:rsidRDefault="002A114D" w:rsidP="00667024">
      <w:pPr>
        <w:spacing w:before="0" w:beforeAutospacing="0" w:after="0" w:afterAutospacing="0"/>
        <w:contextualSpacing/>
        <w:jc w:val="both"/>
        <w:rPr>
          <w:i w:val="0"/>
          <w:sz w:val="25"/>
          <w:szCs w:val="25"/>
        </w:rPr>
      </w:pPr>
      <w:r w:rsidRPr="003458F8">
        <w:rPr>
          <w:i w:val="0"/>
          <w:sz w:val="25"/>
          <w:szCs w:val="25"/>
        </w:rPr>
        <w:t>“Mio caro amico scrittore, grazie per l’aiuto fornito al tuo paese ma non pensavo minimamente combatterlo con alcuna arma. Vedi, ho qualche asso nella manica anch’io.”</w:t>
      </w:r>
    </w:p>
    <w:p w:rsidR="00667024" w:rsidRPr="003458F8" w:rsidRDefault="002A114D" w:rsidP="00667024">
      <w:pPr>
        <w:spacing w:before="0" w:beforeAutospacing="0" w:after="0" w:afterAutospacing="0"/>
        <w:contextualSpacing/>
        <w:jc w:val="both"/>
        <w:rPr>
          <w:i w:val="0"/>
          <w:sz w:val="25"/>
          <w:szCs w:val="25"/>
        </w:rPr>
      </w:pPr>
      <w:r w:rsidRPr="003458F8">
        <w:rPr>
          <w:i w:val="0"/>
          <w:sz w:val="25"/>
          <w:szCs w:val="25"/>
        </w:rPr>
        <w:t xml:space="preserve">“Charlie questa cosa è capace di cancellare esseri umani senza distruggere le loro case, ha la capacità di infiltrarsi come uno di noi anzi come una donna Charlie, una come Mary </w:t>
      </w:r>
      <w:proofErr w:type="spellStart"/>
      <w:r w:rsidRPr="003458F8">
        <w:rPr>
          <w:i w:val="0"/>
          <w:sz w:val="25"/>
          <w:szCs w:val="25"/>
        </w:rPr>
        <w:t>Ann</w:t>
      </w:r>
      <w:proofErr w:type="spellEnd"/>
      <w:r w:rsidR="007862C3" w:rsidRPr="003458F8">
        <w:rPr>
          <w:i w:val="0"/>
          <w:sz w:val="25"/>
          <w:szCs w:val="25"/>
        </w:rPr>
        <w:t xml:space="preserve"> che sembra una ragazza qualunque in mezzo a gente qualunque.</w:t>
      </w:r>
    </w:p>
    <w:p w:rsidR="007862C3" w:rsidRPr="003458F8" w:rsidRDefault="007862C3" w:rsidP="00667024">
      <w:pPr>
        <w:spacing w:before="0" w:beforeAutospacing="0" w:after="0" w:afterAutospacing="0"/>
        <w:contextualSpacing/>
        <w:jc w:val="both"/>
        <w:rPr>
          <w:i w:val="0"/>
          <w:sz w:val="25"/>
          <w:szCs w:val="25"/>
        </w:rPr>
      </w:pPr>
      <w:r w:rsidRPr="003458F8">
        <w:rPr>
          <w:i w:val="0"/>
          <w:sz w:val="25"/>
          <w:szCs w:val="25"/>
        </w:rPr>
        <w:t>“Ebbene è proprio il suo talismano che mi proteggerà in terno dalla sua maledizione. Tu sei stato troppo sciocco a lasciarti sfuggire un tale reperto ma come diceva un vecchio saggio, inutile regalare perle ad un povero che penserebbe solo di mangiarle. Ti devo un grazie e questo è quanto</w:t>
      </w:r>
      <w:r w:rsidR="0062416F">
        <w:rPr>
          <w:i w:val="0"/>
          <w:sz w:val="25"/>
          <w:szCs w:val="25"/>
        </w:rPr>
        <w:t>.”</w:t>
      </w:r>
    </w:p>
    <w:p w:rsidR="007862C3" w:rsidRPr="003458F8" w:rsidRDefault="007862C3" w:rsidP="00667024">
      <w:pPr>
        <w:spacing w:before="0" w:beforeAutospacing="0" w:after="0" w:afterAutospacing="0"/>
        <w:contextualSpacing/>
        <w:jc w:val="both"/>
        <w:rPr>
          <w:i w:val="0"/>
          <w:sz w:val="25"/>
          <w:szCs w:val="25"/>
        </w:rPr>
      </w:pPr>
      <w:r w:rsidRPr="003458F8">
        <w:rPr>
          <w:i w:val="0"/>
          <w:sz w:val="25"/>
          <w:szCs w:val="25"/>
        </w:rPr>
        <w:t>“Charlie … ?</w:t>
      </w:r>
      <w:r w:rsidR="00B47DE5">
        <w:rPr>
          <w:i w:val="0"/>
          <w:sz w:val="25"/>
          <w:szCs w:val="25"/>
        </w:rPr>
        <w:t>”</w:t>
      </w:r>
    </w:p>
    <w:p w:rsidR="007862C3" w:rsidRPr="003458F8" w:rsidRDefault="007862C3" w:rsidP="00667024">
      <w:pPr>
        <w:spacing w:before="0" w:beforeAutospacing="0" w:after="0" w:afterAutospacing="0"/>
        <w:contextualSpacing/>
        <w:jc w:val="both"/>
        <w:rPr>
          <w:i w:val="0"/>
          <w:sz w:val="25"/>
          <w:szCs w:val="25"/>
        </w:rPr>
      </w:pPr>
      <w:r w:rsidRPr="003458F8">
        <w:rPr>
          <w:i w:val="0"/>
          <w:sz w:val="25"/>
          <w:szCs w:val="25"/>
        </w:rPr>
        <w:t xml:space="preserve">“Uno dei soldati che giocano con quei </w:t>
      </w:r>
      <w:r w:rsidR="006A2786" w:rsidRPr="003458F8">
        <w:rPr>
          <w:i w:val="0"/>
          <w:sz w:val="25"/>
          <w:szCs w:val="25"/>
        </w:rPr>
        <w:t>raffinati</w:t>
      </w:r>
      <w:r w:rsidRPr="003458F8">
        <w:rPr>
          <w:i w:val="0"/>
          <w:sz w:val="25"/>
          <w:szCs w:val="25"/>
        </w:rPr>
        <w:t xml:space="preserve"> apparecchi etti elettronici mi ha appena detto la tua posizione, povero sciocco</w:t>
      </w:r>
      <w:r w:rsidR="006A2786" w:rsidRPr="003458F8">
        <w:rPr>
          <w:i w:val="0"/>
          <w:sz w:val="25"/>
          <w:szCs w:val="25"/>
        </w:rPr>
        <w:t>,</w:t>
      </w:r>
      <w:r w:rsidRPr="003458F8">
        <w:rPr>
          <w:i w:val="0"/>
          <w:sz w:val="25"/>
          <w:szCs w:val="25"/>
        </w:rPr>
        <w:t xml:space="preserve"> credi di salvarti nella tana del lupo</w:t>
      </w:r>
      <w:r w:rsidR="00B47DE5">
        <w:rPr>
          <w:i w:val="0"/>
          <w:sz w:val="25"/>
          <w:szCs w:val="25"/>
        </w:rPr>
        <w:t>?”</w:t>
      </w:r>
    </w:p>
    <w:p w:rsidR="000A4508" w:rsidRPr="003458F8" w:rsidRDefault="000A4508" w:rsidP="00667024">
      <w:pPr>
        <w:spacing w:before="0" w:beforeAutospacing="0" w:after="0" w:afterAutospacing="0"/>
        <w:contextualSpacing/>
        <w:jc w:val="both"/>
        <w:rPr>
          <w:i w:val="0"/>
          <w:sz w:val="25"/>
          <w:szCs w:val="25"/>
        </w:rPr>
      </w:pPr>
      <w:r w:rsidRPr="003458F8">
        <w:rPr>
          <w:i w:val="0"/>
          <w:sz w:val="25"/>
          <w:szCs w:val="25"/>
        </w:rPr>
        <w:t xml:space="preserve">“Salva quella gente, non macchiarti le mani del loro sangue. Non essere il </w:t>
      </w:r>
      <w:proofErr w:type="spellStart"/>
      <w:r w:rsidRPr="003458F8">
        <w:rPr>
          <w:i w:val="0"/>
          <w:sz w:val="25"/>
          <w:szCs w:val="25"/>
        </w:rPr>
        <w:t>Goth</w:t>
      </w:r>
      <w:proofErr w:type="spellEnd"/>
      <w:r w:rsidRPr="003458F8">
        <w:rPr>
          <w:i w:val="0"/>
          <w:sz w:val="25"/>
          <w:szCs w:val="25"/>
        </w:rPr>
        <w:t xml:space="preserve"> della situazione</w:t>
      </w:r>
      <w:r w:rsidR="006A2786" w:rsidRPr="003458F8">
        <w:rPr>
          <w:i w:val="0"/>
          <w:sz w:val="25"/>
          <w:szCs w:val="25"/>
        </w:rPr>
        <w:t>,</w:t>
      </w:r>
      <w:r w:rsidRPr="003458F8">
        <w:rPr>
          <w:i w:val="0"/>
          <w:sz w:val="25"/>
          <w:szCs w:val="25"/>
        </w:rPr>
        <w:t xml:space="preserve"> Charlie, lascialo combattere contro i soldati non contro i bambini</w:t>
      </w:r>
      <w:r w:rsidR="0062416F">
        <w:rPr>
          <w:i w:val="0"/>
          <w:sz w:val="25"/>
          <w:szCs w:val="25"/>
        </w:rPr>
        <w:t>.”</w:t>
      </w:r>
    </w:p>
    <w:p w:rsidR="000A4508" w:rsidRPr="003458F8" w:rsidRDefault="000A4508" w:rsidP="00667024">
      <w:pPr>
        <w:spacing w:before="0" w:beforeAutospacing="0" w:after="0" w:afterAutospacing="0"/>
        <w:contextualSpacing/>
        <w:jc w:val="both"/>
        <w:rPr>
          <w:i w:val="0"/>
          <w:sz w:val="25"/>
          <w:szCs w:val="25"/>
        </w:rPr>
      </w:pPr>
      <w:r w:rsidRPr="003458F8">
        <w:rPr>
          <w:i w:val="0"/>
          <w:sz w:val="25"/>
          <w:szCs w:val="25"/>
        </w:rPr>
        <w:t>“Ma loro</w:t>
      </w:r>
      <w:r w:rsidR="00BD554C" w:rsidRPr="003458F8">
        <w:rPr>
          <w:i w:val="0"/>
          <w:sz w:val="25"/>
          <w:szCs w:val="25"/>
        </w:rPr>
        <w:t>,</w:t>
      </w:r>
      <w:r w:rsidRPr="003458F8">
        <w:rPr>
          <w:i w:val="0"/>
          <w:sz w:val="25"/>
          <w:szCs w:val="25"/>
        </w:rPr>
        <w:t xml:space="preserve"> mio candido cherubino, sono la mia esca. Il sangue giovane ha sempre nutrito gli altari degli Dei pagani. Io sono solo un umile sacerdot</w:t>
      </w:r>
      <w:r w:rsidR="003418EE" w:rsidRPr="003458F8">
        <w:rPr>
          <w:i w:val="0"/>
          <w:sz w:val="25"/>
          <w:szCs w:val="25"/>
        </w:rPr>
        <w:t>e che s’inchina</w:t>
      </w:r>
      <w:r w:rsidRPr="003458F8">
        <w:rPr>
          <w:i w:val="0"/>
          <w:sz w:val="25"/>
          <w:szCs w:val="25"/>
        </w:rPr>
        <w:t xml:space="preserve"> alla forza del Dio</w:t>
      </w:r>
      <w:r w:rsidR="003418EE" w:rsidRPr="003458F8">
        <w:rPr>
          <w:i w:val="0"/>
          <w:sz w:val="25"/>
          <w:szCs w:val="25"/>
        </w:rPr>
        <w:t xml:space="preserve"> per servirlo e per essere considerato suo schiavo</w:t>
      </w:r>
      <w:r w:rsidR="0062416F">
        <w:rPr>
          <w:i w:val="0"/>
          <w:sz w:val="25"/>
          <w:szCs w:val="25"/>
        </w:rPr>
        <w:t>.”</w:t>
      </w:r>
    </w:p>
    <w:p w:rsidR="000A4508" w:rsidRPr="003458F8" w:rsidRDefault="000A4508" w:rsidP="00667024">
      <w:pPr>
        <w:spacing w:before="0" w:beforeAutospacing="0" w:after="0" w:afterAutospacing="0"/>
        <w:contextualSpacing/>
        <w:jc w:val="both"/>
        <w:rPr>
          <w:i w:val="0"/>
          <w:sz w:val="25"/>
          <w:szCs w:val="25"/>
        </w:rPr>
      </w:pPr>
      <w:r w:rsidRPr="003458F8">
        <w:rPr>
          <w:i w:val="0"/>
          <w:sz w:val="25"/>
          <w:szCs w:val="25"/>
        </w:rPr>
        <w:t>“Il tuo desiderio di onnipotenza porterà alla rovina di questa città. Sarà tua la colpa</w:t>
      </w:r>
      <w:r w:rsidR="003418EE" w:rsidRPr="003458F8">
        <w:rPr>
          <w:i w:val="0"/>
          <w:sz w:val="25"/>
          <w:szCs w:val="25"/>
        </w:rPr>
        <w:t>, tutta tua,</w:t>
      </w:r>
      <w:r w:rsidRPr="003458F8">
        <w:rPr>
          <w:i w:val="0"/>
          <w:sz w:val="25"/>
          <w:szCs w:val="25"/>
        </w:rPr>
        <w:t xml:space="preserve"> se </w:t>
      </w:r>
      <w:proofErr w:type="spellStart"/>
      <w:r w:rsidRPr="003458F8">
        <w:rPr>
          <w:i w:val="0"/>
          <w:sz w:val="25"/>
          <w:szCs w:val="25"/>
        </w:rPr>
        <w:t>Idony</w:t>
      </w:r>
      <w:proofErr w:type="spellEnd"/>
      <w:r w:rsidRPr="003458F8">
        <w:rPr>
          <w:i w:val="0"/>
          <w:sz w:val="25"/>
          <w:szCs w:val="25"/>
        </w:rPr>
        <w:t xml:space="preserve"> seguirà la sorte di </w:t>
      </w:r>
      <w:proofErr w:type="spellStart"/>
      <w:r w:rsidRPr="003458F8">
        <w:rPr>
          <w:i w:val="0"/>
          <w:sz w:val="25"/>
          <w:szCs w:val="25"/>
        </w:rPr>
        <w:t>Icony</w:t>
      </w:r>
      <w:proofErr w:type="spellEnd"/>
      <w:r w:rsidR="0062416F">
        <w:rPr>
          <w:i w:val="0"/>
          <w:sz w:val="25"/>
          <w:szCs w:val="25"/>
        </w:rPr>
        <w:t>.”</w:t>
      </w:r>
    </w:p>
    <w:p w:rsidR="000A4508" w:rsidRPr="003458F8" w:rsidRDefault="003418EE" w:rsidP="00667024">
      <w:pPr>
        <w:spacing w:before="0" w:beforeAutospacing="0" w:after="0" w:afterAutospacing="0"/>
        <w:contextualSpacing/>
        <w:jc w:val="both"/>
        <w:rPr>
          <w:i w:val="0"/>
          <w:sz w:val="25"/>
          <w:szCs w:val="25"/>
        </w:rPr>
      </w:pPr>
      <w:r w:rsidRPr="003458F8">
        <w:rPr>
          <w:i w:val="0"/>
          <w:sz w:val="25"/>
          <w:szCs w:val="25"/>
        </w:rPr>
        <w:t>“Il</w:t>
      </w:r>
      <w:r w:rsidR="000A4508" w:rsidRPr="003458F8">
        <w:rPr>
          <w:i w:val="0"/>
          <w:sz w:val="25"/>
          <w:szCs w:val="25"/>
        </w:rPr>
        <w:t xml:space="preserve"> mio bisnonno</w:t>
      </w:r>
      <w:r w:rsidR="006A2786" w:rsidRPr="003458F8">
        <w:rPr>
          <w:i w:val="0"/>
          <w:sz w:val="25"/>
          <w:szCs w:val="25"/>
        </w:rPr>
        <w:t>,</w:t>
      </w:r>
      <w:r w:rsidR="000A4508" w:rsidRPr="003458F8">
        <w:rPr>
          <w:i w:val="0"/>
          <w:sz w:val="25"/>
          <w:szCs w:val="25"/>
        </w:rPr>
        <w:t xml:space="preserve"> era uno dei padri fondatori, ho ancora una bisaccia con le ceneri di </w:t>
      </w:r>
      <w:proofErr w:type="spellStart"/>
      <w:r w:rsidR="000A4508" w:rsidRPr="003458F8">
        <w:rPr>
          <w:i w:val="0"/>
          <w:sz w:val="25"/>
          <w:szCs w:val="25"/>
        </w:rPr>
        <w:t>Icony</w:t>
      </w:r>
      <w:proofErr w:type="spellEnd"/>
      <w:r w:rsidR="000A4508" w:rsidRPr="003458F8">
        <w:rPr>
          <w:i w:val="0"/>
          <w:sz w:val="25"/>
          <w:szCs w:val="25"/>
        </w:rPr>
        <w:t xml:space="preserve"> che egli aveva raccolto ancora calde. </w:t>
      </w:r>
      <w:r w:rsidR="00E832D5" w:rsidRPr="003458F8">
        <w:rPr>
          <w:i w:val="0"/>
          <w:sz w:val="25"/>
          <w:szCs w:val="25"/>
        </w:rPr>
        <w:t xml:space="preserve"> Conosco benissimo il patto che avevano fatto con </w:t>
      </w:r>
      <w:proofErr w:type="spellStart"/>
      <w:r w:rsidR="00E832D5" w:rsidRPr="003458F8">
        <w:rPr>
          <w:i w:val="0"/>
          <w:sz w:val="25"/>
          <w:szCs w:val="25"/>
        </w:rPr>
        <w:t>Goth</w:t>
      </w:r>
      <w:proofErr w:type="spellEnd"/>
      <w:r w:rsidR="00E832D5" w:rsidRPr="003458F8">
        <w:rPr>
          <w:i w:val="0"/>
          <w:sz w:val="25"/>
          <w:szCs w:val="25"/>
        </w:rPr>
        <w:t xml:space="preserve"> ma mi mancavano i segni che avevano usato per scacciarlo dalla terraferma. Quando Mary </w:t>
      </w:r>
      <w:proofErr w:type="spellStart"/>
      <w:r w:rsidR="00E832D5" w:rsidRPr="003458F8">
        <w:rPr>
          <w:i w:val="0"/>
          <w:sz w:val="25"/>
          <w:szCs w:val="25"/>
        </w:rPr>
        <w:t>Ann</w:t>
      </w:r>
      <w:proofErr w:type="spellEnd"/>
      <w:r w:rsidR="00E832D5" w:rsidRPr="003458F8">
        <w:rPr>
          <w:i w:val="0"/>
          <w:sz w:val="25"/>
          <w:szCs w:val="25"/>
        </w:rPr>
        <w:t xml:space="preserve"> si era manifestata, avevo capito che aveva ritrovato nuove forze in qualche modo e que</w:t>
      </w:r>
      <w:r w:rsidR="00405CB9" w:rsidRPr="003458F8">
        <w:rPr>
          <w:i w:val="0"/>
          <w:sz w:val="25"/>
          <w:szCs w:val="25"/>
        </w:rPr>
        <w:t xml:space="preserve">l modo lo alimentasti tu. Non hai capito </w:t>
      </w:r>
      <w:proofErr w:type="spellStart"/>
      <w:r w:rsidR="00405CB9" w:rsidRPr="003458F8">
        <w:rPr>
          <w:i w:val="0"/>
          <w:sz w:val="25"/>
          <w:szCs w:val="25"/>
        </w:rPr>
        <w:t>Armet</w:t>
      </w:r>
      <w:proofErr w:type="spellEnd"/>
      <w:r w:rsidR="00405CB9" w:rsidRPr="003458F8">
        <w:rPr>
          <w:i w:val="0"/>
          <w:sz w:val="25"/>
          <w:szCs w:val="25"/>
        </w:rPr>
        <w:t xml:space="preserve">, lui ha giocato con te, ti ha portato le lacrime delle sue vittime </w:t>
      </w:r>
      <w:r w:rsidR="005E2DFC" w:rsidRPr="003458F8">
        <w:rPr>
          <w:i w:val="0"/>
          <w:sz w:val="25"/>
          <w:szCs w:val="25"/>
        </w:rPr>
        <w:t>e</w:t>
      </w:r>
      <w:r w:rsidR="00405CB9" w:rsidRPr="003458F8">
        <w:rPr>
          <w:i w:val="0"/>
          <w:sz w:val="25"/>
          <w:szCs w:val="25"/>
        </w:rPr>
        <w:t xml:space="preserve"> i messaggi che questi poveretti dovevano scrivere mentre guardavo la propria morte. Tu e nessun altro, sei la causa d</w:t>
      </w:r>
      <w:r w:rsidR="004E679C" w:rsidRPr="003458F8">
        <w:rPr>
          <w:i w:val="0"/>
          <w:sz w:val="25"/>
          <w:szCs w:val="25"/>
        </w:rPr>
        <w:t xml:space="preserve">ella fine di </w:t>
      </w:r>
      <w:proofErr w:type="spellStart"/>
      <w:r w:rsidR="004E679C" w:rsidRPr="003458F8">
        <w:rPr>
          <w:i w:val="0"/>
          <w:sz w:val="25"/>
          <w:szCs w:val="25"/>
        </w:rPr>
        <w:t>Idony</w:t>
      </w:r>
      <w:proofErr w:type="spellEnd"/>
      <w:r w:rsidR="004E679C" w:rsidRPr="003458F8">
        <w:rPr>
          <w:i w:val="0"/>
          <w:sz w:val="25"/>
          <w:szCs w:val="25"/>
        </w:rPr>
        <w:t xml:space="preserve">. Vieni </w:t>
      </w:r>
      <w:proofErr w:type="spellStart"/>
      <w:r w:rsidR="004E679C" w:rsidRPr="003458F8">
        <w:rPr>
          <w:i w:val="0"/>
          <w:sz w:val="25"/>
          <w:szCs w:val="25"/>
        </w:rPr>
        <w:t>Birdy</w:t>
      </w:r>
      <w:proofErr w:type="spellEnd"/>
      <w:r w:rsidR="004E679C" w:rsidRPr="003458F8">
        <w:rPr>
          <w:i w:val="0"/>
          <w:sz w:val="25"/>
          <w:szCs w:val="25"/>
        </w:rPr>
        <w:t xml:space="preserve"> a vedere come </w:t>
      </w:r>
      <w:proofErr w:type="spellStart"/>
      <w:r w:rsidR="004E679C" w:rsidRPr="003458F8">
        <w:rPr>
          <w:i w:val="0"/>
          <w:sz w:val="25"/>
          <w:szCs w:val="25"/>
        </w:rPr>
        <w:t>Goth</w:t>
      </w:r>
      <w:proofErr w:type="spellEnd"/>
      <w:r w:rsidR="004E679C" w:rsidRPr="003458F8">
        <w:rPr>
          <w:i w:val="0"/>
          <w:sz w:val="25"/>
          <w:szCs w:val="25"/>
        </w:rPr>
        <w:t xml:space="preserve"> cancellerà le orme di quelli che mai avrebbero pensato di pagare un tributo ad un essere più emancipato e più forte di loro.”</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“Perché fai questo Charlie</w:t>
      </w:r>
      <w:r w:rsidR="00B47DE5">
        <w:rPr>
          <w:i w:val="0"/>
          <w:sz w:val="25"/>
          <w:szCs w:val="25"/>
        </w:rPr>
        <w:t>?”</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“Perché quando tutto sarà finito io scriverò una nuova pagina della storia e pensa, sarò l’essere umano che condizionerà i mercati economici e la politica</w:t>
      </w:r>
      <w:r w:rsidR="0062416F">
        <w:rPr>
          <w:i w:val="0"/>
          <w:sz w:val="25"/>
          <w:szCs w:val="25"/>
        </w:rPr>
        <w:t>.”</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Goth</w:t>
      </w:r>
      <w:proofErr w:type="spellEnd"/>
      <w:r w:rsidRPr="003458F8">
        <w:rPr>
          <w:i w:val="0"/>
          <w:sz w:val="25"/>
          <w:szCs w:val="25"/>
        </w:rPr>
        <w:t xml:space="preserve"> è sopravvissuto a tanti come te e me</w:t>
      </w:r>
      <w:r w:rsidR="006A2786" w:rsidRPr="003458F8">
        <w:rPr>
          <w:i w:val="0"/>
          <w:sz w:val="25"/>
          <w:szCs w:val="25"/>
        </w:rPr>
        <w:t>,</w:t>
      </w:r>
      <w:r w:rsidRPr="003458F8">
        <w:rPr>
          <w:i w:val="0"/>
          <w:sz w:val="25"/>
          <w:szCs w:val="25"/>
        </w:rPr>
        <w:t xml:space="preserve"> Charlie, è possibile che lui sappia già cos’hai in mente di fare.”</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lastRenderedPageBreak/>
        <w:t xml:space="preserve">“Non credo proprio, la mia </w:t>
      </w:r>
      <w:proofErr w:type="spellStart"/>
      <w:r w:rsidRPr="003458F8">
        <w:rPr>
          <w:i w:val="0"/>
          <w:sz w:val="25"/>
          <w:szCs w:val="25"/>
        </w:rPr>
        <w:t>ideuccia</w:t>
      </w:r>
      <w:proofErr w:type="spellEnd"/>
      <w:r w:rsidRPr="003458F8">
        <w:rPr>
          <w:i w:val="0"/>
          <w:sz w:val="25"/>
          <w:szCs w:val="25"/>
        </w:rPr>
        <w:t xml:space="preserve"> è stata approvata dallo stesso Presidente degli Stati Uniti d’America. Ti devo lasciare amico mio, manca poco alla fine della giornata è l’otto Luglio delle avere la sua conclusione.”</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La chiamata finì bruscamente e Billy scorse le mie lacrime di rabbia.</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“Vorrei che non ci fossero di mezzo i bambini e tutti quelli innocenti</w:t>
      </w:r>
      <w:r w:rsidR="0062416F">
        <w:rPr>
          <w:i w:val="0"/>
          <w:sz w:val="25"/>
          <w:szCs w:val="25"/>
        </w:rPr>
        <w:t>.”</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Piangevo come se non avessi mai pianto veramente in vita mia; piangevo per me e per loro,</w:t>
      </w:r>
      <w:r w:rsidR="006A2786" w:rsidRPr="003458F8">
        <w:rPr>
          <w:i w:val="0"/>
          <w:sz w:val="25"/>
          <w:szCs w:val="25"/>
        </w:rPr>
        <w:t xml:space="preserve"> </w:t>
      </w:r>
      <w:r w:rsidRPr="003458F8">
        <w:rPr>
          <w:i w:val="0"/>
          <w:sz w:val="25"/>
          <w:szCs w:val="25"/>
        </w:rPr>
        <w:t>quelle vittime inconsce di un piano infernale autorizzato dal Diavolo in persona.</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“Sei tu che avrei bisogno di un esorcista Charlie</w:t>
      </w:r>
      <w:r w:rsidR="0062416F">
        <w:rPr>
          <w:i w:val="0"/>
          <w:sz w:val="25"/>
          <w:szCs w:val="25"/>
        </w:rPr>
        <w:t>.”</w:t>
      </w:r>
    </w:p>
    <w:p w:rsidR="004E679C" w:rsidRPr="003458F8" w:rsidRDefault="004E679C" w:rsidP="00667024">
      <w:pPr>
        <w:spacing w:before="0" w:beforeAutospacing="0" w:after="0" w:afterAutospacing="0"/>
        <w:contextualSpacing/>
        <w:jc w:val="both"/>
        <w:rPr>
          <w:i w:val="0"/>
          <w:sz w:val="25"/>
          <w:szCs w:val="25"/>
        </w:rPr>
      </w:pPr>
      <w:r w:rsidRPr="003458F8">
        <w:rPr>
          <w:i w:val="0"/>
          <w:sz w:val="25"/>
          <w:szCs w:val="25"/>
        </w:rPr>
        <w:t xml:space="preserve">Avevo pregato Charlie di chiudermi fuori e nonostante le sue proteste fui io a chiudere la botola mettendoci un </w:t>
      </w:r>
      <w:r w:rsidR="006A2786" w:rsidRPr="003458F8">
        <w:rPr>
          <w:i w:val="0"/>
          <w:sz w:val="25"/>
          <w:szCs w:val="25"/>
        </w:rPr>
        <w:t>masso</w:t>
      </w:r>
      <w:r w:rsidRPr="003458F8">
        <w:rPr>
          <w:i w:val="0"/>
          <w:sz w:val="25"/>
          <w:szCs w:val="25"/>
        </w:rPr>
        <w:t xml:space="preserve"> sopra, sasso che avrei spostato al primo rintocco di mezzanotte.</w:t>
      </w:r>
    </w:p>
    <w:p w:rsidR="00667024" w:rsidRPr="003458F8" w:rsidRDefault="004E679C" w:rsidP="00667024">
      <w:pPr>
        <w:spacing w:before="0" w:beforeAutospacing="0" w:after="0" w:afterAutospacing="0"/>
        <w:contextualSpacing/>
        <w:jc w:val="both"/>
        <w:rPr>
          <w:i w:val="0"/>
          <w:sz w:val="25"/>
          <w:szCs w:val="25"/>
        </w:rPr>
      </w:pPr>
      <w:r w:rsidRPr="003458F8">
        <w:rPr>
          <w:i w:val="0"/>
          <w:sz w:val="25"/>
          <w:szCs w:val="25"/>
        </w:rPr>
        <w:t>Mi allontanai di poche decine di metri cercando di salire sulle rovine della torre da dove la città era ampiamente visibile. Avevo un vecchio cannocchiale che Billy s’era portato nello zaino e quel cos funzionava meglio di una televisione a colori.</w:t>
      </w:r>
    </w:p>
    <w:p w:rsidR="008628B4" w:rsidRPr="003458F8" w:rsidRDefault="008628B4" w:rsidP="00667024">
      <w:pPr>
        <w:spacing w:before="0" w:beforeAutospacing="0" w:after="0" w:afterAutospacing="0"/>
        <w:contextualSpacing/>
        <w:jc w:val="both"/>
        <w:rPr>
          <w:i w:val="0"/>
          <w:sz w:val="25"/>
          <w:szCs w:val="25"/>
        </w:rPr>
      </w:pPr>
      <w:r w:rsidRPr="003458F8">
        <w:rPr>
          <w:i w:val="0"/>
          <w:sz w:val="25"/>
          <w:szCs w:val="25"/>
        </w:rPr>
        <w:t>Verso le dieci il sole cominciò a nascondersi sotto la linea del mare lasciando una scia rosso sangue che si specchiava sulle acque scure del mare.</w:t>
      </w:r>
    </w:p>
    <w:p w:rsidR="008628B4" w:rsidRPr="003458F8" w:rsidRDefault="008628B4" w:rsidP="00667024">
      <w:pPr>
        <w:spacing w:before="0" w:beforeAutospacing="0" w:after="0" w:afterAutospacing="0"/>
        <w:contextualSpacing/>
        <w:jc w:val="both"/>
        <w:rPr>
          <w:i w:val="0"/>
          <w:sz w:val="25"/>
          <w:szCs w:val="25"/>
        </w:rPr>
      </w:pPr>
      <w:r w:rsidRPr="003458F8">
        <w:rPr>
          <w:i w:val="0"/>
          <w:sz w:val="25"/>
          <w:szCs w:val="25"/>
        </w:rPr>
        <w:t xml:space="preserve">Nessuna imbarcazione usciva o entrava nel porto e il silenzio era pari </w:t>
      </w:r>
      <w:r w:rsidR="00AA1ABA" w:rsidRPr="003458F8">
        <w:rPr>
          <w:i w:val="0"/>
          <w:sz w:val="25"/>
          <w:szCs w:val="25"/>
        </w:rPr>
        <w:t>a</w:t>
      </w:r>
      <w:r w:rsidRPr="003458F8">
        <w:rPr>
          <w:i w:val="0"/>
          <w:sz w:val="25"/>
          <w:szCs w:val="25"/>
        </w:rPr>
        <w:t xml:space="preserve"> una cerimonia funebre dove veniva seppellita l’intera umanità.</w:t>
      </w:r>
    </w:p>
    <w:p w:rsidR="008628B4" w:rsidRPr="003458F8" w:rsidRDefault="00E77AD1" w:rsidP="00667024">
      <w:pPr>
        <w:spacing w:before="0" w:beforeAutospacing="0" w:after="0" w:afterAutospacing="0"/>
        <w:contextualSpacing/>
        <w:jc w:val="both"/>
        <w:rPr>
          <w:i w:val="0"/>
          <w:sz w:val="25"/>
          <w:szCs w:val="25"/>
        </w:rPr>
      </w:pPr>
      <w:r w:rsidRPr="003458F8">
        <w:rPr>
          <w:i w:val="0"/>
          <w:sz w:val="25"/>
          <w:szCs w:val="25"/>
        </w:rPr>
        <w:t>A parte il tramonto che scaldava con colori soavi l’iride dell’occhio, l’oceano restava nero come la pece ed era come una porta infernale pronta per essere aperta.</w:t>
      </w:r>
    </w:p>
    <w:p w:rsidR="00FA44A4" w:rsidRPr="003458F8" w:rsidRDefault="00FA44A4" w:rsidP="00667024">
      <w:pPr>
        <w:spacing w:before="0" w:beforeAutospacing="0" w:after="0" w:afterAutospacing="0"/>
        <w:contextualSpacing/>
        <w:jc w:val="both"/>
        <w:rPr>
          <w:i w:val="0"/>
          <w:sz w:val="25"/>
          <w:szCs w:val="25"/>
        </w:rPr>
      </w:pPr>
      <w:r w:rsidRPr="003458F8">
        <w:rPr>
          <w:i w:val="0"/>
          <w:sz w:val="25"/>
          <w:szCs w:val="25"/>
        </w:rPr>
        <w:t xml:space="preserve">Più passava il tempo più diventavo nervoso. In città visi che arrivarono soldati con grandi camion e armi di ogni genere. </w:t>
      </w:r>
      <w:r w:rsidR="001D1E30" w:rsidRPr="003458F8">
        <w:rPr>
          <w:i w:val="0"/>
          <w:sz w:val="25"/>
          <w:szCs w:val="25"/>
        </w:rPr>
        <w:t>Fu</w:t>
      </w:r>
      <w:r w:rsidRPr="003458F8">
        <w:rPr>
          <w:i w:val="0"/>
          <w:sz w:val="25"/>
          <w:szCs w:val="25"/>
        </w:rPr>
        <w:t xml:space="preserve"> istallata la postazione per un missile proprio sulla pedana del cerimoniale al centro del molo.   </w:t>
      </w:r>
    </w:p>
    <w:p w:rsidR="00FA44A4" w:rsidRPr="003458F8" w:rsidRDefault="00FA44A4" w:rsidP="00667024">
      <w:pPr>
        <w:spacing w:before="0" w:beforeAutospacing="0" w:after="0" w:afterAutospacing="0"/>
        <w:contextualSpacing/>
        <w:jc w:val="both"/>
        <w:rPr>
          <w:i w:val="0"/>
          <w:sz w:val="25"/>
          <w:szCs w:val="25"/>
        </w:rPr>
      </w:pPr>
      <w:r w:rsidRPr="003458F8">
        <w:rPr>
          <w:i w:val="0"/>
          <w:sz w:val="25"/>
          <w:szCs w:val="25"/>
        </w:rPr>
        <w:t xml:space="preserve">        La cosa impressionante </w:t>
      </w:r>
      <w:r w:rsidR="005433A3" w:rsidRPr="003458F8">
        <w:rPr>
          <w:i w:val="0"/>
          <w:sz w:val="25"/>
          <w:szCs w:val="25"/>
        </w:rPr>
        <w:t xml:space="preserve">era </w:t>
      </w:r>
      <w:r w:rsidRPr="003458F8">
        <w:rPr>
          <w:i w:val="0"/>
          <w:sz w:val="25"/>
          <w:szCs w:val="25"/>
        </w:rPr>
        <w:t>che la gente sembrava ipnotizzata da ore, ore che aveva passato in piedi e sotto il sole dimenticando ogni stimolo naturale e persino di bere.</w:t>
      </w:r>
    </w:p>
    <w:p w:rsidR="00C151E6" w:rsidRPr="003458F8" w:rsidRDefault="00C151E6" w:rsidP="00667024">
      <w:pPr>
        <w:spacing w:before="0" w:beforeAutospacing="0" w:after="0" w:afterAutospacing="0"/>
        <w:contextualSpacing/>
        <w:jc w:val="both"/>
        <w:rPr>
          <w:i w:val="0"/>
          <w:sz w:val="25"/>
          <w:szCs w:val="25"/>
        </w:rPr>
      </w:pPr>
      <w:r w:rsidRPr="003458F8">
        <w:rPr>
          <w:i w:val="0"/>
          <w:sz w:val="25"/>
          <w:szCs w:val="25"/>
        </w:rPr>
        <w:t>Seduto al buio e con le stelle sopra la mia testa</w:t>
      </w:r>
      <w:r w:rsidR="00C03D70">
        <w:rPr>
          <w:i w:val="0"/>
          <w:sz w:val="25"/>
          <w:szCs w:val="25"/>
        </w:rPr>
        <w:t>,</w:t>
      </w:r>
      <w:r w:rsidRPr="003458F8">
        <w:rPr>
          <w:i w:val="0"/>
          <w:sz w:val="25"/>
          <w:szCs w:val="25"/>
        </w:rPr>
        <w:t xml:space="preserve"> osservavo le luci della</w:t>
      </w:r>
      <w:r w:rsidR="00C03D70">
        <w:rPr>
          <w:i w:val="0"/>
          <w:sz w:val="25"/>
          <w:szCs w:val="25"/>
        </w:rPr>
        <w:t xml:space="preserve"> città e</w:t>
      </w:r>
      <w:r w:rsidRPr="003458F8">
        <w:rPr>
          <w:i w:val="0"/>
          <w:sz w:val="25"/>
          <w:szCs w:val="25"/>
        </w:rPr>
        <w:t xml:space="preserve"> i riflettori dell’esercito.</w:t>
      </w:r>
    </w:p>
    <w:p w:rsidR="00C151E6" w:rsidRPr="003458F8" w:rsidRDefault="00C151E6" w:rsidP="00667024">
      <w:pPr>
        <w:spacing w:before="0" w:beforeAutospacing="0" w:after="0" w:afterAutospacing="0"/>
        <w:contextualSpacing/>
        <w:jc w:val="both"/>
        <w:rPr>
          <w:i w:val="0"/>
          <w:sz w:val="25"/>
          <w:szCs w:val="25"/>
        </w:rPr>
      </w:pPr>
      <w:r w:rsidRPr="003458F8">
        <w:rPr>
          <w:i w:val="0"/>
          <w:sz w:val="25"/>
          <w:szCs w:val="25"/>
        </w:rPr>
        <w:t xml:space="preserve">Mi domandavo come avrebbe attaccato </w:t>
      </w:r>
      <w:proofErr w:type="spellStart"/>
      <w:r w:rsidRPr="003458F8">
        <w:rPr>
          <w:i w:val="0"/>
          <w:sz w:val="25"/>
          <w:szCs w:val="25"/>
        </w:rPr>
        <w:t>Goth</w:t>
      </w:r>
      <w:proofErr w:type="spellEnd"/>
      <w:r w:rsidRPr="003458F8">
        <w:rPr>
          <w:i w:val="0"/>
          <w:sz w:val="25"/>
          <w:szCs w:val="25"/>
        </w:rPr>
        <w:t xml:space="preserve"> e se avrebbe attaccato visto il grande schieramento che Charlie </w:t>
      </w:r>
      <w:r w:rsidR="00AA1ABA" w:rsidRPr="003458F8">
        <w:rPr>
          <w:i w:val="0"/>
          <w:sz w:val="25"/>
          <w:szCs w:val="25"/>
        </w:rPr>
        <w:t>e</w:t>
      </w:r>
      <w:r w:rsidRPr="003458F8">
        <w:rPr>
          <w:i w:val="0"/>
          <w:sz w:val="25"/>
          <w:szCs w:val="25"/>
        </w:rPr>
        <w:t xml:space="preserve"> i suoi, avevano preparato.</w:t>
      </w:r>
    </w:p>
    <w:p w:rsidR="00B833E0" w:rsidRPr="003458F8" w:rsidRDefault="00C151E6" w:rsidP="00667024">
      <w:pPr>
        <w:spacing w:before="0" w:beforeAutospacing="0" w:after="0" w:afterAutospacing="0"/>
        <w:contextualSpacing/>
        <w:jc w:val="both"/>
        <w:rPr>
          <w:i w:val="0"/>
          <w:sz w:val="25"/>
          <w:szCs w:val="25"/>
        </w:rPr>
      </w:pPr>
      <w:r w:rsidRPr="003458F8">
        <w:rPr>
          <w:i w:val="0"/>
          <w:sz w:val="25"/>
          <w:szCs w:val="25"/>
        </w:rPr>
        <w:t xml:space="preserve">Erano già le undici e pensai che non sarebbe successo un bel niente. Mancava </w:t>
      </w:r>
      <w:r w:rsidR="000617CC" w:rsidRPr="003458F8">
        <w:rPr>
          <w:i w:val="0"/>
          <w:sz w:val="25"/>
          <w:szCs w:val="25"/>
        </w:rPr>
        <w:t xml:space="preserve">troppo poco tempo all’attacco totale eppure </w:t>
      </w:r>
      <w:r w:rsidRPr="003458F8">
        <w:rPr>
          <w:i w:val="0"/>
          <w:sz w:val="25"/>
          <w:szCs w:val="25"/>
        </w:rPr>
        <w:t>il mare n</w:t>
      </w:r>
      <w:r w:rsidR="000617CC" w:rsidRPr="003458F8">
        <w:rPr>
          <w:i w:val="0"/>
          <w:sz w:val="25"/>
          <w:szCs w:val="25"/>
        </w:rPr>
        <w:t xml:space="preserve">on si era ritirato dalla riva </w:t>
      </w:r>
      <w:r w:rsidR="00AA1ABA" w:rsidRPr="003458F8">
        <w:rPr>
          <w:i w:val="0"/>
          <w:sz w:val="25"/>
          <w:szCs w:val="25"/>
        </w:rPr>
        <w:t>né</w:t>
      </w:r>
      <w:r w:rsidR="000617CC" w:rsidRPr="003458F8">
        <w:rPr>
          <w:i w:val="0"/>
          <w:sz w:val="25"/>
          <w:szCs w:val="25"/>
        </w:rPr>
        <w:t xml:space="preserve"> il cielo</w:t>
      </w:r>
      <w:r w:rsidRPr="003458F8">
        <w:rPr>
          <w:i w:val="0"/>
          <w:sz w:val="25"/>
          <w:szCs w:val="25"/>
        </w:rPr>
        <w:t xml:space="preserve"> bruciava </w:t>
      </w:r>
      <w:r w:rsidR="000617CC" w:rsidRPr="003458F8">
        <w:rPr>
          <w:i w:val="0"/>
          <w:sz w:val="25"/>
          <w:szCs w:val="25"/>
        </w:rPr>
        <w:t xml:space="preserve">con </w:t>
      </w:r>
      <w:r w:rsidRPr="003458F8">
        <w:rPr>
          <w:i w:val="0"/>
          <w:sz w:val="25"/>
          <w:szCs w:val="25"/>
        </w:rPr>
        <w:t>fiamme dell’inferno.</w:t>
      </w:r>
      <w:r w:rsidR="00B833E0" w:rsidRPr="003458F8">
        <w:rPr>
          <w:i w:val="0"/>
          <w:sz w:val="25"/>
          <w:szCs w:val="25"/>
        </w:rPr>
        <w:t xml:space="preserve"> L’unico cambiamento che a me sembrò una cosa non del tutto eccezionale era la scomparsa delle stelle, anche il cielo come il mare divenne nero ed ebbi la sensazione che qualcosa, una cosa come un’ombra vorticasse sopra la città.</w:t>
      </w:r>
    </w:p>
    <w:p w:rsidR="00B833E0" w:rsidRPr="003458F8" w:rsidRDefault="00B833E0" w:rsidP="00667024">
      <w:pPr>
        <w:spacing w:before="0" w:beforeAutospacing="0" w:after="0" w:afterAutospacing="0"/>
        <w:contextualSpacing/>
        <w:jc w:val="both"/>
        <w:rPr>
          <w:i w:val="0"/>
          <w:sz w:val="25"/>
          <w:szCs w:val="25"/>
        </w:rPr>
      </w:pPr>
      <w:r w:rsidRPr="003458F8">
        <w:rPr>
          <w:i w:val="0"/>
          <w:sz w:val="25"/>
          <w:szCs w:val="25"/>
        </w:rPr>
        <w:t>Andai a liberare Billy che aveva gridato in continuazione, imprecando a volte in lingue a me sconosciute.</w:t>
      </w:r>
    </w:p>
    <w:p w:rsidR="00B833E0" w:rsidRPr="003458F8" w:rsidRDefault="00B833E0" w:rsidP="00667024">
      <w:pPr>
        <w:spacing w:before="0" w:beforeAutospacing="0" w:after="0" w:afterAutospacing="0"/>
        <w:contextualSpacing/>
        <w:jc w:val="both"/>
        <w:rPr>
          <w:i w:val="0"/>
          <w:sz w:val="25"/>
          <w:szCs w:val="25"/>
        </w:rPr>
      </w:pPr>
      <w:r w:rsidRPr="003458F8">
        <w:rPr>
          <w:i w:val="0"/>
          <w:sz w:val="25"/>
          <w:szCs w:val="25"/>
        </w:rPr>
        <w:t xml:space="preserve">“Smettila di fare questo casino, se vuoi proprio </w:t>
      </w:r>
      <w:r w:rsidR="001D1E30" w:rsidRPr="003458F8">
        <w:rPr>
          <w:i w:val="0"/>
          <w:sz w:val="25"/>
          <w:szCs w:val="25"/>
        </w:rPr>
        <w:t>morire,</w:t>
      </w:r>
      <w:r w:rsidRPr="003458F8">
        <w:rPr>
          <w:i w:val="0"/>
          <w:sz w:val="25"/>
          <w:szCs w:val="25"/>
        </w:rPr>
        <w:t xml:space="preserve"> esci ma lascia i tuoi genitori la sotto!”, e dopo aver fatto un</w:t>
      </w:r>
      <w:r w:rsidR="001D1E30" w:rsidRPr="003458F8">
        <w:rPr>
          <w:i w:val="0"/>
          <w:sz w:val="25"/>
          <w:szCs w:val="25"/>
        </w:rPr>
        <w:t xml:space="preserve"> </w:t>
      </w:r>
      <w:r w:rsidR="005E2DFC" w:rsidRPr="003458F8">
        <w:rPr>
          <w:i w:val="0"/>
          <w:sz w:val="25"/>
          <w:szCs w:val="25"/>
        </w:rPr>
        <w:t>carezzino</w:t>
      </w:r>
      <w:r w:rsidRPr="003458F8">
        <w:rPr>
          <w:i w:val="0"/>
          <w:sz w:val="25"/>
          <w:szCs w:val="25"/>
        </w:rPr>
        <w:t xml:space="preserve"> a Cassius che era irremovibile sul primo gradino, appoggiai la porta della botola non prima di aver rassicurato </w:t>
      </w:r>
      <w:r w:rsidR="005D760A" w:rsidRPr="003458F8">
        <w:rPr>
          <w:i w:val="0"/>
          <w:sz w:val="25"/>
          <w:szCs w:val="25"/>
        </w:rPr>
        <w:t>i due che mi guardavano spaventati per gli eventi che dovevano ancora verificarsi.</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“Ascolta?”, mi disse Billy tirandomi per il braccio.</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“Senti quest’odore terribile</w:t>
      </w:r>
      <w:r w:rsidR="00B47DE5">
        <w:rPr>
          <w:i w:val="0"/>
          <w:sz w:val="25"/>
          <w:szCs w:val="25"/>
        </w:rPr>
        <w:t>?”</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 xml:space="preserve">Era vero, all’improvviso era arrivato dal mare forse un odore di putrefazione e di morte, lo stesso odore che sentimmo alle piscine e che Billy </w:t>
      </w:r>
      <w:r w:rsidR="00734508" w:rsidRPr="003458F8">
        <w:rPr>
          <w:i w:val="0"/>
          <w:sz w:val="25"/>
          <w:szCs w:val="25"/>
        </w:rPr>
        <w:t xml:space="preserve">si </w:t>
      </w:r>
      <w:r w:rsidRPr="003458F8">
        <w:rPr>
          <w:i w:val="0"/>
          <w:sz w:val="25"/>
          <w:szCs w:val="25"/>
        </w:rPr>
        <w:t>era portato addosso quando scappò all’inferno sotto il camino della fortezza.</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Ci allontanammo di un centinaio di metri e più avanzavamo verso la città, più l’odore impregnava i nostri esseri.</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“Senti che putridume e sembra che la mia pelle e non solo i vestiti</w:t>
      </w:r>
      <w:r w:rsidR="001D1E30" w:rsidRPr="003458F8">
        <w:rPr>
          <w:i w:val="0"/>
          <w:sz w:val="25"/>
          <w:szCs w:val="25"/>
        </w:rPr>
        <w:t>,</w:t>
      </w:r>
      <w:r w:rsidRPr="003458F8">
        <w:rPr>
          <w:i w:val="0"/>
          <w:sz w:val="25"/>
          <w:szCs w:val="25"/>
        </w:rPr>
        <w:t xml:space="preserve"> abbiano l’odore di un uomo morto</w:t>
      </w:r>
      <w:r w:rsidR="0062416F">
        <w:rPr>
          <w:i w:val="0"/>
          <w:sz w:val="25"/>
          <w:szCs w:val="25"/>
        </w:rPr>
        <w:t>.”</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lastRenderedPageBreak/>
        <w:t>Tenevamo il naso tappato mentre continuavamo a camminare. Alle undici e quaranta qualcosa successe in città perché si sentirono le grida di parecchi uomini, di sicuro l’esercito, intenti a salvare o a riparare qualcosa.</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“La loro bomba scoppierà sotto il loro culo e sarà divertente vedere il mostro o di qualunque cosa esso sia, sbudellarsi dalle risate</w:t>
      </w:r>
      <w:r w:rsidR="0062416F">
        <w:rPr>
          <w:i w:val="0"/>
          <w:sz w:val="25"/>
          <w:szCs w:val="25"/>
        </w:rPr>
        <w:t>.”</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 xml:space="preserve">Billy rise di gusto alla mia battuta quando un lampo strappò la stoffa del cielo </w:t>
      </w:r>
      <w:r w:rsidR="001D1E30" w:rsidRPr="003458F8">
        <w:rPr>
          <w:i w:val="0"/>
          <w:sz w:val="25"/>
          <w:szCs w:val="25"/>
        </w:rPr>
        <w:t>e</w:t>
      </w:r>
      <w:r w:rsidRPr="003458F8">
        <w:rPr>
          <w:i w:val="0"/>
          <w:sz w:val="25"/>
          <w:szCs w:val="25"/>
        </w:rPr>
        <w:t xml:space="preserve"> il botto che seguì ci sembrò tanto assordante da farci cadere sulle ginocchia.</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“Cos’è stato?”, domandò Billy confuso.</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“Credo un lampo, sai oggi …”, ma la mia spiegazione fu interrotta da un tuono peggiore rispetto a quello di prima e questa volta per il dolore ci dovemmo tenere la testa che sembra voler scoppiare.</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Billy stava urlando ma io non riuscivo più a sentire la sua voce perché ero diventato completamente sordo.</w:t>
      </w:r>
    </w:p>
    <w:p w:rsidR="005D760A" w:rsidRPr="003458F8" w:rsidRDefault="005D760A" w:rsidP="00667024">
      <w:pPr>
        <w:spacing w:before="0" w:beforeAutospacing="0" w:after="0" w:afterAutospacing="0"/>
        <w:contextualSpacing/>
        <w:jc w:val="both"/>
        <w:rPr>
          <w:i w:val="0"/>
          <w:sz w:val="25"/>
          <w:szCs w:val="25"/>
        </w:rPr>
      </w:pPr>
      <w:r w:rsidRPr="003458F8">
        <w:rPr>
          <w:i w:val="0"/>
          <w:sz w:val="25"/>
          <w:szCs w:val="25"/>
        </w:rPr>
        <w:t>“</w:t>
      </w:r>
      <w:r w:rsidR="00CE18E6" w:rsidRPr="003458F8">
        <w:rPr>
          <w:i w:val="0"/>
          <w:sz w:val="25"/>
          <w:szCs w:val="25"/>
        </w:rPr>
        <w:t>Cos’hai?”, continuava il ragazzo a domandarmi a gesti.</w:t>
      </w:r>
    </w:p>
    <w:p w:rsidR="00CE18E6" w:rsidRPr="003458F8" w:rsidRDefault="00C03D70" w:rsidP="00667024">
      <w:pPr>
        <w:spacing w:before="0" w:beforeAutospacing="0" w:after="0" w:afterAutospacing="0"/>
        <w:contextualSpacing/>
        <w:jc w:val="both"/>
        <w:rPr>
          <w:i w:val="0"/>
          <w:sz w:val="25"/>
          <w:szCs w:val="25"/>
        </w:rPr>
      </w:pPr>
      <w:r>
        <w:rPr>
          <w:i w:val="0"/>
          <w:sz w:val="25"/>
          <w:szCs w:val="25"/>
        </w:rPr>
        <w:t>“Sono sordo,</w:t>
      </w:r>
      <w:r w:rsidR="00CE18E6" w:rsidRPr="003458F8">
        <w:rPr>
          <w:i w:val="0"/>
          <w:sz w:val="25"/>
          <w:szCs w:val="25"/>
        </w:rPr>
        <w:t xml:space="preserve"> </w:t>
      </w:r>
      <w:r>
        <w:rPr>
          <w:i w:val="0"/>
          <w:sz w:val="25"/>
          <w:szCs w:val="25"/>
        </w:rPr>
        <w:t>n</w:t>
      </w:r>
      <w:r w:rsidR="00CE18E6" w:rsidRPr="003458F8">
        <w:rPr>
          <w:i w:val="0"/>
          <w:sz w:val="25"/>
          <w:szCs w:val="25"/>
        </w:rPr>
        <w:t>on sento più niente!”, gli gridai con tutto il fiato che avevo in corpo.</w:t>
      </w:r>
    </w:p>
    <w:p w:rsidR="00CE18E6" w:rsidRPr="003458F8" w:rsidRDefault="000B6645" w:rsidP="00667024">
      <w:pPr>
        <w:spacing w:before="0" w:beforeAutospacing="0" w:after="0" w:afterAutospacing="0"/>
        <w:contextualSpacing/>
        <w:jc w:val="both"/>
        <w:rPr>
          <w:i w:val="0"/>
          <w:sz w:val="25"/>
          <w:szCs w:val="25"/>
        </w:rPr>
      </w:pPr>
      <w:r w:rsidRPr="003458F8">
        <w:rPr>
          <w:i w:val="0"/>
          <w:sz w:val="25"/>
          <w:szCs w:val="25"/>
        </w:rPr>
        <w:t>Il cielo stava bollendo e mancavano dieci minuti a mezzanotte; mezzanotte che avrebbe segnato l</w:t>
      </w:r>
      <w:r w:rsidR="00C03D70">
        <w:rPr>
          <w:i w:val="0"/>
          <w:sz w:val="25"/>
          <w:szCs w:val="25"/>
        </w:rPr>
        <w:t xml:space="preserve">a fine delle ostilità di </w:t>
      </w:r>
      <w:proofErr w:type="spellStart"/>
      <w:r w:rsidR="00C03D70">
        <w:rPr>
          <w:i w:val="0"/>
          <w:sz w:val="25"/>
          <w:szCs w:val="25"/>
        </w:rPr>
        <w:t>Goth</w:t>
      </w:r>
      <w:proofErr w:type="spellEnd"/>
      <w:r w:rsidR="00C03D70">
        <w:rPr>
          <w:i w:val="0"/>
          <w:sz w:val="25"/>
          <w:szCs w:val="25"/>
        </w:rPr>
        <w:t xml:space="preserve"> e</w:t>
      </w:r>
      <w:r w:rsidRPr="003458F8">
        <w:rPr>
          <w:i w:val="0"/>
          <w:sz w:val="25"/>
          <w:szCs w:val="25"/>
        </w:rPr>
        <w:t xml:space="preserve"> il trionfo della ragione umana.</w:t>
      </w:r>
      <w:r w:rsidR="002D2638" w:rsidRPr="003458F8">
        <w:rPr>
          <w:i w:val="0"/>
          <w:sz w:val="25"/>
          <w:szCs w:val="25"/>
        </w:rPr>
        <w:t xml:space="preserve"> Quelle masse nere continuavano a giocare seguendo non il vento ma un punto ancora più scuro dell’intera massa celeste</w:t>
      </w:r>
      <w:r w:rsidR="0032431E" w:rsidRPr="003458F8">
        <w:rPr>
          <w:i w:val="0"/>
          <w:sz w:val="25"/>
          <w:szCs w:val="25"/>
        </w:rPr>
        <w:t xml:space="preserve"> e nessuno aveva capito, nemmeno io che il mare si sarebbe dovuto riversare non dalla terra ma dai cieli.</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“Cazzo!!! Ora ho capito Billy! Corri più che puoi indietro, corri veloce come un puma</w:t>
      </w:r>
      <w:r w:rsidR="003418EE" w:rsidRPr="003458F8">
        <w:rPr>
          <w:i w:val="0"/>
          <w:sz w:val="25"/>
          <w:szCs w:val="25"/>
        </w:rPr>
        <w:t>,</w:t>
      </w:r>
      <w:r w:rsidRPr="003458F8">
        <w:rPr>
          <w:i w:val="0"/>
          <w:sz w:val="25"/>
          <w:szCs w:val="25"/>
        </w:rPr>
        <w:t xml:space="preserve"> dobbiamo arrivare alla botola prima del loro arrivo!</w:t>
      </w:r>
      <w:r w:rsidR="00B47DE5">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“Arrivo di chi?</w:t>
      </w:r>
      <w:r w:rsidR="00B47DE5">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“Corri Billy!!!!”, gli urlai disperato.</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 xml:space="preserve">“L’arrivo di chi </w:t>
      </w:r>
      <w:proofErr w:type="spellStart"/>
      <w:r w:rsidRPr="003458F8">
        <w:rPr>
          <w:i w:val="0"/>
          <w:sz w:val="25"/>
          <w:szCs w:val="25"/>
        </w:rPr>
        <w:t>Armet</w:t>
      </w:r>
      <w:proofErr w:type="spellEnd"/>
      <w:r w:rsidRPr="003458F8">
        <w:rPr>
          <w:i w:val="0"/>
          <w:sz w:val="25"/>
          <w:szCs w:val="25"/>
        </w:rPr>
        <w:t>??? Chi deve arrivare?????”, urlava lui mentre correva saltando le rocce più gr</w:t>
      </w:r>
      <w:r w:rsidR="003418EE" w:rsidRPr="003458F8">
        <w:rPr>
          <w:i w:val="0"/>
          <w:sz w:val="25"/>
          <w:szCs w:val="25"/>
        </w:rPr>
        <w:t>andi ed i cespugli spinosi.</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 xml:space="preserve">“Di </w:t>
      </w:r>
      <w:proofErr w:type="spellStart"/>
      <w:r w:rsidRPr="003458F8">
        <w:rPr>
          <w:i w:val="0"/>
          <w:sz w:val="25"/>
          <w:szCs w:val="25"/>
        </w:rPr>
        <w:t>Goth</w:t>
      </w:r>
      <w:proofErr w:type="spellEnd"/>
      <w:r w:rsidR="00B47DE5">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 xml:space="preserve">“Dov’è </w:t>
      </w:r>
      <w:proofErr w:type="spellStart"/>
      <w:r w:rsidRPr="003458F8">
        <w:rPr>
          <w:i w:val="0"/>
          <w:sz w:val="25"/>
          <w:szCs w:val="25"/>
        </w:rPr>
        <w:t>Goth</w:t>
      </w:r>
      <w:proofErr w:type="spellEnd"/>
      <w:r w:rsidRPr="003458F8">
        <w:rPr>
          <w:i w:val="0"/>
          <w:sz w:val="25"/>
          <w:szCs w:val="25"/>
        </w:rPr>
        <w:t>??”, le nostre voci erano l’unico rumore in quel posto, persino i militari restavano in silenzio come se non avessero capito cosa stava per succedere.</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A dieci metri dalla botola mi fermai di colpo sul posto, Billy inciampò e cadde.</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“Allora</w:t>
      </w:r>
      <w:r w:rsidR="00B47DE5">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Allora io gli indicai il cielo alzando il braccio e l’indice della mano destra.</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“E lì, Billy e sta per arrivare</w:t>
      </w:r>
      <w:r w:rsidR="00B47DE5">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“Cazzo come? Come fa ad arrivare?  Mancano pochi minuti a mezzanotte??? Dov’è nascosto perché io non vedo nulla?</w:t>
      </w:r>
      <w:r w:rsidR="00B47DE5">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“E</w:t>
      </w:r>
      <w:r w:rsidR="00A634E5" w:rsidRPr="003458F8">
        <w:rPr>
          <w:i w:val="0"/>
          <w:sz w:val="25"/>
          <w:szCs w:val="25"/>
        </w:rPr>
        <w:t>’</w:t>
      </w:r>
      <w:r w:rsidRPr="003458F8">
        <w:rPr>
          <w:i w:val="0"/>
          <w:sz w:val="25"/>
          <w:szCs w:val="25"/>
        </w:rPr>
        <w:t xml:space="preserve"> lì Billy e sta per scendere</w:t>
      </w:r>
      <w:r w:rsidR="0062416F">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Una cosa calda e scura cominciò a cadere, poi ne arrivarono altre.</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“Billy, levati! Andiamo sotto la botola, sta cosa brucia</w:t>
      </w:r>
      <w:r w:rsidR="00B47DE5">
        <w:rPr>
          <w:i w:val="0"/>
          <w:sz w:val="25"/>
          <w:szCs w:val="25"/>
        </w:rPr>
        <w:t>!”</w:t>
      </w:r>
    </w:p>
    <w:p w:rsidR="0032431E" w:rsidRPr="003458F8" w:rsidRDefault="0032431E" w:rsidP="00667024">
      <w:pPr>
        <w:spacing w:before="0" w:beforeAutospacing="0" w:after="0" w:afterAutospacing="0"/>
        <w:contextualSpacing/>
        <w:jc w:val="both"/>
        <w:rPr>
          <w:i w:val="0"/>
          <w:sz w:val="25"/>
          <w:szCs w:val="25"/>
        </w:rPr>
      </w:pPr>
      <w:r w:rsidRPr="003458F8">
        <w:rPr>
          <w:i w:val="0"/>
          <w:sz w:val="25"/>
          <w:szCs w:val="25"/>
        </w:rPr>
        <w:t xml:space="preserve">E venne la pioggia, una pioggia strana che non faceva rumore </w:t>
      </w:r>
      <w:r w:rsidR="00A92270" w:rsidRPr="003458F8">
        <w:rPr>
          <w:i w:val="0"/>
          <w:sz w:val="25"/>
          <w:szCs w:val="25"/>
        </w:rPr>
        <w:t>né</w:t>
      </w:r>
      <w:r w:rsidRPr="003458F8">
        <w:rPr>
          <w:i w:val="0"/>
          <w:sz w:val="25"/>
          <w:szCs w:val="25"/>
        </w:rPr>
        <w:t xml:space="preserve"> quando cadeva </w:t>
      </w:r>
      <w:r w:rsidR="00A92270" w:rsidRPr="003458F8">
        <w:rPr>
          <w:i w:val="0"/>
          <w:sz w:val="25"/>
          <w:szCs w:val="25"/>
        </w:rPr>
        <w:t>né</w:t>
      </w:r>
      <w:r w:rsidRPr="003458F8">
        <w:rPr>
          <w:i w:val="0"/>
          <w:sz w:val="25"/>
          <w:szCs w:val="25"/>
        </w:rPr>
        <w:t xml:space="preserve"> quando toccava terra. </w:t>
      </w:r>
      <w:r w:rsidR="008F4AD8" w:rsidRPr="003458F8">
        <w:rPr>
          <w:i w:val="0"/>
          <w:sz w:val="25"/>
          <w:szCs w:val="25"/>
        </w:rPr>
        <w:t>L</w:t>
      </w:r>
      <w:r w:rsidRPr="003458F8">
        <w:rPr>
          <w:i w:val="0"/>
          <w:sz w:val="25"/>
          <w:szCs w:val="25"/>
        </w:rPr>
        <w:t xml:space="preserve">’assenza di </w:t>
      </w:r>
      <w:r w:rsidR="008F4AD8" w:rsidRPr="003458F8">
        <w:rPr>
          <w:i w:val="0"/>
          <w:sz w:val="25"/>
          <w:szCs w:val="25"/>
        </w:rPr>
        <w:t xml:space="preserve">un qualsiasi </w:t>
      </w:r>
      <w:r w:rsidRPr="003458F8">
        <w:rPr>
          <w:i w:val="0"/>
          <w:sz w:val="25"/>
          <w:szCs w:val="25"/>
        </w:rPr>
        <w:t xml:space="preserve">rumore ci rendeva completamente indifesi </w:t>
      </w:r>
      <w:r w:rsidR="00A92270" w:rsidRPr="003458F8">
        <w:rPr>
          <w:i w:val="0"/>
          <w:sz w:val="25"/>
          <w:szCs w:val="25"/>
        </w:rPr>
        <w:t>e</w:t>
      </w:r>
      <w:r w:rsidRPr="003458F8">
        <w:rPr>
          <w:i w:val="0"/>
          <w:sz w:val="25"/>
          <w:szCs w:val="25"/>
        </w:rPr>
        <w:t xml:space="preserve"> alla merce di forze oscure che noi non avremmo mai potuto controllare.</w:t>
      </w:r>
      <w:r w:rsidR="004A7928" w:rsidRPr="003458F8">
        <w:rPr>
          <w:i w:val="0"/>
          <w:sz w:val="25"/>
          <w:szCs w:val="25"/>
        </w:rPr>
        <w:t xml:space="preserve"> Per capire meglio</w:t>
      </w:r>
      <w:r w:rsidR="00A92270" w:rsidRPr="003458F8">
        <w:rPr>
          <w:i w:val="0"/>
          <w:sz w:val="25"/>
          <w:szCs w:val="25"/>
        </w:rPr>
        <w:t>,</w:t>
      </w:r>
      <w:r w:rsidR="004A7928" w:rsidRPr="003458F8">
        <w:rPr>
          <w:i w:val="0"/>
          <w:sz w:val="25"/>
          <w:szCs w:val="25"/>
        </w:rPr>
        <w:t xml:space="preserve"> avrei dovuto assistere a quell’evento terribile </w:t>
      </w:r>
      <w:r w:rsidR="00A92270" w:rsidRPr="003458F8">
        <w:rPr>
          <w:i w:val="0"/>
          <w:sz w:val="25"/>
          <w:szCs w:val="25"/>
        </w:rPr>
        <w:t>e</w:t>
      </w:r>
      <w:r w:rsidR="004A7928" w:rsidRPr="003458F8">
        <w:rPr>
          <w:i w:val="0"/>
          <w:sz w:val="25"/>
          <w:szCs w:val="25"/>
        </w:rPr>
        <w:t xml:space="preserve"> unico ma capivo che per farlo avrei dovuto pagare con la vita.</w:t>
      </w:r>
    </w:p>
    <w:p w:rsidR="004A7928" w:rsidRPr="003458F8" w:rsidRDefault="004A7928" w:rsidP="00667024">
      <w:pPr>
        <w:spacing w:before="0" w:beforeAutospacing="0" w:after="0" w:afterAutospacing="0"/>
        <w:contextualSpacing/>
        <w:jc w:val="both"/>
        <w:rPr>
          <w:i w:val="0"/>
          <w:sz w:val="25"/>
          <w:szCs w:val="25"/>
        </w:rPr>
      </w:pPr>
      <w:r w:rsidRPr="003458F8">
        <w:rPr>
          <w:i w:val="0"/>
          <w:sz w:val="25"/>
          <w:szCs w:val="25"/>
        </w:rPr>
        <w:t>Billy si consumava cercando di captare un suono in quella confusione planetaria che pareva distorcere l’ordine naturale degli eventi atmosferici.</w:t>
      </w:r>
    </w:p>
    <w:p w:rsidR="004A7928" w:rsidRPr="003458F8" w:rsidRDefault="004A7928" w:rsidP="00667024">
      <w:pPr>
        <w:spacing w:before="0" w:beforeAutospacing="0" w:after="0" w:afterAutospacing="0"/>
        <w:contextualSpacing/>
        <w:jc w:val="both"/>
        <w:rPr>
          <w:i w:val="0"/>
          <w:sz w:val="25"/>
          <w:szCs w:val="25"/>
        </w:rPr>
      </w:pPr>
      <w:r w:rsidRPr="003458F8">
        <w:rPr>
          <w:i w:val="0"/>
          <w:sz w:val="25"/>
          <w:szCs w:val="25"/>
        </w:rPr>
        <w:t xml:space="preserve">A mezzanotte in punto come a mezzanotte e un minuto per noi non era cambiato nulla. Volevo uscire per capire se il 9 Luglio faceva parte dei piani di </w:t>
      </w:r>
      <w:proofErr w:type="spellStart"/>
      <w:r w:rsidRPr="003458F8">
        <w:rPr>
          <w:i w:val="0"/>
          <w:sz w:val="25"/>
          <w:szCs w:val="25"/>
        </w:rPr>
        <w:t>Goth</w:t>
      </w:r>
      <w:proofErr w:type="spellEnd"/>
      <w:r w:rsidRPr="003458F8">
        <w:rPr>
          <w:i w:val="0"/>
          <w:sz w:val="25"/>
          <w:szCs w:val="25"/>
        </w:rPr>
        <w:t>.</w:t>
      </w:r>
      <w:r w:rsidR="00C03D70" w:rsidRPr="003458F8">
        <w:rPr>
          <w:i w:val="0"/>
          <w:sz w:val="25"/>
          <w:szCs w:val="25"/>
        </w:rPr>
        <w:t xml:space="preserve"> </w:t>
      </w:r>
      <w:r w:rsidRPr="003458F8">
        <w:rPr>
          <w:i w:val="0"/>
          <w:sz w:val="25"/>
          <w:szCs w:val="25"/>
        </w:rPr>
        <w:t>Dopo aver parlato tra noi, spingemmo in alto la botola per uscire, no ci importava più del rischio che stavamo correndo.</w:t>
      </w:r>
    </w:p>
    <w:p w:rsidR="004A7928" w:rsidRPr="003458F8" w:rsidRDefault="004A7928" w:rsidP="00667024">
      <w:pPr>
        <w:spacing w:before="0" w:beforeAutospacing="0" w:after="0" w:afterAutospacing="0"/>
        <w:contextualSpacing/>
        <w:jc w:val="both"/>
        <w:rPr>
          <w:i w:val="0"/>
          <w:sz w:val="25"/>
          <w:szCs w:val="25"/>
        </w:rPr>
      </w:pPr>
      <w:r w:rsidRPr="003458F8">
        <w:rPr>
          <w:i w:val="0"/>
          <w:sz w:val="25"/>
          <w:szCs w:val="25"/>
        </w:rPr>
        <w:t xml:space="preserve">Fuori </w:t>
      </w:r>
      <w:r w:rsidR="003C7471" w:rsidRPr="003458F8">
        <w:rPr>
          <w:i w:val="0"/>
          <w:sz w:val="25"/>
          <w:szCs w:val="25"/>
        </w:rPr>
        <w:t xml:space="preserve">nemmeno le luci della città ci </w:t>
      </w:r>
      <w:r w:rsidR="00A92270" w:rsidRPr="003458F8">
        <w:rPr>
          <w:i w:val="0"/>
          <w:sz w:val="25"/>
          <w:szCs w:val="25"/>
        </w:rPr>
        <w:t>diffondevano notizie</w:t>
      </w:r>
      <w:r w:rsidR="003C7471" w:rsidRPr="003458F8">
        <w:rPr>
          <w:i w:val="0"/>
          <w:sz w:val="25"/>
          <w:szCs w:val="25"/>
        </w:rPr>
        <w:t xml:space="preserve"> dell’accaduto ma il cielo era nuovamente stellato e questo era il nostro maggiore conforto.</w:t>
      </w:r>
    </w:p>
    <w:p w:rsidR="005D760A" w:rsidRPr="003458F8" w:rsidRDefault="003C7471" w:rsidP="00667024">
      <w:pPr>
        <w:spacing w:before="0" w:beforeAutospacing="0" w:after="0" w:afterAutospacing="0"/>
        <w:contextualSpacing/>
        <w:jc w:val="both"/>
        <w:rPr>
          <w:i w:val="0"/>
          <w:sz w:val="25"/>
          <w:szCs w:val="25"/>
        </w:rPr>
      </w:pPr>
      <w:r w:rsidRPr="003458F8">
        <w:rPr>
          <w:i w:val="0"/>
          <w:sz w:val="25"/>
          <w:szCs w:val="25"/>
        </w:rPr>
        <w:lastRenderedPageBreak/>
        <w:t xml:space="preserve">L’auto non dava cenno di vita, dopo una breve ispezione giustificammo la cosa con la morte della batteria. Camminavamo lungo il costone e verso la Panoramica 66, io, Billy, i </w:t>
      </w:r>
      <w:proofErr w:type="spellStart"/>
      <w:r w:rsidRPr="003458F8">
        <w:rPr>
          <w:i w:val="0"/>
          <w:sz w:val="25"/>
          <w:szCs w:val="25"/>
        </w:rPr>
        <w:t>Backmayer</w:t>
      </w:r>
      <w:proofErr w:type="spellEnd"/>
      <w:r w:rsidRPr="003458F8">
        <w:rPr>
          <w:i w:val="0"/>
          <w:sz w:val="25"/>
          <w:szCs w:val="25"/>
        </w:rPr>
        <w:t>, Cassius, un gatto e due pesci rossi</w:t>
      </w:r>
      <w:r w:rsidR="00896A7D" w:rsidRPr="003458F8">
        <w:rPr>
          <w:i w:val="0"/>
          <w:sz w:val="25"/>
          <w:szCs w:val="25"/>
        </w:rPr>
        <w:t>, guardandoci costantemente alle spalle e tenendo d’occhio il mare sempre nero come un inferno senza fondale.</w:t>
      </w:r>
    </w:p>
    <w:p w:rsidR="00896A7D" w:rsidRPr="003458F8" w:rsidRDefault="00896A7D" w:rsidP="00667024">
      <w:pPr>
        <w:spacing w:before="0" w:beforeAutospacing="0" w:after="0" w:afterAutospacing="0"/>
        <w:contextualSpacing/>
        <w:jc w:val="both"/>
        <w:rPr>
          <w:i w:val="0"/>
          <w:sz w:val="25"/>
          <w:szCs w:val="25"/>
        </w:rPr>
      </w:pPr>
      <w:r w:rsidRPr="003458F8">
        <w:rPr>
          <w:i w:val="0"/>
          <w:sz w:val="25"/>
          <w:szCs w:val="25"/>
        </w:rPr>
        <w:t xml:space="preserve">Il silenzio non aveva abbandonato la terra </w:t>
      </w:r>
      <w:r w:rsidR="009F6ED1" w:rsidRPr="003458F8">
        <w:rPr>
          <w:i w:val="0"/>
          <w:sz w:val="25"/>
          <w:szCs w:val="25"/>
        </w:rPr>
        <w:t>e</w:t>
      </w:r>
      <w:r w:rsidRPr="003458F8">
        <w:rPr>
          <w:i w:val="0"/>
          <w:sz w:val="25"/>
          <w:szCs w:val="25"/>
        </w:rPr>
        <w:t xml:space="preserve"> il rumore delle onde del mare ci mancava come se fosse stato un’ancora di sicurezza. I nostri occhi stanchi bruciavano e la motivazione era l’odore disgustoso che aveva impregnato cose animate </w:t>
      </w:r>
      <w:r w:rsidR="001D1E30" w:rsidRPr="003458F8">
        <w:rPr>
          <w:i w:val="0"/>
          <w:sz w:val="25"/>
          <w:szCs w:val="25"/>
        </w:rPr>
        <w:t>e</w:t>
      </w:r>
      <w:r w:rsidRPr="003458F8">
        <w:rPr>
          <w:i w:val="0"/>
          <w:sz w:val="25"/>
          <w:szCs w:val="25"/>
        </w:rPr>
        <w:t xml:space="preserve"> inanimate.</w:t>
      </w:r>
    </w:p>
    <w:p w:rsidR="00896A7D" w:rsidRPr="003458F8" w:rsidRDefault="00AE66C5" w:rsidP="00667024">
      <w:pPr>
        <w:spacing w:before="0" w:beforeAutospacing="0" w:after="0" w:afterAutospacing="0"/>
        <w:contextualSpacing/>
        <w:jc w:val="both"/>
        <w:rPr>
          <w:i w:val="0"/>
          <w:sz w:val="25"/>
          <w:szCs w:val="25"/>
        </w:rPr>
      </w:pPr>
      <w:r w:rsidRPr="003458F8">
        <w:rPr>
          <w:i w:val="0"/>
          <w:sz w:val="25"/>
          <w:szCs w:val="25"/>
        </w:rPr>
        <w:t xml:space="preserve">La statale 66 era deserta, umida e </w:t>
      </w:r>
      <w:r w:rsidR="0004010E" w:rsidRPr="003458F8">
        <w:rPr>
          <w:i w:val="0"/>
          <w:sz w:val="25"/>
          <w:szCs w:val="25"/>
        </w:rPr>
        <w:t>buia; ombre ovunque ma senza un alito di vento e Cassius continuava ad annusare l’aria cercando di capire a chi o a cosa apparteneva quel fetore assurdo.</w:t>
      </w:r>
      <w:r w:rsidR="00444DAF" w:rsidRPr="003458F8">
        <w:rPr>
          <w:i w:val="0"/>
          <w:sz w:val="25"/>
          <w:szCs w:val="25"/>
        </w:rPr>
        <w:t xml:space="preserve"> Avanzavamo alla cieca perché sprovvisti di torce e la nostra unica fonte di luce era un</w:t>
      </w:r>
      <w:r w:rsidR="0066633D" w:rsidRPr="003458F8">
        <w:rPr>
          <w:i w:val="0"/>
          <w:sz w:val="25"/>
          <w:szCs w:val="25"/>
        </w:rPr>
        <w:t xml:space="preserve"> </w:t>
      </w:r>
      <w:r w:rsidR="00444DAF" w:rsidRPr="003458F8">
        <w:rPr>
          <w:i w:val="0"/>
          <w:sz w:val="25"/>
          <w:szCs w:val="25"/>
        </w:rPr>
        <w:t xml:space="preserve">piccolo fiammifero che ci lasciava una decina di secondi per orientarci. Nella scatola dei fiammiferi di John </w:t>
      </w:r>
      <w:proofErr w:type="spellStart"/>
      <w:r w:rsidR="00444DAF" w:rsidRPr="003458F8">
        <w:rPr>
          <w:i w:val="0"/>
          <w:sz w:val="25"/>
          <w:szCs w:val="25"/>
        </w:rPr>
        <w:t>Backmayer</w:t>
      </w:r>
      <w:proofErr w:type="spellEnd"/>
      <w:r w:rsidR="00444DAF" w:rsidRPr="003458F8">
        <w:rPr>
          <w:i w:val="0"/>
          <w:sz w:val="25"/>
          <w:szCs w:val="25"/>
        </w:rPr>
        <w:t>, ne avevamo contati</w:t>
      </w:r>
      <w:r w:rsidR="000B593D" w:rsidRPr="003458F8">
        <w:rPr>
          <w:i w:val="0"/>
          <w:sz w:val="25"/>
          <w:szCs w:val="25"/>
        </w:rPr>
        <w:t xml:space="preserve"> circa</w:t>
      </w:r>
      <w:r w:rsidR="00444DAF" w:rsidRPr="003458F8">
        <w:rPr>
          <w:i w:val="0"/>
          <w:sz w:val="25"/>
          <w:szCs w:val="25"/>
        </w:rPr>
        <w:t xml:space="preserve"> una quarantina, questi ci dovevano bastare per attraversare le colline rocciose, la statale 66 ed arrivare in città.</w:t>
      </w:r>
    </w:p>
    <w:p w:rsidR="0004010E" w:rsidRPr="003458F8" w:rsidRDefault="0004010E" w:rsidP="00667024">
      <w:pPr>
        <w:spacing w:before="0" w:beforeAutospacing="0" w:after="0" w:afterAutospacing="0"/>
        <w:contextualSpacing/>
        <w:jc w:val="both"/>
        <w:rPr>
          <w:i w:val="0"/>
          <w:sz w:val="25"/>
          <w:szCs w:val="25"/>
        </w:rPr>
      </w:pPr>
      <w:r w:rsidRPr="003458F8">
        <w:rPr>
          <w:i w:val="0"/>
          <w:sz w:val="25"/>
          <w:szCs w:val="25"/>
        </w:rPr>
        <w:t xml:space="preserve">Il gatto miagolava </w:t>
      </w:r>
      <w:r w:rsidR="00A94DE7" w:rsidRPr="003458F8">
        <w:rPr>
          <w:i w:val="0"/>
          <w:sz w:val="25"/>
          <w:szCs w:val="25"/>
        </w:rPr>
        <w:t>ma raramente, infastidito forse</w:t>
      </w:r>
      <w:r w:rsidRPr="003458F8">
        <w:rPr>
          <w:i w:val="0"/>
          <w:sz w:val="25"/>
          <w:szCs w:val="25"/>
        </w:rPr>
        <w:t xml:space="preserve"> dal nulla che avevamo la sensazione ci spiasse</w:t>
      </w:r>
      <w:r w:rsidR="00A94DE7" w:rsidRPr="003458F8">
        <w:rPr>
          <w:i w:val="0"/>
          <w:sz w:val="25"/>
          <w:szCs w:val="25"/>
        </w:rPr>
        <w:t xml:space="preserve">; Mary </w:t>
      </w:r>
      <w:proofErr w:type="spellStart"/>
      <w:r w:rsidR="00A94DE7" w:rsidRPr="003458F8">
        <w:rPr>
          <w:i w:val="0"/>
          <w:sz w:val="25"/>
          <w:szCs w:val="25"/>
        </w:rPr>
        <w:t>Backmayer</w:t>
      </w:r>
      <w:proofErr w:type="spellEnd"/>
      <w:r w:rsidR="00A94DE7" w:rsidRPr="003458F8">
        <w:rPr>
          <w:i w:val="0"/>
          <w:sz w:val="25"/>
          <w:szCs w:val="25"/>
        </w:rPr>
        <w:t xml:space="preserve"> lo abbracciava e lo cullava come un bambino perché si temeva l’arrivo di un mostro se noi avessi prodotto suoni molto forti</w:t>
      </w:r>
      <w:r w:rsidR="006D36F6" w:rsidRPr="003458F8">
        <w:rPr>
          <w:i w:val="0"/>
          <w:sz w:val="25"/>
          <w:szCs w:val="25"/>
        </w:rPr>
        <w:t>.</w:t>
      </w:r>
      <w:r w:rsidRPr="003458F8">
        <w:rPr>
          <w:i w:val="0"/>
          <w:sz w:val="25"/>
          <w:szCs w:val="25"/>
        </w:rPr>
        <w:t xml:space="preserve"> Disturbati e molto stanchi arrivammo alle prime zone civilizzate, tre ore di cammino bastarono a decimare le nostre forze umane, io personalmente non dormivo da quarantotto ore.</w:t>
      </w:r>
    </w:p>
    <w:p w:rsidR="00444DAF" w:rsidRPr="003458F8" w:rsidRDefault="00444DAF" w:rsidP="00667024">
      <w:pPr>
        <w:spacing w:before="0" w:beforeAutospacing="0" w:after="0" w:afterAutospacing="0"/>
        <w:contextualSpacing/>
        <w:jc w:val="both"/>
        <w:rPr>
          <w:i w:val="0"/>
          <w:sz w:val="25"/>
          <w:szCs w:val="25"/>
        </w:rPr>
      </w:pPr>
      <w:r w:rsidRPr="003458F8">
        <w:rPr>
          <w:i w:val="0"/>
          <w:sz w:val="25"/>
          <w:szCs w:val="25"/>
        </w:rPr>
        <w:t xml:space="preserve">Le </w:t>
      </w:r>
      <w:r w:rsidR="00A94DE7" w:rsidRPr="003458F8">
        <w:rPr>
          <w:i w:val="0"/>
          <w:sz w:val="25"/>
          <w:szCs w:val="25"/>
        </w:rPr>
        <w:t>prime due case e per ognuna</w:t>
      </w:r>
      <w:r w:rsidR="006D36F6" w:rsidRPr="003458F8">
        <w:rPr>
          <w:i w:val="0"/>
          <w:sz w:val="25"/>
          <w:szCs w:val="25"/>
        </w:rPr>
        <w:t>,</w:t>
      </w:r>
      <w:r w:rsidR="00A94DE7" w:rsidRPr="003458F8">
        <w:rPr>
          <w:i w:val="0"/>
          <w:sz w:val="25"/>
          <w:szCs w:val="25"/>
        </w:rPr>
        <w:t xml:space="preserve"> dovemmo sprecare una decina di fiammiferi, erano oscure </w:t>
      </w:r>
      <w:r w:rsidR="000A58DE" w:rsidRPr="003458F8">
        <w:rPr>
          <w:i w:val="0"/>
          <w:sz w:val="25"/>
          <w:szCs w:val="25"/>
        </w:rPr>
        <w:t xml:space="preserve">prigioni per le Larve inacidite salite dalla casa di </w:t>
      </w:r>
      <w:proofErr w:type="spellStart"/>
      <w:r w:rsidR="000A58DE" w:rsidRPr="003458F8">
        <w:rPr>
          <w:i w:val="0"/>
          <w:sz w:val="25"/>
          <w:szCs w:val="25"/>
        </w:rPr>
        <w:t>Asmodeo</w:t>
      </w:r>
      <w:proofErr w:type="spellEnd"/>
      <w:r w:rsidR="000A58DE" w:rsidRPr="003458F8">
        <w:rPr>
          <w:i w:val="0"/>
          <w:sz w:val="25"/>
          <w:szCs w:val="25"/>
        </w:rPr>
        <w:t xml:space="preserve"> per volere di chissà quale aliena entità.</w:t>
      </w:r>
    </w:p>
    <w:p w:rsidR="000A58DE" w:rsidRPr="003458F8" w:rsidRDefault="000A58DE" w:rsidP="00667024">
      <w:pPr>
        <w:spacing w:before="0" w:beforeAutospacing="0" w:after="0" w:afterAutospacing="0"/>
        <w:contextualSpacing/>
        <w:jc w:val="both"/>
        <w:rPr>
          <w:i w:val="0"/>
          <w:sz w:val="25"/>
          <w:szCs w:val="25"/>
        </w:rPr>
      </w:pPr>
      <w:r w:rsidRPr="003458F8">
        <w:rPr>
          <w:i w:val="0"/>
          <w:sz w:val="25"/>
          <w:szCs w:val="25"/>
        </w:rPr>
        <w:t>Billy ed io ci avventurammo all’interno di</w:t>
      </w:r>
      <w:r w:rsidR="00625ED3" w:rsidRPr="003458F8">
        <w:rPr>
          <w:i w:val="0"/>
          <w:sz w:val="25"/>
          <w:szCs w:val="25"/>
        </w:rPr>
        <w:t xml:space="preserve"> una</w:t>
      </w:r>
      <w:r w:rsidRPr="003458F8">
        <w:rPr>
          <w:i w:val="0"/>
          <w:sz w:val="25"/>
          <w:szCs w:val="25"/>
        </w:rPr>
        <w:t xml:space="preserve"> </w:t>
      </w:r>
      <w:r w:rsidR="006D36F6" w:rsidRPr="003458F8">
        <w:rPr>
          <w:i w:val="0"/>
          <w:sz w:val="25"/>
          <w:szCs w:val="25"/>
        </w:rPr>
        <w:t xml:space="preserve">di </w:t>
      </w:r>
      <w:r w:rsidRPr="003458F8">
        <w:rPr>
          <w:i w:val="0"/>
          <w:sz w:val="25"/>
          <w:szCs w:val="25"/>
        </w:rPr>
        <w:t>quelle dimore per procurarci cibo e delle torce.</w:t>
      </w:r>
      <w:r w:rsidR="00625ED3" w:rsidRPr="003458F8">
        <w:rPr>
          <w:i w:val="0"/>
          <w:sz w:val="25"/>
          <w:szCs w:val="25"/>
        </w:rPr>
        <w:t xml:space="preserve"> La casa aveva la porta e le finestre spalancate come se i suoi proprietari fossero nei paraggi e volessero cambiare l’aria stantia che doveva esserci stata all’interno. </w:t>
      </w:r>
      <w:r w:rsidRPr="003458F8">
        <w:rPr>
          <w:i w:val="0"/>
          <w:sz w:val="25"/>
          <w:szCs w:val="25"/>
        </w:rPr>
        <w:t xml:space="preserve"> </w:t>
      </w:r>
      <w:r w:rsidR="00F3232B" w:rsidRPr="003458F8">
        <w:rPr>
          <w:i w:val="0"/>
          <w:sz w:val="25"/>
          <w:szCs w:val="25"/>
        </w:rPr>
        <w:t>Invitammo anche gli altri che</w:t>
      </w:r>
      <w:r w:rsidR="001D1E30" w:rsidRPr="003458F8">
        <w:rPr>
          <w:i w:val="0"/>
          <w:sz w:val="25"/>
          <w:szCs w:val="25"/>
        </w:rPr>
        <w:t xml:space="preserve"> </w:t>
      </w:r>
      <w:r w:rsidR="00F3232B" w:rsidRPr="003458F8">
        <w:rPr>
          <w:i w:val="0"/>
          <w:sz w:val="25"/>
          <w:szCs w:val="25"/>
        </w:rPr>
        <w:t>approfittarono per</w:t>
      </w:r>
      <w:r w:rsidRPr="003458F8">
        <w:rPr>
          <w:i w:val="0"/>
          <w:sz w:val="25"/>
          <w:szCs w:val="25"/>
        </w:rPr>
        <w:t xml:space="preserve"> riposare per qualche minu</w:t>
      </w:r>
      <w:r w:rsidR="00CB72B4" w:rsidRPr="003458F8">
        <w:rPr>
          <w:i w:val="0"/>
          <w:sz w:val="25"/>
          <w:szCs w:val="25"/>
        </w:rPr>
        <w:t>to, di lavarsi e cambiarsi gli abiti intrisi del puzzo insopportabile.</w:t>
      </w:r>
    </w:p>
    <w:p w:rsidR="00CB72B4" w:rsidRPr="003458F8" w:rsidRDefault="00CB72B4" w:rsidP="00667024">
      <w:pPr>
        <w:spacing w:before="0" w:beforeAutospacing="0" w:after="0" w:afterAutospacing="0"/>
        <w:contextualSpacing/>
        <w:jc w:val="both"/>
        <w:rPr>
          <w:i w:val="0"/>
          <w:sz w:val="25"/>
          <w:szCs w:val="25"/>
        </w:rPr>
      </w:pPr>
      <w:r w:rsidRPr="003458F8">
        <w:rPr>
          <w:i w:val="0"/>
          <w:sz w:val="25"/>
          <w:szCs w:val="25"/>
        </w:rPr>
        <w:t xml:space="preserve">Fortunatamente gli armadi di quella famiglia erano provvisti di ogni genere di capo d’abbigliamento e dopo aver adattato alle nostre persone le loro cose, invademmo il territorio della cucina spalancando il frigo dove mescolammo i generi alimentari solo per supplire alla mancanza di forze. La nostra sopravvivenza non dipendeva che </w:t>
      </w:r>
      <w:r w:rsidR="00F3232B" w:rsidRPr="003458F8">
        <w:rPr>
          <w:i w:val="0"/>
          <w:sz w:val="25"/>
          <w:szCs w:val="25"/>
        </w:rPr>
        <w:t xml:space="preserve">da </w:t>
      </w:r>
      <w:r w:rsidRPr="003458F8">
        <w:rPr>
          <w:i w:val="0"/>
          <w:sz w:val="25"/>
          <w:szCs w:val="25"/>
        </w:rPr>
        <w:t xml:space="preserve">quella sosta </w:t>
      </w:r>
      <w:r w:rsidR="00F3232B" w:rsidRPr="003458F8">
        <w:rPr>
          <w:i w:val="0"/>
          <w:sz w:val="25"/>
          <w:szCs w:val="25"/>
        </w:rPr>
        <w:t>e da</w:t>
      </w:r>
      <w:r w:rsidR="00356D4C" w:rsidRPr="003458F8">
        <w:rPr>
          <w:i w:val="0"/>
          <w:sz w:val="25"/>
          <w:szCs w:val="25"/>
        </w:rPr>
        <w:t xml:space="preserve"> </w:t>
      </w:r>
      <w:r w:rsidRPr="003458F8">
        <w:rPr>
          <w:i w:val="0"/>
          <w:sz w:val="25"/>
          <w:szCs w:val="25"/>
        </w:rPr>
        <w:t>quello che avremmo trovato a cinquanta miglia da li.</w:t>
      </w:r>
    </w:p>
    <w:p w:rsidR="006A7ED1" w:rsidRPr="003458F8" w:rsidRDefault="006A7ED1" w:rsidP="00667024">
      <w:pPr>
        <w:spacing w:before="0" w:beforeAutospacing="0" w:after="0" w:afterAutospacing="0"/>
        <w:contextualSpacing/>
        <w:jc w:val="both"/>
        <w:rPr>
          <w:i w:val="0"/>
          <w:sz w:val="25"/>
          <w:szCs w:val="25"/>
        </w:rPr>
      </w:pPr>
      <w:r w:rsidRPr="003458F8">
        <w:rPr>
          <w:i w:val="0"/>
          <w:sz w:val="25"/>
          <w:szCs w:val="25"/>
        </w:rPr>
        <w:t>Chiesi a Billy di guardare l’ora e di lasciarmi solo dieci minuti sul divano; avevo bisogno di dormire per recuperare un poco di lucidità.</w:t>
      </w:r>
      <w:r w:rsidR="00CE4251" w:rsidRPr="003458F8">
        <w:rPr>
          <w:i w:val="0"/>
          <w:sz w:val="25"/>
          <w:szCs w:val="25"/>
        </w:rPr>
        <w:t xml:space="preserve"> Chiudere </w:t>
      </w:r>
      <w:r w:rsidR="00145B2D" w:rsidRPr="003458F8">
        <w:rPr>
          <w:i w:val="0"/>
          <w:sz w:val="25"/>
          <w:szCs w:val="25"/>
        </w:rPr>
        <w:t>gli occhi fu u</w:t>
      </w:r>
      <w:r w:rsidR="00CE4251" w:rsidRPr="003458F8">
        <w:rPr>
          <w:i w:val="0"/>
          <w:sz w:val="25"/>
          <w:szCs w:val="25"/>
        </w:rPr>
        <w:t>n atto di pietà per il mio corpo che mi trascinavo da giorni come un dittatore che si rimette troppo ai suoi poteri.</w:t>
      </w:r>
    </w:p>
    <w:p w:rsidR="00CE4251" w:rsidRPr="003458F8" w:rsidRDefault="00145B2D" w:rsidP="00667024">
      <w:pPr>
        <w:spacing w:before="0" w:beforeAutospacing="0" w:after="0" w:afterAutospacing="0"/>
        <w:contextualSpacing/>
        <w:jc w:val="both"/>
        <w:rPr>
          <w:i w:val="0"/>
          <w:sz w:val="25"/>
          <w:szCs w:val="25"/>
        </w:rPr>
      </w:pPr>
      <w:r w:rsidRPr="003458F8">
        <w:rPr>
          <w:i w:val="0"/>
          <w:sz w:val="25"/>
          <w:szCs w:val="25"/>
        </w:rPr>
        <w:t xml:space="preserve">Realizzavo con difficoltà l’importanza degli avvenimenti </w:t>
      </w:r>
      <w:r w:rsidR="0066633D" w:rsidRPr="003458F8">
        <w:rPr>
          <w:i w:val="0"/>
          <w:sz w:val="25"/>
          <w:szCs w:val="25"/>
        </w:rPr>
        <w:t>cui</w:t>
      </w:r>
      <w:r w:rsidRPr="003458F8">
        <w:rPr>
          <w:i w:val="0"/>
          <w:sz w:val="25"/>
          <w:szCs w:val="25"/>
        </w:rPr>
        <w:t xml:space="preserve"> avevo fatto parte e questo</w:t>
      </w:r>
      <w:r w:rsidR="006D36F6" w:rsidRPr="003458F8">
        <w:rPr>
          <w:i w:val="0"/>
          <w:sz w:val="25"/>
          <w:szCs w:val="25"/>
        </w:rPr>
        <w:t>,</w:t>
      </w:r>
      <w:r w:rsidRPr="003458F8">
        <w:rPr>
          <w:i w:val="0"/>
          <w:sz w:val="25"/>
          <w:szCs w:val="25"/>
        </w:rPr>
        <w:t xml:space="preserve"> </w:t>
      </w:r>
      <w:r w:rsidR="000B593D" w:rsidRPr="003458F8">
        <w:rPr>
          <w:i w:val="0"/>
          <w:sz w:val="25"/>
          <w:szCs w:val="25"/>
        </w:rPr>
        <w:t xml:space="preserve">non entrava a far </w:t>
      </w:r>
      <w:r w:rsidRPr="003458F8">
        <w:rPr>
          <w:i w:val="0"/>
          <w:sz w:val="25"/>
          <w:szCs w:val="25"/>
        </w:rPr>
        <w:t>parte della mia natura curiosa ed esaltata dalle cose inconsuete.</w:t>
      </w:r>
    </w:p>
    <w:p w:rsidR="00145B2D" w:rsidRPr="003458F8" w:rsidRDefault="00145B2D" w:rsidP="00667024">
      <w:pPr>
        <w:spacing w:before="0" w:beforeAutospacing="0" w:after="0" w:afterAutospacing="0"/>
        <w:contextualSpacing/>
        <w:jc w:val="both"/>
        <w:rPr>
          <w:i w:val="0"/>
          <w:sz w:val="25"/>
          <w:szCs w:val="25"/>
        </w:rPr>
      </w:pPr>
      <w:r w:rsidRPr="003458F8">
        <w:rPr>
          <w:i w:val="0"/>
          <w:sz w:val="25"/>
          <w:szCs w:val="25"/>
        </w:rPr>
        <w:t xml:space="preserve">Avevo dormito profondamente e senza sogni, Billy era </w:t>
      </w:r>
      <w:r w:rsidR="00625ED3" w:rsidRPr="003458F8">
        <w:rPr>
          <w:i w:val="0"/>
          <w:sz w:val="25"/>
          <w:szCs w:val="25"/>
        </w:rPr>
        <w:t>apparso con una tazza calda di c</w:t>
      </w:r>
      <w:r w:rsidRPr="003458F8">
        <w:rPr>
          <w:i w:val="0"/>
          <w:sz w:val="25"/>
          <w:szCs w:val="25"/>
        </w:rPr>
        <w:t>affè e la mia espressione di soddisfazione aveva ritrovato il sorriso.</w:t>
      </w:r>
    </w:p>
    <w:p w:rsidR="00145B2D" w:rsidRPr="003458F8" w:rsidRDefault="00145B2D" w:rsidP="00667024">
      <w:pPr>
        <w:spacing w:before="0" w:beforeAutospacing="0" w:after="0" w:afterAutospacing="0"/>
        <w:contextualSpacing/>
        <w:jc w:val="both"/>
        <w:rPr>
          <w:i w:val="0"/>
          <w:sz w:val="25"/>
          <w:szCs w:val="25"/>
        </w:rPr>
      </w:pPr>
      <w:r w:rsidRPr="003458F8">
        <w:rPr>
          <w:i w:val="0"/>
          <w:sz w:val="25"/>
          <w:szCs w:val="25"/>
        </w:rPr>
        <w:t>“Come avete fatto</w:t>
      </w:r>
      <w:r w:rsidR="00B47DE5">
        <w:rPr>
          <w:i w:val="0"/>
          <w:sz w:val="25"/>
          <w:szCs w:val="25"/>
        </w:rPr>
        <w:t>?”</w:t>
      </w:r>
    </w:p>
    <w:p w:rsidR="00145B2D" w:rsidRPr="003458F8" w:rsidRDefault="00145B2D" w:rsidP="00667024">
      <w:pPr>
        <w:spacing w:before="0" w:beforeAutospacing="0" w:after="0" w:afterAutospacing="0"/>
        <w:contextualSpacing/>
        <w:jc w:val="both"/>
        <w:rPr>
          <w:i w:val="0"/>
          <w:sz w:val="25"/>
          <w:szCs w:val="25"/>
        </w:rPr>
      </w:pPr>
      <w:r w:rsidRPr="003458F8">
        <w:rPr>
          <w:i w:val="0"/>
          <w:sz w:val="25"/>
          <w:szCs w:val="25"/>
        </w:rPr>
        <w:t>“Mamma</w:t>
      </w:r>
      <w:r w:rsidR="00297C23" w:rsidRPr="003458F8">
        <w:rPr>
          <w:i w:val="0"/>
          <w:sz w:val="25"/>
          <w:szCs w:val="25"/>
        </w:rPr>
        <w:t xml:space="preserve"> Robinson</w:t>
      </w:r>
      <w:r w:rsidRPr="003458F8">
        <w:rPr>
          <w:i w:val="0"/>
          <w:sz w:val="25"/>
          <w:szCs w:val="25"/>
        </w:rPr>
        <w:t xml:space="preserve"> ha fatto un piccolo fuoco in una buca nel pavimento, beh la </w:t>
      </w:r>
      <w:r w:rsidR="004F6FC8" w:rsidRPr="003458F8">
        <w:rPr>
          <w:i w:val="0"/>
          <w:sz w:val="25"/>
          <w:szCs w:val="25"/>
        </w:rPr>
        <w:t>fossa</w:t>
      </w:r>
      <w:r w:rsidRPr="003458F8">
        <w:rPr>
          <w:i w:val="0"/>
          <w:sz w:val="25"/>
          <w:szCs w:val="25"/>
        </w:rPr>
        <w:t xml:space="preserve"> l’ho fatta io con un cacciavite, ed è bastata l’acqua del frigo e tre cucciai di caffè ed </w:t>
      </w:r>
      <w:r w:rsidR="008A5A2F" w:rsidRPr="003458F8">
        <w:rPr>
          <w:i w:val="0"/>
          <w:sz w:val="25"/>
          <w:szCs w:val="25"/>
        </w:rPr>
        <w:t>e</w:t>
      </w:r>
      <w:r w:rsidRPr="003458F8">
        <w:rPr>
          <w:i w:val="0"/>
          <w:sz w:val="25"/>
          <w:szCs w:val="25"/>
        </w:rPr>
        <w:t xml:space="preserve">cco, </w:t>
      </w:r>
      <w:r w:rsidR="008A5A2F" w:rsidRPr="003458F8">
        <w:rPr>
          <w:i w:val="0"/>
          <w:sz w:val="25"/>
          <w:szCs w:val="25"/>
        </w:rPr>
        <w:t xml:space="preserve">ti presento il </w:t>
      </w:r>
      <w:r w:rsidRPr="003458F8">
        <w:rPr>
          <w:i w:val="0"/>
          <w:sz w:val="25"/>
          <w:szCs w:val="25"/>
        </w:rPr>
        <w:t>miracolo del 9</w:t>
      </w:r>
      <w:r w:rsidR="008A5A2F" w:rsidRPr="003458F8">
        <w:rPr>
          <w:i w:val="0"/>
          <w:sz w:val="25"/>
          <w:szCs w:val="25"/>
        </w:rPr>
        <w:t xml:space="preserve"> </w:t>
      </w:r>
      <w:r w:rsidRPr="003458F8">
        <w:rPr>
          <w:i w:val="0"/>
          <w:sz w:val="25"/>
          <w:szCs w:val="25"/>
        </w:rPr>
        <w:t>Luglio.</w:t>
      </w:r>
      <w:r w:rsidR="00297C23" w:rsidRPr="003458F8">
        <w:rPr>
          <w:i w:val="0"/>
          <w:sz w:val="25"/>
          <w:szCs w:val="25"/>
        </w:rPr>
        <w:t xml:space="preserve"> Non siamo privi di mezzi e la fortuna c</w:t>
      </w:r>
      <w:r w:rsidR="00AE6F9F" w:rsidRPr="003458F8">
        <w:rPr>
          <w:i w:val="0"/>
          <w:sz w:val="25"/>
          <w:szCs w:val="25"/>
        </w:rPr>
        <w:t>i assiste caro professore. Dopo quest’episodio</w:t>
      </w:r>
      <w:r w:rsidR="00297C23" w:rsidRPr="003458F8">
        <w:rPr>
          <w:i w:val="0"/>
          <w:sz w:val="25"/>
          <w:szCs w:val="25"/>
        </w:rPr>
        <w:t xml:space="preserve">, </w:t>
      </w:r>
      <w:r w:rsidR="004F6FC8" w:rsidRPr="003458F8">
        <w:rPr>
          <w:i w:val="0"/>
          <w:sz w:val="25"/>
          <w:szCs w:val="25"/>
        </w:rPr>
        <w:t xml:space="preserve">certo che </w:t>
      </w:r>
      <w:r w:rsidR="00356D4C" w:rsidRPr="003458F8">
        <w:rPr>
          <w:i w:val="0"/>
          <w:sz w:val="25"/>
          <w:szCs w:val="25"/>
        </w:rPr>
        <w:t xml:space="preserve">ne </w:t>
      </w:r>
      <w:r w:rsidR="00297C23" w:rsidRPr="003458F8">
        <w:rPr>
          <w:i w:val="0"/>
          <w:sz w:val="25"/>
          <w:szCs w:val="25"/>
        </w:rPr>
        <w:t>avrai di cos</w:t>
      </w:r>
      <w:r w:rsidR="004F6FC8" w:rsidRPr="003458F8">
        <w:rPr>
          <w:i w:val="0"/>
          <w:sz w:val="25"/>
          <w:szCs w:val="25"/>
        </w:rPr>
        <w:t>e</w:t>
      </w:r>
      <w:r w:rsidR="00297C23" w:rsidRPr="003458F8">
        <w:rPr>
          <w:i w:val="0"/>
          <w:sz w:val="25"/>
          <w:szCs w:val="25"/>
        </w:rPr>
        <w:t xml:space="preserve"> </w:t>
      </w:r>
      <w:r w:rsidR="004F6FC8" w:rsidRPr="003458F8">
        <w:rPr>
          <w:i w:val="0"/>
          <w:sz w:val="25"/>
          <w:szCs w:val="25"/>
        </w:rPr>
        <w:t xml:space="preserve">da </w:t>
      </w:r>
      <w:r w:rsidR="00297C23" w:rsidRPr="003458F8">
        <w:rPr>
          <w:i w:val="0"/>
          <w:sz w:val="25"/>
          <w:szCs w:val="25"/>
        </w:rPr>
        <w:t>scrivere</w:t>
      </w:r>
      <w:r w:rsidR="0062416F">
        <w:rPr>
          <w:i w:val="0"/>
          <w:sz w:val="25"/>
          <w:szCs w:val="25"/>
        </w:rPr>
        <w:t>.”</w:t>
      </w:r>
    </w:p>
    <w:p w:rsidR="008A5A2F" w:rsidRPr="003458F8" w:rsidRDefault="008A5A2F" w:rsidP="00667024">
      <w:pPr>
        <w:spacing w:before="0" w:beforeAutospacing="0" w:after="0" w:afterAutospacing="0"/>
        <w:contextualSpacing/>
        <w:jc w:val="both"/>
        <w:rPr>
          <w:i w:val="0"/>
          <w:sz w:val="25"/>
          <w:szCs w:val="25"/>
        </w:rPr>
      </w:pPr>
      <w:r w:rsidRPr="003458F8">
        <w:rPr>
          <w:i w:val="0"/>
          <w:sz w:val="25"/>
          <w:szCs w:val="25"/>
        </w:rPr>
        <w:t xml:space="preserve">“Sei un genio ragazzo e penso di doverti la vita, molte delle cose che avevi studiato ci sono state utili, adesso dobbiamo scoprire se c’è stato un altro Billy capace di salvare qualcun altro di </w:t>
      </w:r>
      <w:proofErr w:type="spellStart"/>
      <w:r w:rsidRPr="003458F8">
        <w:rPr>
          <w:i w:val="0"/>
          <w:sz w:val="25"/>
          <w:szCs w:val="25"/>
        </w:rPr>
        <w:t>Idony</w:t>
      </w:r>
      <w:proofErr w:type="spellEnd"/>
      <w:r w:rsidR="0062416F">
        <w:rPr>
          <w:i w:val="0"/>
          <w:sz w:val="25"/>
          <w:szCs w:val="25"/>
        </w:rPr>
        <w:t>.”</w:t>
      </w:r>
    </w:p>
    <w:p w:rsidR="008A5A2F" w:rsidRPr="003458F8" w:rsidRDefault="008A5A2F" w:rsidP="00667024">
      <w:pPr>
        <w:spacing w:before="0" w:beforeAutospacing="0" w:after="0" w:afterAutospacing="0"/>
        <w:contextualSpacing/>
        <w:jc w:val="both"/>
        <w:rPr>
          <w:i w:val="0"/>
          <w:sz w:val="25"/>
          <w:szCs w:val="25"/>
        </w:rPr>
      </w:pPr>
      <w:r w:rsidRPr="003458F8">
        <w:rPr>
          <w:i w:val="0"/>
          <w:sz w:val="25"/>
          <w:szCs w:val="25"/>
        </w:rPr>
        <w:t xml:space="preserve">“Non saprei </w:t>
      </w:r>
      <w:proofErr w:type="spellStart"/>
      <w:r w:rsidRPr="003458F8">
        <w:rPr>
          <w:i w:val="0"/>
          <w:sz w:val="25"/>
          <w:szCs w:val="25"/>
        </w:rPr>
        <w:t>Armet</w:t>
      </w:r>
      <w:proofErr w:type="spellEnd"/>
      <w:r w:rsidRPr="003458F8">
        <w:rPr>
          <w:i w:val="0"/>
          <w:sz w:val="25"/>
          <w:szCs w:val="25"/>
        </w:rPr>
        <w:t>, ma io non credo nelle false speranze. Qui c’è stato qualcosa ed ho la sensazione che non sia ancora andato via, lo intuisco dall’odore cadaverico che c’è ovunque e questo ovunque supera un raggio di troppi chilometri</w:t>
      </w:r>
      <w:r w:rsidR="0062416F">
        <w:rPr>
          <w:i w:val="0"/>
          <w:sz w:val="25"/>
          <w:szCs w:val="25"/>
        </w:rPr>
        <w:t>.”</w:t>
      </w:r>
    </w:p>
    <w:p w:rsidR="008A5A2F" w:rsidRPr="003458F8" w:rsidRDefault="008A5A2F" w:rsidP="00667024">
      <w:pPr>
        <w:spacing w:before="0" w:beforeAutospacing="0" w:after="0" w:afterAutospacing="0"/>
        <w:contextualSpacing/>
        <w:jc w:val="both"/>
        <w:rPr>
          <w:i w:val="0"/>
          <w:sz w:val="25"/>
          <w:szCs w:val="25"/>
        </w:rPr>
      </w:pPr>
      <w:r w:rsidRPr="003458F8">
        <w:rPr>
          <w:i w:val="0"/>
          <w:sz w:val="25"/>
          <w:szCs w:val="25"/>
        </w:rPr>
        <w:lastRenderedPageBreak/>
        <w:t xml:space="preserve">“Dici che </w:t>
      </w:r>
      <w:r w:rsidR="00452EB8" w:rsidRPr="003458F8">
        <w:rPr>
          <w:i w:val="0"/>
          <w:sz w:val="25"/>
          <w:szCs w:val="25"/>
        </w:rPr>
        <w:t>la tua mamma</w:t>
      </w:r>
      <w:r w:rsidRPr="003458F8">
        <w:rPr>
          <w:i w:val="0"/>
          <w:sz w:val="25"/>
          <w:szCs w:val="25"/>
        </w:rPr>
        <w:t xml:space="preserve"> riuscirebbe a fare anche un paio di uova, se dobbiamo affrontare il male che almeno lo facessimo a stomaco pieno! </w:t>
      </w:r>
      <w:r w:rsidR="00452EB8" w:rsidRPr="003458F8">
        <w:rPr>
          <w:i w:val="0"/>
          <w:sz w:val="25"/>
          <w:szCs w:val="25"/>
        </w:rPr>
        <w:t>Che cosa dici</w:t>
      </w:r>
      <w:r w:rsidR="00B47DE5">
        <w:rPr>
          <w:i w:val="0"/>
          <w:sz w:val="25"/>
          <w:szCs w:val="25"/>
        </w:rPr>
        <w:t>?”</w:t>
      </w:r>
    </w:p>
    <w:p w:rsidR="008A5A2F" w:rsidRPr="003458F8" w:rsidRDefault="008A5A2F" w:rsidP="00667024">
      <w:pPr>
        <w:spacing w:before="0" w:beforeAutospacing="0" w:after="0" w:afterAutospacing="0"/>
        <w:contextualSpacing/>
        <w:jc w:val="both"/>
        <w:rPr>
          <w:i w:val="0"/>
          <w:sz w:val="25"/>
          <w:szCs w:val="25"/>
        </w:rPr>
      </w:pPr>
      <w:r w:rsidRPr="003458F8">
        <w:rPr>
          <w:i w:val="0"/>
          <w:sz w:val="25"/>
          <w:szCs w:val="25"/>
        </w:rPr>
        <w:t>“Dico che mio padre l’ha già pensata per te e come per il tuo amico Cassius, arriverà un piatto caldo e rigenerante</w:t>
      </w:r>
      <w:r w:rsidR="0062416F">
        <w:rPr>
          <w:i w:val="0"/>
          <w:sz w:val="25"/>
          <w:szCs w:val="25"/>
        </w:rPr>
        <w:t>.”</w:t>
      </w:r>
    </w:p>
    <w:p w:rsidR="008A5A2F" w:rsidRPr="003458F8" w:rsidRDefault="008A5A2F" w:rsidP="00667024">
      <w:pPr>
        <w:spacing w:before="0" w:beforeAutospacing="0" w:after="0" w:afterAutospacing="0"/>
        <w:contextualSpacing/>
        <w:jc w:val="both"/>
        <w:rPr>
          <w:i w:val="0"/>
          <w:sz w:val="25"/>
          <w:szCs w:val="25"/>
        </w:rPr>
      </w:pPr>
      <w:r w:rsidRPr="003458F8">
        <w:rPr>
          <w:i w:val="0"/>
          <w:sz w:val="25"/>
          <w:szCs w:val="25"/>
        </w:rPr>
        <w:t>“Cos’ha mangiato Cassius?”, gli domandai ancora sdraiato sul divano e con gli occhi chiusi come se volessi rubare qualche minuto in più alla pennichella.</w:t>
      </w:r>
    </w:p>
    <w:p w:rsidR="001923F8" w:rsidRPr="003458F8" w:rsidRDefault="00D80B7E" w:rsidP="00082B0C">
      <w:pPr>
        <w:spacing w:before="0" w:beforeAutospacing="0" w:after="0" w:afterAutospacing="0"/>
        <w:contextualSpacing/>
        <w:jc w:val="both"/>
        <w:rPr>
          <w:i w:val="0"/>
          <w:sz w:val="25"/>
          <w:szCs w:val="25"/>
        </w:rPr>
      </w:pPr>
      <w:r w:rsidRPr="003458F8">
        <w:rPr>
          <w:i w:val="0"/>
          <w:sz w:val="25"/>
          <w:szCs w:val="25"/>
        </w:rPr>
        <w:t xml:space="preserve">“Cane e gatto hanno mangiato nella stessa teglia tonno in scatola con </w:t>
      </w:r>
      <w:proofErr w:type="spellStart"/>
      <w:r w:rsidRPr="003458F8">
        <w:rPr>
          <w:i w:val="0"/>
          <w:sz w:val="25"/>
          <w:szCs w:val="25"/>
        </w:rPr>
        <w:t>cornflakes</w:t>
      </w:r>
      <w:proofErr w:type="spellEnd"/>
      <w:r w:rsidRPr="003458F8">
        <w:rPr>
          <w:i w:val="0"/>
          <w:sz w:val="25"/>
          <w:szCs w:val="25"/>
        </w:rPr>
        <w:t xml:space="preserve"> </w:t>
      </w:r>
      <w:r w:rsidR="00452EB8" w:rsidRPr="003458F8">
        <w:rPr>
          <w:i w:val="0"/>
          <w:sz w:val="25"/>
          <w:szCs w:val="25"/>
        </w:rPr>
        <w:t>e</w:t>
      </w:r>
      <w:r w:rsidRPr="003458F8">
        <w:rPr>
          <w:i w:val="0"/>
          <w:sz w:val="25"/>
          <w:szCs w:val="25"/>
        </w:rPr>
        <w:t xml:space="preserve"> un pacchetto di biscotti biologici</w:t>
      </w:r>
      <w:r w:rsidR="0062416F">
        <w:rPr>
          <w:i w:val="0"/>
          <w:sz w:val="25"/>
          <w:szCs w:val="25"/>
        </w:rPr>
        <w:t>.”</w:t>
      </w:r>
    </w:p>
    <w:p w:rsidR="001923F8" w:rsidRPr="003458F8" w:rsidRDefault="001923F8" w:rsidP="00D80B7E">
      <w:pPr>
        <w:spacing w:before="0" w:beforeAutospacing="0" w:after="0" w:afterAutospacing="0"/>
        <w:contextualSpacing/>
        <w:rPr>
          <w:b/>
          <w:sz w:val="25"/>
          <w:szCs w:val="25"/>
        </w:rPr>
      </w:pPr>
    </w:p>
    <w:p w:rsidR="00112939" w:rsidRDefault="00112939" w:rsidP="00D80B7E">
      <w:pPr>
        <w:spacing w:before="0" w:beforeAutospacing="0" w:after="0" w:afterAutospacing="0"/>
        <w:contextualSpacing/>
        <w:rPr>
          <w:b/>
          <w:i w:val="0"/>
          <w:sz w:val="25"/>
          <w:szCs w:val="25"/>
        </w:rPr>
      </w:pPr>
    </w:p>
    <w:p w:rsidR="00112939" w:rsidRDefault="00112939" w:rsidP="00D80B7E">
      <w:pPr>
        <w:spacing w:before="0" w:beforeAutospacing="0" w:after="0" w:afterAutospacing="0"/>
        <w:contextualSpacing/>
        <w:rPr>
          <w:b/>
          <w:i w:val="0"/>
          <w:sz w:val="25"/>
          <w:szCs w:val="25"/>
        </w:rPr>
      </w:pPr>
    </w:p>
    <w:p w:rsidR="00112939" w:rsidRDefault="00112939" w:rsidP="00D80B7E">
      <w:pPr>
        <w:spacing w:before="0" w:beforeAutospacing="0" w:after="0" w:afterAutospacing="0"/>
        <w:contextualSpacing/>
        <w:rPr>
          <w:b/>
          <w:i w:val="0"/>
          <w:sz w:val="25"/>
          <w:szCs w:val="25"/>
        </w:rPr>
      </w:pPr>
    </w:p>
    <w:p w:rsidR="00112939" w:rsidRDefault="00112939" w:rsidP="00D80B7E">
      <w:pPr>
        <w:spacing w:before="0" w:beforeAutospacing="0" w:after="0" w:afterAutospacing="0"/>
        <w:contextualSpacing/>
        <w:rPr>
          <w:b/>
          <w:i w:val="0"/>
          <w:sz w:val="25"/>
          <w:szCs w:val="25"/>
        </w:rPr>
      </w:pPr>
    </w:p>
    <w:p w:rsidR="00112939" w:rsidRDefault="00112939" w:rsidP="00D80B7E">
      <w:pPr>
        <w:spacing w:before="0" w:beforeAutospacing="0" w:after="0" w:afterAutospacing="0"/>
        <w:contextualSpacing/>
        <w:rPr>
          <w:b/>
          <w:i w:val="0"/>
          <w:sz w:val="25"/>
          <w:szCs w:val="25"/>
        </w:rPr>
      </w:pPr>
    </w:p>
    <w:p w:rsidR="00112939" w:rsidRDefault="00112939" w:rsidP="00D80B7E">
      <w:pPr>
        <w:spacing w:before="0" w:beforeAutospacing="0" w:after="0" w:afterAutospacing="0"/>
        <w:contextualSpacing/>
        <w:rPr>
          <w:b/>
          <w:i w:val="0"/>
          <w:sz w:val="25"/>
          <w:szCs w:val="25"/>
        </w:rPr>
      </w:pPr>
    </w:p>
    <w:p w:rsidR="00B82EE5" w:rsidRDefault="00B82EE5" w:rsidP="00D80B7E">
      <w:pPr>
        <w:spacing w:before="0" w:beforeAutospacing="0" w:after="0" w:afterAutospacing="0"/>
        <w:contextualSpacing/>
        <w:rPr>
          <w:b/>
          <w:i w:val="0"/>
          <w:sz w:val="25"/>
          <w:szCs w:val="25"/>
        </w:rPr>
      </w:pPr>
    </w:p>
    <w:p w:rsidR="00B82EE5" w:rsidRDefault="00B82EE5" w:rsidP="00D80B7E">
      <w:pPr>
        <w:spacing w:before="0" w:beforeAutospacing="0" w:after="0" w:afterAutospacing="0"/>
        <w:contextualSpacing/>
        <w:rPr>
          <w:b/>
          <w:i w:val="0"/>
          <w:sz w:val="25"/>
          <w:szCs w:val="25"/>
        </w:rPr>
      </w:pPr>
    </w:p>
    <w:p w:rsidR="00D26C0A" w:rsidRPr="003458F8" w:rsidRDefault="00D26C0A" w:rsidP="00D80B7E">
      <w:pPr>
        <w:spacing w:before="0" w:beforeAutospacing="0" w:after="0" w:afterAutospacing="0"/>
        <w:contextualSpacing/>
        <w:rPr>
          <w:b/>
          <w:i w:val="0"/>
          <w:sz w:val="25"/>
          <w:szCs w:val="25"/>
        </w:rPr>
      </w:pPr>
      <w:r w:rsidRPr="003458F8">
        <w:rPr>
          <w:b/>
          <w:i w:val="0"/>
          <w:sz w:val="25"/>
          <w:szCs w:val="25"/>
        </w:rPr>
        <w:t>13</w:t>
      </w:r>
    </w:p>
    <w:p w:rsidR="00D26C0A" w:rsidRPr="003458F8" w:rsidRDefault="00D26C0A" w:rsidP="00D80B7E">
      <w:pPr>
        <w:spacing w:before="0" w:beforeAutospacing="0" w:after="0" w:afterAutospacing="0"/>
        <w:contextualSpacing/>
        <w:rPr>
          <w:b/>
          <w:sz w:val="25"/>
          <w:szCs w:val="25"/>
        </w:rPr>
      </w:pPr>
    </w:p>
    <w:p w:rsidR="00D80B7E" w:rsidRPr="00C03D70" w:rsidRDefault="00D80B7E" w:rsidP="00D80B7E">
      <w:pPr>
        <w:spacing w:before="0" w:beforeAutospacing="0" w:after="0" w:afterAutospacing="0"/>
        <w:contextualSpacing/>
        <w:rPr>
          <w:sz w:val="28"/>
          <w:szCs w:val="28"/>
        </w:rPr>
      </w:pPr>
      <w:r w:rsidRPr="00C03D70">
        <w:rPr>
          <w:sz w:val="28"/>
          <w:szCs w:val="28"/>
        </w:rPr>
        <w:t>Siamo solo di passaggio</w:t>
      </w:r>
    </w:p>
    <w:p w:rsidR="00D80B7E" w:rsidRPr="003458F8" w:rsidRDefault="00D80B7E" w:rsidP="00D80B7E">
      <w:pPr>
        <w:spacing w:before="0" w:beforeAutospacing="0" w:after="0" w:afterAutospacing="0"/>
        <w:contextualSpacing/>
        <w:rPr>
          <w:i w:val="0"/>
          <w:sz w:val="25"/>
          <w:szCs w:val="25"/>
        </w:rPr>
      </w:pPr>
    </w:p>
    <w:p w:rsidR="00D80B7E" w:rsidRPr="003458F8" w:rsidRDefault="00D80B7E" w:rsidP="00D80B7E">
      <w:pPr>
        <w:spacing w:before="0" w:beforeAutospacing="0" w:after="0" w:afterAutospacing="0"/>
        <w:contextualSpacing/>
        <w:rPr>
          <w:i w:val="0"/>
          <w:sz w:val="25"/>
          <w:szCs w:val="25"/>
        </w:rPr>
      </w:pPr>
    </w:p>
    <w:p w:rsidR="00D80B7E" w:rsidRPr="003458F8" w:rsidRDefault="00D80B7E" w:rsidP="00D80B7E">
      <w:pPr>
        <w:spacing w:before="0" w:beforeAutospacing="0" w:after="0" w:afterAutospacing="0"/>
        <w:contextualSpacing/>
        <w:rPr>
          <w:i w:val="0"/>
          <w:sz w:val="25"/>
          <w:szCs w:val="25"/>
        </w:rPr>
      </w:pPr>
    </w:p>
    <w:p w:rsidR="00D80B7E" w:rsidRPr="003458F8" w:rsidRDefault="00D80B7E" w:rsidP="00D80B7E">
      <w:pPr>
        <w:spacing w:before="0" w:beforeAutospacing="0" w:after="0" w:afterAutospacing="0"/>
        <w:contextualSpacing/>
        <w:jc w:val="both"/>
        <w:rPr>
          <w:i w:val="0"/>
          <w:sz w:val="25"/>
          <w:szCs w:val="25"/>
        </w:rPr>
      </w:pPr>
      <w:r w:rsidRPr="003458F8">
        <w:rPr>
          <w:i w:val="0"/>
          <w:sz w:val="25"/>
          <w:szCs w:val="25"/>
        </w:rPr>
        <w:t xml:space="preserve">Vestiti, </w:t>
      </w:r>
      <w:r w:rsidR="003F57BF" w:rsidRPr="003458F8">
        <w:rPr>
          <w:i w:val="0"/>
          <w:sz w:val="25"/>
          <w:szCs w:val="25"/>
        </w:rPr>
        <w:t xml:space="preserve">rifocillati </w:t>
      </w:r>
      <w:r w:rsidRPr="003458F8">
        <w:rPr>
          <w:i w:val="0"/>
          <w:sz w:val="25"/>
          <w:szCs w:val="25"/>
        </w:rPr>
        <w:t>e riposati</w:t>
      </w:r>
      <w:r w:rsidR="00452EB8" w:rsidRPr="003458F8">
        <w:rPr>
          <w:i w:val="0"/>
          <w:sz w:val="25"/>
          <w:szCs w:val="25"/>
        </w:rPr>
        <w:t>,</w:t>
      </w:r>
      <w:r w:rsidRPr="003458F8">
        <w:rPr>
          <w:i w:val="0"/>
          <w:sz w:val="25"/>
          <w:szCs w:val="25"/>
        </w:rPr>
        <w:t xml:space="preserve"> </w:t>
      </w:r>
      <w:r w:rsidR="00625ED3" w:rsidRPr="003458F8">
        <w:rPr>
          <w:i w:val="0"/>
          <w:sz w:val="25"/>
          <w:szCs w:val="25"/>
        </w:rPr>
        <w:t>cercammo di avviare il fuoristrada che riposava solitario nel garage ma anche la batteria di quest’</w:t>
      </w:r>
      <w:r w:rsidR="00AB3045" w:rsidRPr="003458F8">
        <w:rPr>
          <w:i w:val="0"/>
          <w:sz w:val="25"/>
          <w:szCs w:val="25"/>
        </w:rPr>
        <w:t>ultimo era deceduta, la bicicletta non bastava per tutti ma Billy la sistemò in modo da attaccare il carrello delle bambole per metterci il cane ed il gatto e farla guidare all’unica donna della compagnia, sua madre.</w:t>
      </w:r>
    </w:p>
    <w:p w:rsidR="00AB3045" w:rsidRPr="003458F8" w:rsidRDefault="00AB3045" w:rsidP="00D80B7E">
      <w:pPr>
        <w:spacing w:before="0" w:beforeAutospacing="0" w:after="0" w:afterAutospacing="0"/>
        <w:contextualSpacing/>
        <w:jc w:val="both"/>
        <w:rPr>
          <w:i w:val="0"/>
          <w:sz w:val="25"/>
          <w:szCs w:val="25"/>
        </w:rPr>
      </w:pPr>
      <w:r w:rsidRPr="003458F8">
        <w:rPr>
          <w:i w:val="0"/>
          <w:sz w:val="25"/>
          <w:szCs w:val="25"/>
        </w:rPr>
        <w:t xml:space="preserve">Ripartimmo </w:t>
      </w:r>
      <w:r w:rsidR="00452EB8" w:rsidRPr="003458F8">
        <w:rPr>
          <w:i w:val="0"/>
          <w:sz w:val="25"/>
          <w:szCs w:val="25"/>
        </w:rPr>
        <w:t>considerando che</w:t>
      </w:r>
      <w:r w:rsidRPr="003458F8">
        <w:rPr>
          <w:i w:val="0"/>
          <w:sz w:val="25"/>
          <w:szCs w:val="25"/>
        </w:rPr>
        <w:t xml:space="preserve"> le torce non erano armi e nemmeno le armi, visti gli schieramenti di soldati che erano presenti al conto alla rovescia, potevano fare qualcosa </w:t>
      </w:r>
      <w:r w:rsidR="00452EB8" w:rsidRPr="003458F8">
        <w:rPr>
          <w:i w:val="0"/>
          <w:sz w:val="25"/>
          <w:szCs w:val="25"/>
        </w:rPr>
        <w:t>a</w:t>
      </w:r>
      <w:r w:rsidRPr="003458F8">
        <w:rPr>
          <w:i w:val="0"/>
          <w:sz w:val="25"/>
          <w:szCs w:val="25"/>
        </w:rPr>
        <w:t xml:space="preserve"> un essere capace di fare piovere.</w:t>
      </w:r>
    </w:p>
    <w:p w:rsidR="00AB3045" w:rsidRPr="003458F8" w:rsidRDefault="00AB3045" w:rsidP="00D80B7E">
      <w:pPr>
        <w:spacing w:before="0" w:beforeAutospacing="0" w:after="0" w:afterAutospacing="0"/>
        <w:contextualSpacing/>
        <w:jc w:val="both"/>
        <w:rPr>
          <w:i w:val="0"/>
          <w:sz w:val="25"/>
          <w:szCs w:val="25"/>
        </w:rPr>
      </w:pPr>
      <w:r w:rsidRPr="003458F8">
        <w:rPr>
          <w:i w:val="0"/>
          <w:sz w:val="25"/>
          <w:szCs w:val="25"/>
        </w:rPr>
        <w:t>Con le torce davanti a noi avanzavamo lentamente sopportando l’odore cattivo sempre più intenso.</w:t>
      </w:r>
      <w:r w:rsidR="001543A4" w:rsidRPr="003458F8">
        <w:rPr>
          <w:i w:val="0"/>
          <w:sz w:val="25"/>
          <w:szCs w:val="25"/>
        </w:rPr>
        <w:t xml:space="preserve"> Sotto le nostre </w:t>
      </w:r>
      <w:r w:rsidR="00452EB8" w:rsidRPr="003458F8">
        <w:rPr>
          <w:i w:val="0"/>
          <w:sz w:val="25"/>
          <w:szCs w:val="25"/>
        </w:rPr>
        <w:t>scarpe, un</w:t>
      </w:r>
      <w:r w:rsidR="000F4805" w:rsidRPr="003458F8">
        <w:rPr>
          <w:i w:val="0"/>
          <w:sz w:val="25"/>
          <w:szCs w:val="25"/>
        </w:rPr>
        <w:t xml:space="preserve"> liquido scuro </w:t>
      </w:r>
      <w:r w:rsidR="00452EB8" w:rsidRPr="003458F8">
        <w:rPr>
          <w:i w:val="0"/>
          <w:sz w:val="25"/>
          <w:szCs w:val="25"/>
        </w:rPr>
        <w:t>e</w:t>
      </w:r>
      <w:r w:rsidR="000F4805" w:rsidRPr="003458F8">
        <w:rPr>
          <w:i w:val="0"/>
          <w:sz w:val="25"/>
          <w:szCs w:val="25"/>
        </w:rPr>
        <w:t xml:space="preserve"> appiccicoso che c’incollava all’asfalto stranamente morbido.</w:t>
      </w:r>
    </w:p>
    <w:p w:rsidR="000F4805" w:rsidRPr="003458F8" w:rsidRDefault="000F4805" w:rsidP="00D80B7E">
      <w:pPr>
        <w:spacing w:before="0" w:beforeAutospacing="0" w:after="0" w:afterAutospacing="0"/>
        <w:contextualSpacing/>
        <w:jc w:val="both"/>
        <w:rPr>
          <w:i w:val="0"/>
          <w:sz w:val="25"/>
          <w:szCs w:val="25"/>
        </w:rPr>
      </w:pPr>
      <w:r w:rsidRPr="003458F8">
        <w:rPr>
          <w:i w:val="0"/>
          <w:sz w:val="25"/>
          <w:szCs w:val="25"/>
        </w:rPr>
        <w:t>“</w:t>
      </w:r>
      <w:r w:rsidR="00452EB8" w:rsidRPr="003458F8">
        <w:rPr>
          <w:i w:val="0"/>
          <w:sz w:val="25"/>
          <w:szCs w:val="25"/>
        </w:rPr>
        <w:t>Quest’</w:t>
      </w:r>
      <w:r w:rsidRPr="003458F8">
        <w:rPr>
          <w:i w:val="0"/>
          <w:sz w:val="25"/>
          <w:szCs w:val="25"/>
        </w:rPr>
        <w:t xml:space="preserve"> asfalto è cotto, è morbido, come se lo avessero bruciato ed ora si sta asciugammo lentamente</w:t>
      </w:r>
      <w:r w:rsidR="0062416F">
        <w:rPr>
          <w:i w:val="0"/>
          <w:sz w:val="25"/>
          <w:szCs w:val="25"/>
        </w:rPr>
        <w:t>.”</w:t>
      </w:r>
    </w:p>
    <w:p w:rsidR="000F4805" w:rsidRPr="003458F8" w:rsidRDefault="000F4805" w:rsidP="00D80B7E">
      <w:pPr>
        <w:spacing w:before="0" w:beforeAutospacing="0" w:after="0" w:afterAutospacing="0"/>
        <w:contextualSpacing/>
        <w:jc w:val="both"/>
        <w:rPr>
          <w:i w:val="0"/>
          <w:sz w:val="25"/>
          <w:szCs w:val="25"/>
        </w:rPr>
      </w:pPr>
      <w:r w:rsidRPr="003458F8">
        <w:rPr>
          <w:i w:val="0"/>
          <w:sz w:val="25"/>
          <w:szCs w:val="25"/>
        </w:rPr>
        <w:t xml:space="preserve">“Anch’io </w:t>
      </w:r>
      <w:proofErr w:type="spellStart"/>
      <w:r w:rsidRPr="003458F8">
        <w:rPr>
          <w:i w:val="0"/>
          <w:sz w:val="25"/>
          <w:szCs w:val="25"/>
        </w:rPr>
        <w:t>Armet</w:t>
      </w:r>
      <w:proofErr w:type="spellEnd"/>
      <w:r w:rsidR="00452EB8" w:rsidRPr="003458F8">
        <w:rPr>
          <w:i w:val="0"/>
          <w:sz w:val="25"/>
          <w:szCs w:val="25"/>
        </w:rPr>
        <w:t>,</w:t>
      </w:r>
      <w:r w:rsidRPr="003458F8">
        <w:rPr>
          <w:i w:val="0"/>
          <w:sz w:val="25"/>
          <w:szCs w:val="25"/>
        </w:rPr>
        <w:t xml:space="preserve"> sento le scarpe incollate, qualunque cos</w:t>
      </w:r>
      <w:r w:rsidR="00F14E5A" w:rsidRPr="003458F8">
        <w:rPr>
          <w:i w:val="0"/>
          <w:sz w:val="25"/>
          <w:szCs w:val="25"/>
        </w:rPr>
        <w:t>a sia caduta doveva essere calda</w:t>
      </w:r>
      <w:r w:rsidR="0062416F">
        <w:rPr>
          <w:i w:val="0"/>
          <w:sz w:val="25"/>
          <w:szCs w:val="25"/>
        </w:rPr>
        <w:t>.”</w:t>
      </w:r>
    </w:p>
    <w:p w:rsidR="00F14E5A" w:rsidRPr="003458F8" w:rsidRDefault="00F14E5A" w:rsidP="00D80B7E">
      <w:pPr>
        <w:spacing w:before="0" w:beforeAutospacing="0" w:after="0" w:afterAutospacing="0"/>
        <w:contextualSpacing/>
        <w:jc w:val="both"/>
        <w:rPr>
          <w:i w:val="0"/>
          <w:sz w:val="25"/>
          <w:szCs w:val="25"/>
        </w:rPr>
      </w:pPr>
      <w:r w:rsidRPr="003458F8">
        <w:rPr>
          <w:i w:val="0"/>
          <w:sz w:val="25"/>
          <w:szCs w:val="25"/>
        </w:rPr>
        <w:t>Le torce ci illuminavano una peri</w:t>
      </w:r>
      <w:r w:rsidR="00DA392F" w:rsidRPr="003458F8">
        <w:rPr>
          <w:i w:val="0"/>
          <w:sz w:val="25"/>
          <w:szCs w:val="25"/>
        </w:rPr>
        <w:t xml:space="preserve">feria senza vita e senza suoni, era difficile </w:t>
      </w:r>
      <w:r w:rsidR="00C846DF" w:rsidRPr="003458F8">
        <w:rPr>
          <w:i w:val="0"/>
          <w:sz w:val="25"/>
          <w:szCs w:val="25"/>
        </w:rPr>
        <w:t>formulare</w:t>
      </w:r>
      <w:r w:rsidR="00DA392F" w:rsidRPr="003458F8">
        <w:rPr>
          <w:i w:val="0"/>
          <w:sz w:val="25"/>
          <w:szCs w:val="25"/>
        </w:rPr>
        <w:t xml:space="preserve"> un’ipo</w:t>
      </w:r>
      <w:r w:rsidR="00C03D70">
        <w:rPr>
          <w:i w:val="0"/>
          <w:sz w:val="25"/>
          <w:szCs w:val="25"/>
        </w:rPr>
        <w:t>tesi, le</w:t>
      </w:r>
      <w:r w:rsidR="00DA392F" w:rsidRPr="003458F8">
        <w:rPr>
          <w:i w:val="0"/>
          <w:sz w:val="25"/>
          <w:szCs w:val="25"/>
        </w:rPr>
        <w:t xml:space="preserve"> case aspettavano abbandonate e aperte i propri proprietari, i giardini, gli alberi e tutta la natura bruciata come qualcuno con una fiamma ossidrica le fosse passata sopra.</w:t>
      </w:r>
    </w:p>
    <w:p w:rsidR="00BB7BBB" w:rsidRPr="003458F8" w:rsidRDefault="00DA392F" w:rsidP="00667024">
      <w:pPr>
        <w:spacing w:before="0" w:beforeAutospacing="0" w:after="0" w:afterAutospacing="0"/>
        <w:contextualSpacing/>
        <w:jc w:val="both"/>
        <w:rPr>
          <w:i w:val="0"/>
          <w:sz w:val="25"/>
          <w:szCs w:val="25"/>
        </w:rPr>
      </w:pPr>
      <w:r w:rsidRPr="003458F8">
        <w:rPr>
          <w:i w:val="0"/>
          <w:sz w:val="25"/>
          <w:szCs w:val="25"/>
        </w:rPr>
        <w:t xml:space="preserve">Appena il sole fece un cenno della sua presenza e l’oscurità dovette ritirarsi </w:t>
      </w:r>
      <w:r w:rsidR="003C64E6" w:rsidRPr="003458F8">
        <w:rPr>
          <w:i w:val="0"/>
          <w:sz w:val="25"/>
          <w:szCs w:val="25"/>
        </w:rPr>
        <w:t>nelle fessure della casa dei diavoli, noi ci fermammo per lasciare che la luce pura ci battezzasse.</w:t>
      </w:r>
    </w:p>
    <w:p w:rsidR="003C64E6" w:rsidRPr="003458F8" w:rsidRDefault="003C64E6" w:rsidP="00667024">
      <w:pPr>
        <w:spacing w:before="0" w:beforeAutospacing="0" w:after="0" w:afterAutospacing="0"/>
        <w:contextualSpacing/>
        <w:jc w:val="both"/>
        <w:rPr>
          <w:i w:val="0"/>
          <w:sz w:val="25"/>
          <w:szCs w:val="25"/>
        </w:rPr>
      </w:pPr>
      <w:r w:rsidRPr="003458F8">
        <w:rPr>
          <w:i w:val="0"/>
          <w:sz w:val="25"/>
          <w:szCs w:val="25"/>
        </w:rPr>
        <w:t xml:space="preserve">Eravamo arrivati alla passeggiata sul lungo mare </w:t>
      </w:r>
      <w:r w:rsidR="00C846DF" w:rsidRPr="003458F8">
        <w:rPr>
          <w:i w:val="0"/>
          <w:sz w:val="25"/>
          <w:szCs w:val="25"/>
        </w:rPr>
        <w:t>e</w:t>
      </w:r>
      <w:r w:rsidRPr="003458F8">
        <w:rPr>
          <w:i w:val="0"/>
          <w:sz w:val="25"/>
          <w:szCs w:val="25"/>
        </w:rPr>
        <w:t xml:space="preserve"> il panorama che si mostrava ai nostri occhi aveva dell’irreale.</w:t>
      </w:r>
    </w:p>
    <w:p w:rsidR="003C64E6" w:rsidRPr="003458F8" w:rsidRDefault="009322EE" w:rsidP="00667024">
      <w:pPr>
        <w:spacing w:before="0" w:beforeAutospacing="0" w:after="0" w:afterAutospacing="0"/>
        <w:contextualSpacing/>
        <w:jc w:val="both"/>
        <w:rPr>
          <w:i w:val="0"/>
          <w:sz w:val="25"/>
          <w:szCs w:val="25"/>
        </w:rPr>
      </w:pPr>
      <w:r w:rsidRPr="003458F8">
        <w:rPr>
          <w:i w:val="0"/>
          <w:sz w:val="25"/>
          <w:szCs w:val="25"/>
        </w:rPr>
        <w:t xml:space="preserve">        </w:t>
      </w:r>
      <w:r w:rsidR="003C64E6" w:rsidRPr="003458F8">
        <w:rPr>
          <w:i w:val="0"/>
          <w:sz w:val="25"/>
          <w:szCs w:val="25"/>
        </w:rPr>
        <w:t xml:space="preserve">La città era un deserto con macchine disposte in grandi cerchi e con le portiere aperte. Ovunque sparse per terra, cataste di vestiti d’ogni sorta </w:t>
      </w:r>
      <w:r w:rsidR="00C846DF" w:rsidRPr="003458F8">
        <w:rPr>
          <w:i w:val="0"/>
          <w:sz w:val="25"/>
          <w:szCs w:val="25"/>
        </w:rPr>
        <w:t>e</w:t>
      </w:r>
      <w:r w:rsidR="003C64E6" w:rsidRPr="003458F8">
        <w:rPr>
          <w:i w:val="0"/>
          <w:sz w:val="25"/>
          <w:szCs w:val="25"/>
        </w:rPr>
        <w:t xml:space="preserve"> armi ed era proprio al centro del palcoscenico che la grande arma</w:t>
      </w:r>
      <w:r w:rsidR="00563622" w:rsidRPr="003458F8">
        <w:rPr>
          <w:i w:val="0"/>
          <w:sz w:val="25"/>
          <w:szCs w:val="25"/>
        </w:rPr>
        <w:t>, il missile comandato da Charlie all’esercito,</w:t>
      </w:r>
      <w:r w:rsidR="00C846DF" w:rsidRPr="003458F8">
        <w:rPr>
          <w:i w:val="0"/>
          <w:sz w:val="25"/>
          <w:szCs w:val="25"/>
        </w:rPr>
        <w:t xml:space="preserve"> </w:t>
      </w:r>
      <w:r w:rsidR="003C64E6" w:rsidRPr="003458F8">
        <w:rPr>
          <w:i w:val="0"/>
          <w:sz w:val="25"/>
          <w:szCs w:val="25"/>
        </w:rPr>
        <w:t>esibiva la sua impotenza visto che non aveva mai preso il volo per uccidere.</w:t>
      </w:r>
      <w:r w:rsidR="00563622" w:rsidRPr="003458F8">
        <w:rPr>
          <w:i w:val="0"/>
          <w:sz w:val="25"/>
          <w:szCs w:val="25"/>
        </w:rPr>
        <w:t xml:space="preserve"> Tutti i camion dei marines sembravano giocattoli per giganti che li avevano tanto usati prima di scaricare le loro batterie.</w:t>
      </w:r>
    </w:p>
    <w:p w:rsidR="003C64E6" w:rsidRPr="003458F8" w:rsidRDefault="003C64E6" w:rsidP="00667024">
      <w:pPr>
        <w:spacing w:before="0" w:beforeAutospacing="0" w:after="0" w:afterAutospacing="0"/>
        <w:contextualSpacing/>
        <w:jc w:val="both"/>
        <w:rPr>
          <w:i w:val="0"/>
          <w:sz w:val="25"/>
          <w:szCs w:val="25"/>
        </w:rPr>
      </w:pPr>
      <w:r w:rsidRPr="003458F8">
        <w:rPr>
          <w:i w:val="0"/>
          <w:sz w:val="25"/>
          <w:szCs w:val="25"/>
        </w:rPr>
        <w:lastRenderedPageBreak/>
        <w:t xml:space="preserve">Era impossibile descrivere lo scenario apocalittico al quale assistevamo, nemmeno un </w:t>
      </w:r>
      <w:proofErr w:type="spellStart"/>
      <w:r w:rsidRPr="003458F8">
        <w:rPr>
          <w:i w:val="0"/>
          <w:sz w:val="25"/>
          <w:szCs w:val="25"/>
        </w:rPr>
        <w:t>sopravissuto</w:t>
      </w:r>
      <w:proofErr w:type="spellEnd"/>
      <w:r w:rsidRPr="003458F8">
        <w:rPr>
          <w:i w:val="0"/>
          <w:sz w:val="25"/>
          <w:szCs w:val="25"/>
        </w:rPr>
        <w:t>, nemmeno una voce amica in quel film dell’orrore, nemmeno un eroe superstite alla follia dell’innaturale.</w:t>
      </w:r>
    </w:p>
    <w:p w:rsidR="004B3284" w:rsidRPr="003458F8" w:rsidRDefault="004B3284" w:rsidP="00667024">
      <w:pPr>
        <w:spacing w:before="0" w:beforeAutospacing="0" w:after="0" w:afterAutospacing="0"/>
        <w:contextualSpacing/>
        <w:jc w:val="both"/>
        <w:rPr>
          <w:i w:val="0"/>
          <w:sz w:val="25"/>
          <w:szCs w:val="25"/>
        </w:rPr>
      </w:pPr>
      <w:r w:rsidRPr="003458F8">
        <w:rPr>
          <w:i w:val="0"/>
          <w:sz w:val="25"/>
          <w:szCs w:val="25"/>
        </w:rPr>
        <w:t xml:space="preserve">Il sole splendeva sereno </w:t>
      </w:r>
      <w:r w:rsidR="00C846DF" w:rsidRPr="003458F8">
        <w:rPr>
          <w:i w:val="0"/>
          <w:sz w:val="25"/>
          <w:szCs w:val="25"/>
        </w:rPr>
        <w:t>e</w:t>
      </w:r>
      <w:r w:rsidRPr="003458F8">
        <w:rPr>
          <w:i w:val="0"/>
          <w:sz w:val="25"/>
          <w:szCs w:val="25"/>
        </w:rPr>
        <w:t xml:space="preserve"> cielo stavolta mostrava qualche nuvola rada, solo il mare </w:t>
      </w:r>
      <w:r w:rsidR="0072558F" w:rsidRPr="003458F8">
        <w:rPr>
          <w:i w:val="0"/>
          <w:sz w:val="25"/>
          <w:szCs w:val="25"/>
        </w:rPr>
        <w:t xml:space="preserve">non era come doveva essere. Il nero della superficie contrastava con l’azzurro celeste a tal punto da mostrare le acque come una tavola piatta d’asfalto. Non c’erano onde di alcun genere e mi pareva logica la domanda, ma la Luna che fine aveva fatto? </w:t>
      </w:r>
    </w:p>
    <w:p w:rsidR="00E611B9" w:rsidRPr="003458F8" w:rsidRDefault="0072558F" w:rsidP="00667024">
      <w:pPr>
        <w:spacing w:before="0" w:beforeAutospacing="0" w:after="0" w:afterAutospacing="0"/>
        <w:contextualSpacing/>
        <w:jc w:val="both"/>
        <w:rPr>
          <w:i w:val="0"/>
          <w:sz w:val="25"/>
          <w:szCs w:val="25"/>
        </w:rPr>
      </w:pPr>
      <w:r w:rsidRPr="003458F8">
        <w:rPr>
          <w:i w:val="0"/>
          <w:sz w:val="25"/>
          <w:szCs w:val="25"/>
        </w:rPr>
        <w:t xml:space="preserve">Niente marea, niente onde, niente suoni, niente gabbiani, niente di niente. Non c’erano barche che </w:t>
      </w:r>
      <w:r w:rsidR="00C846DF" w:rsidRPr="003458F8">
        <w:rPr>
          <w:i w:val="0"/>
          <w:sz w:val="25"/>
          <w:szCs w:val="25"/>
        </w:rPr>
        <w:t>uscivano,</w:t>
      </w:r>
      <w:r w:rsidRPr="003458F8">
        <w:rPr>
          <w:i w:val="0"/>
          <w:sz w:val="25"/>
          <w:szCs w:val="25"/>
        </w:rPr>
        <w:t xml:space="preserve"> oppure entravano dal e nel porto. </w:t>
      </w:r>
    </w:p>
    <w:p w:rsidR="0072558F" w:rsidRPr="003458F8" w:rsidRDefault="00340C8C" w:rsidP="00667024">
      <w:pPr>
        <w:spacing w:before="0" w:beforeAutospacing="0" w:after="0" w:afterAutospacing="0"/>
        <w:contextualSpacing/>
        <w:jc w:val="both"/>
        <w:rPr>
          <w:i w:val="0"/>
          <w:sz w:val="25"/>
          <w:szCs w:val="25"/>
        </w:rPr>
      </w:pPr>
      <w:r w:rsidRPr="003458F8">
        <w:rPr>
          <w:i w:val="0"/>
          <w:sz w:val="25"/>
          <w:szCs w:val="25"/>
        </w:rPr>
        <w:t>Chiazze di liquido nero che s</w:t>
      </w:r>
      <w:r w:rsidR="00C03D70">
        <w:rPr>
          <w:i w:val="0"/>
          <w:sz w:val="25"/>
          <w:szCs w:val="25"/>
        </w:rPr>
        <w:t>embrava una spremuta di alghe e</w:t>
      </w:r>
      <w:r w:rsidRPr="003458F8">
        <w:rPr>
          <w:i w:val="0"/>
          <w:sz w:val="25"/>
          <w:szCs w:val="25"/>
        </w:rPr>
        <w:t xml:space="preserve"> altre miserie, giacevano sparse un poco ovunque.</w:t>
      </w:r>
    </w:p>
    <w:p w:rsidR="005E6FFF" w:rsidRPr="003458F8" w:rsidRDefault="009322EE" w:rsidP="00667024">
      <w:pPr>
        <w:spacing w:before="0" w:beforeAutospacing="0" w:after="0" w:afterAutospacing="0"/>
        <w:contextualSpacing/>
        <w:jc w:val="both"/>
        <w:rPr>
          <w:i w:val="0"/>
          <w:sz w:val="25"/>
          <w:szCs w:val="25"/>
        </w:rPr>
      </w:pPr>
      <w:r w:rsidRPr="003458F8">
        <w:rPr>
          <w:i w:val="0"/>
          <w:sz w:val="25"/>
          <w:szCs w:val="25"/>
        </w:rPr>
        <w:t xml:space="preserve">Il cattivo odore non era sparito e noi tutti </w:t>
      </w:r>
      <w:r w:rsidR="00C846DF" w:rsidRPr="003458F8">
        <w:rPr>
          <w:i w:val="0"/>
          <w:sz w:val="25"/>
          <w:szCs w:val="25"/>
        </w:rPr>
        <w:t>c’</w:t>
      </w:r>
      <w:r w:rsidRPr="003458F8">
        <w:rPr>
          <w:i w:val="0"/>
          <w:sz w:val="25"/>
          <w:szCs w:val="25"/>
        </w:rPr>
        <w:t xml:space="preserve">eravamo legati un pezzo </w:t>
      </w:r>
      <w:r w:rsidR="005E6FFF" w:rsidRPr="003458F8">
        <w:rPr>
          <w:i w:val="0"/>
          <w:sz w:val="25"/>
          <w:szCs w:val="25"/>
        </w:rPr>
        <w:t>di stoffa bagnato sopra il naso; quelli che soffrivano di più erano gli animali che si agitavano continuamente feriti da qualcosa per noi invisibile.</w:t>
      </w:r>
      <w:r w:rsidR="00C03D70">
        <w:rPr>
          <w:i w:val="0"/>
          <w:sz w:val="25"/>
          <w:szCs w:val="25"/>
        </w:rPr>
        <w:t xml:space="preserve"> </w:t>
      </w:r>
      <w:r w:rsidR="005E6FFF" w:rsidRPr="003458F8">
        <w:rPr>
          <w:i w:val="0"/>
          <w:sz w:val="25"/>
          <w:szCs w:val="25"/>
        </w:rPr>
        <w:t>Mancava il vento e la calura del giorno si fece presto sentire.</w:t>
      </w:r>
    </w:p>
    <w:p w:rsidR="00436C64" w:rsidRPr="003458F8" w:rsidRDefault="00C846DF" w:rsidP="00667024">
      <w:pPr>
        <w:spacing w:before="0" w:beforeAutospacing="0" w:after="0" w:afterAutospacing="0"/>
        <w:contextualSpacing/>
        <w:jc w:val="both"/>
        <w:rPr>
          <w:i w:val="0"/>
          <w:sz w:val="25"/>
          <w:szCs w:val="25"/>
        </w:rPr>
      </w:pPr>
      <w:r w:rsidRPr="003458F8">
        <w:rPr>
          <w:i w:val="0"/>
          <w:sz w:val="25"/>
          <w:szCs w:val="25"/>
        </w:rPr>
        <w:t>“Tutta sta gente, tutte queste</w:t>
      </w:r>
      <w:r w:rsidR="00436C64" w:rsidRPr="003458F8">
        <w:rPr>
          <w:i w:val="0"/>
          <w:sz w:val="25"/>
          <w:szCs w:val="25"/>
        </w:rPr>
        <w:t xml:space="preserve"> armi, non sono bastate. Questa città è morta eppure la cosa non sembra finita</w:t>
      </w:r>
      <w:r w:rsidR="0062416F">
        <w:rPr>
          <w:i w:val="0"/>
          <w:sz w:val="25"/>
          <w:szCs w:val="25"/>
        </w:rPr>
        <w:t>.”</w:t>
      </w:r>
    </w:p>
    <w:p w:rsidR="00436C64" w:rsidRPr="003458F8" w:rsidRDefault="00436C64" w:rsidP="00667024">
      <w:pPr>
        <w:spacing w:before="0" w:beforeAutospacing="0" w:after="0" w:afterAutospacing="0"/>
        <w:contextualSpacing/>
        <w:jc w:val="both"/>
        <w:rPr>
          <w:i w:val="0"/>
          <w:sz w:val="25"/>
          <w:szCs w:val="25"/>
        </w:rPr>
      </w:pPr>
      <w:r w:rsidRPr="003458F8">
        <w:rPr>
          <w:i w:val="0"/>
          <w:sz w:val="25"/>
          <w:szCs w:val="25"/>
        </w:rPr>
        <w:t xml:space="preserve">Anche i </w:t>
      </w:r>
      <w:proofErr w:type="spellStart"/>
      <w:r w:rsidRPr="003458F8">
        <w:rPr>
          <w:i w:val="0"/>
          <w:sz w:val="25"/>
          <w:szCs w:val="25"/>
        </w:rPr>
        <w:t>Backmayer</w:t>
      </w:r>
      <w:proofErr w:type="spellEnd"/>
      <w:r w:rsidRPr="003458F8">
        <w:rPr>
          <w:i w:val="0"/>
          <w:sz w:val="25"/>
          <w:szCs w:val="25"/>
        </w:rPr>
        <w:t xml:space="preserve"> avevano la </w:t>
      </w:r>
      <w:r w:rsidR="00C846DF" w:rsidRPr="003458F8">
        <w:rPr>
          <w:i w:val="0"/>
          <w:sz w:val="25"/>
          <w:szCs w:val="25"/>
        </w:rPr>
        <w:t>mia stessa</w:t>
      </w:r>
      <w:r w:rsidRPr="003458F8">
        <w:rPr>
          <w:i w:val="0"/>
          <w:sz w:val="25"/>
          <w:szCs w:val="25"/>
        </w:rPr>
        <w:t xml:space="preserve"> sensazione, come se non fosse finita come se stesse per succedere qualcos’altro.</w:t>
      </w:r>
    </w:p>
    <w:p w:rsidR="00243D94" w:rsidRPr="003458F8" w:rsidRDefault="00F86311" w:rsidP="00667024">
      <w:pPr>
        <w:spacing w:before="0" w:beforeAutospacing="0" w:after="0" w:afterAutospacing="0"/>
        <w:contextualSpacing/>
        <w:jc w:val="both"/>
        <w:rPr>
          <w:i w:val="0"/>
          <w:sz w:val="25"/>
          <w:szCs w:val="25"/>
        </w:rPr>
      </w:pPr>
      <w:r w:rsidRPr="003458F8">
        <w:rPr>
          <w:i w:val="0"/>
          <w:sz w:val="25"/>
          <w:szCs w:val="25"/>
        </w:rPr>
        <w:t>Nella mia testa mille dati cercavano una spiegazione, mille informazioni si adagiavano sopra un rigo</w:t>
      </w:r>
      <w:r w:rsidR="00C846DF" w:rsidRPr="003458F8">
        <w:rPr>
          <w:i w:val="0"/>
          <w:sz w:val="25"/>
          <w:szCs w:val="25"/>
        </w:rPr>
        <w:t xml:space="preserve"> </w:t>
      </w:r>
      <w:r w:rsidR="00243D94" w:rsidRPr="003458F8">
        <w:rPr>
          <w:i w:val="0"/>
          <w:sz w:val="25"/>
          <w:szCs w:val="25"/>
        </w:rPr>
        <w:t>virtuale per trovare la tesi del problema poi come l’alba sfodera le su</w:t>
      </w:r>
      <w:r w:rsidR="00C03D70">
        <w:rPr>
          <w:i w:val="0"/>
          <w:sz w:val="25"/>
          <w:szCs w:val="25"/>
        </w:rPr>
        <w:t>e lame di luce contro le tenebre</w:t>
      </w:r>
      <w:r w:rsidR="00243D94" w:rsidRPr="003458F8">
        <w:rPr>
          <w:i w:val="0"/>
          <w:sz w:val="25"/>
          <w:szCs w:val="25"/>
        </w:rPr>
        <w:t xml:space="preserve"> arrivò la risposta a tutto.</w:t>
      </w:r>
    </w:p>
    <w:p w:rsidR="00243D94" w:rsidRPr="003458F8" w:rsidRDefault="00243D94" w:rsidP="00667024">
      <w:pPr>
        <w:spacing w:before="0" w:beforeAutospacing="0" w:after="0" w:afterAutospacing="0"/>
        <w:contextualSpacing/>
        <w:jc w:val="both"/>
        <w:rPr>
          <w:i w:val="0"/>
          <w:sz w:val="25"/>
          <w:szCs w:val="25"/>
        </w:rPr>
      </w:pPr>
      <w:r w:rsidRPr="003458F8">
        <w:rPr>
          <w:i w:val="0"/>
          <w:sz w:val="25"/>
          <w:szCs w:val="25"/>
        </w:rPr>
        <w:t>Mi girai verso i miei amici con uno sguardo terrorizzato lasciando loro a intendete che non era affatto finita mentre dal palcoscenico un personaggio che agitava le mani cercava la nostra attenzione.</w:t>
      </w:r>
    </w:p>
    <w:p w:rsidR="00243D94" w:rsidRPr="003458F8" w:rsidRDefault="00243D94" w:rsidP="00667024">
      <w:pPr>
        <w:spacing w:before="0" w:beforeAutospacing="0" w:after="0" w:afterAutospacing="0"/>
        <w:contextualSpacing/>
        <w:jc w:val="both"/>
        <w:rPr>
          <w:i w:val="0"/>
          <w:sz w:val="25"/>
          <w:szCs w:val="25"/>
        </w:rPr>
      </w:pPr>
      <w:r w:rsidRPr="003458F8">
        <w:rPr>
          <w:i w:val="0"/>
          <w:sz w:val="25"/>
          <w:szCs w:val="25"/>
        </w:rPr>
        <w:t>“Dio è</w:t>
      </w:r>
      <w:r w:rsidR="00C846DF" w:rsidRPr="003458F8">
        <w:rPr>
          <w:i w:val="0"/>
          <w:sz w:val="25"/>
          <w:szCs w:val="25"/>
        </w:rPr>
        <w:t xml:space="preserve"> </w:t>
      </w:r>
      <w:r w:rsidRPr="003458F8">
        <w:rPr>
          <w:i w:val="0"/>
          <w:sz w:val="25"/>
          <w:szCs w:val="25"/>
        </w:rPr>
        <w:t>Conrad!”, dissi colpito per l’ennesima volta da quelli eventi inspiegabili.</w:t>
      </w:r>
    </w:p>
    <w:p w:rsidR="00243D94" w:rsidRPr="003458F8" w:rsidRDefault="00243D94" w:rsidP="00667024">
      <w:pPr>
        <w:spacing w:before="0" w:beforeAutospacing="0" w:after="0" w:afterAutospacing="0"/>
        <w:contextualSpacing/>
        <w:jc w:val="both"/>
        <w:rPr>
          <w:i w:val="0"/>
          <w:sz w:val="25"/>
          <w:szCs w:val="25"/>
        </w:rPr>
      </w:pPr>
      <w:r w:rsidRPr="003458F8">
        <w:rPr>
          <w:i w:val="0"/>
          <w:sz w:val="25"/>
          <w:szCs w:val="25"/>
        </w:rPr>
        <w:t xml:space="preserve">“Andiamo da lui allora, forse ha bisogno d’aiuto!”, </w:t>
      </w:r>
      <w:r w:rsidR="00C846DF" w:rsidRPr="003458F8">
        <w:rPr>
          <w:i w:val="0"/>
          <w:sz w:val="25"/>
          <w:szCs w:val="25"/>
        </w:rPr>
        <w:t>e</w:t>
      </w:r>
      <w:r w:rsidRPr="003458F8">
        <w:rPr>
          <w:i w:val="0"/>
          <w:sz w:val="25"/>
          <w:szCs w:val="25"/>
        </w:rPr>
        <w:t xml:space="preserve"> i </w:t>
      </w:r>
      <w:proofErr w:type="spellStart"/>
      <w:r w:rsidRPr="003458F8">
        <w:rPr>
          <w:i w:val="0"/>
          <w:sz w:val="25"/>
          <w:szCs w:val="25"/>
        </w:rPr>
        <w:t>Backmayer</w:t>
      </w:r>
      <w:proofErr w:type="spellEnd"/>
      <w:r w:rsidRPr="003458F8">
        <w:rPr>
          <w:i w:val="0"/>
          <w:sz w:val="25"/>
          <w:szCs w:val="25"/>
        </w:rPr>
        <w:t xml:space="preserve"> iniziarono a camminare verso l’allucinazione.</w:t>
      </w:r>
    </w:p>
    <w:p w:rsidR="00243D94" w:rsidRPr="003458F8" w:rsidRDefault="00243D94" w:rsidP="00667024">
      <w:pPr>
        <w:spacing w:before="0" w:beforeAutospacing="0" w:after="0" w:afterAutospacing="0"/>
        <w:contextualSpacing/>
        <w:jc w:val="both"/>
        <w:rPr>
          <w:i w:val="0"/>
          <w:sz w:val="25"/>
          <w:szCs w:val="25"/>
        </w:rPr>
      </w:pPr>
      <w:r w:rsidRPr="003458F8">
        <w:rPr>
          <w:i w:val="0"/>
          <w:sz w:val="25"/>
          <w:szCs w:val="25"/>
        </w:rPr>
        <w:t>“State qui e non muovete un solo passo! E’ il mostro</w:t>
      </w:r>
      <w:r w:rsidR="00B47DE5">
        <w:rPr>
          <w:i w:val="0"/>
          <w:sz w:val="25"/>
          <w:szCs w:val="25"/>
        </w:rPr>
        <w:t>!”</w:t>
      </w:r>
    </w:p>
    <w:p w:rsidR="00C03D70" w:rsidRDefault="00243D94" w:rsidP="00667024">
      <w:pPr>
        <w:spacing w:before="0" w:beforeAutospacing="0" w:after="0" w:afterAutospacing="0"/>
        <w:contextualSpacing/>
        <w:jc w:val="both"/>
        <w:rPr>
          <w:i w:val="0"/>
          <w:sz w:val="25"/>
          <w:szCs w:val="25"/>
        </w:rPr>
      </w:pPr>
      <w:r w:rsidRPr="003458F8">
        <w:rPr>
          <w:i w:val="0"/>
          <w:sz w:val="25"/>
          <w:szCs w:val="25"/>
        </w:rPr>
        <w:t xml:space="preserve">La chimera così </w:t>
      </w:r>
      <w:r w:rsidR="00C846DF" w:rsidRPr="003458F8">
        <w:rPr>
          <w:i w:val="0"/>
          <w:sz w:val="25"/>
          <w:szCs w:val="25"/>
        </w:rPr>
        <w:t>com’</w:t>
      </w:r>
      <w:r w:rsidRPr="003458F8">
        <w:rPr>
          <w:i w:val="0"/>
          <w:sz w:val="25"/>
          <w:szCs w:val="25"/>
        </w:rPr>
        <w:t>era arrivata era sparita proprio davanti ai nostri occhi facendoci tutti sentire pazzi.</w:t>
      </w:r>
      <w:r w:rsidR="00C03D70" w:rsidRPr="003458F8">
        <w:rPr>
          <w:i w:val="0"/>
          <w:sz w:val="25"/>
          <w:szCs w:val="25"/>
        </w:rPr>
        <w:t xml:space="preserve"> </w:t>
      </w:r>
    </w:p>
    <w:p w:rsidR="00243D94" w:rsidRPr="003458F8" w:rsidRDefault="00243D94" w:rsidP="00667024">
      <w:pPr>
        <w:spacing w:before="0" w:beforeAutospacing="0" w:after="0" w:afterAutospacing="0"/>
        <w:contextualSpacing/>
        <w:jc w:val="both"/>
        <w:rPr>
          <w:i w:val="0"/>
          <w:sz w:val="25"/>
          <w:szCs w:val="25"/>
        </w:rPr>
      </w:pPr>
      <w:r w:rsidRPr="003458F8">
        <w:rPr>
          <w:i w:val="0"/>
          <w:sz w:val="25"/>
          <w:szCs w:val="25"/>
        </w:rPr>
        <w:t>Le nostre voci concitate non producevano eco</w:t>
      </w:r>
      <w:r w:rsidR="00417D6E" w:rsidRPr="003458F8">
        <w:rPr>
          <w:i w:val="0"/>
          <w:sz w:val="25"/>
          <w:szCs w:val="25"/>
        </w:rPr>
        <w:t>,</w:t>
      </w:r>
      <w:r w:rsidRPr="003458F8">
        <w:rPr>
          <w:i w:val="0"/>
          <w:sz w:val="25"/>
          <w:szCs w:val="25"/>
        </w:rPr>
        <w:t xml:space="preserve"> ne colmavano il vuoto che sembrava la casa della morte.</w:t>
      </w:r>
    </w:p>
    <w:p w:rsidR="007C74F8" w:rsidRPr="003458F8" w:rsidRDefault="007C74F8" w:rsidP="00667024">
      <w:pPr>
        <w:spacing w:before="0" w:beforeAutospacing="0" w:after="0" w:afterAutospacing="0"/>
        <w:contextualSpacing/>
        <w:jc w:val="both"/>
        <w:rPr>
          <w:i w:val="0"/>
          <w:sz w:val="25"/>
          <w:szCs w:val="25"/>
        </w:rPr>
      </w:pPr>
      <w:r w:rsidRPr="003458F8">
        <w:rPr>
          <w:i w:val="0"/>
          <w:sz w:val="25"/>
          <w:szCs w:val="25"/>
        </w:rPr>
        <w:t xml:space="preserve">Dovevo trovare le pietre originarie e non i calchi, comunicai a Billy le mie intenzioni ed anche lui si mise come me a cercarle intono alle auto </w:t>
      </w:r>
      <w:r w:rsidR="00D74362" w:rsidRPr="003458F8">
        <w:rPr>
          <w:i w:val="0"/>
          <w:sz w:val="25"/>
          <w:szCs w:val="25"/>
        </w:rPr>
        <w:t>e</w:t>
      </w:r>
      <w:r w:rsidRPr="003458F8">
        <w:rPr>
          <w:i w:val="0"/>
          <w:sz w:val="25"/>
          <w:szCs w:val="25"/>
        </w:rPr>
        <w:t xml:space="preserve"> ai camion.</w:t>
      </w:r>
    </w:p>
    <w:p w:rsidR="007C74F8" w:rsidRPr="003458F8" w:rsidRDefault="007C74F8" w:rsidP="00667024">
      <w:pPr>
        <w:spacing w:before="0" w:beforeAutospacing="0" w:after="0" w:afterAutospacing="0"/>
        <w:contextualSpacing/>
        <w:jc w:val="both"/>
        <w:rPr>
          <w:i w:val="0"/>
          <w:sz w:val="25"/>
          <w:szCs w:val="25"/>
        </w:rPr>
      </w:pPr>
      <w:r w:rsidRPr="003458F8">
        <w:rPr>
          <w:i w:val="0"/>
          <w:sz w:val="25"/>
          <w:szCs w:val="25"/>
        </w:rPr>
        <w:t>“Posso sapere a cosa ti servono?”, gridò lui da lontano.</w:t>
      </w:r>
    </w:p>
    <w:p w:rsidR="007C74F8" w:rsidRPr="003458F8" w:rsidRDefault="007C74F8" w:rsidP="00667024">
      <w:pPr>
        <w:spacing w:before="0" w:beforeAutospacing="0" w:after="0" w:afterAutospacing="0"/>
        <w:contextualSpacing/>
        <w:jc w:val="both"/>
        <w:rPr>
          <w:i w:val="0"/>
          <w:sz w:val="25"/>
          <w:szCs w:val="25"/>
        </w:rPr>
      </w:pPr>
      <w:r w:rsidRPr="003458F8">
        <w:rPr>
          <w:i w:val="0"/>
          <w:sz w:val="25"/>
          <w:szCs w:val="25"/>
        </w:rPr>
        <w:t>“A salvarci!!”</w:t>
      </w:r>
    </w:p>
    <w:p w:rsidR="007C74F8" w:rsidRPr="003458F8" w:rsidRDefault="007C74F8" w:rsidP="007C74F8">
      <w:pPr>
        <w:spacing w:before="0" w:beforeAutospacing="0" w:after="0" w:afterAutospacing="0"/>
        <w:contextualSpacing/>
        <w:jc w:val="both"/>
        <w:rPr>
          <w:i w:val="0"/>
          <w:sz w:val="25"/>
          <w:szCs w:val="25"/>
        </w:rPr>
      </w:pPr>
      <w:r w:rsidRPr="003458F8">
        <w:rPr>
          <w:i w:val="0"/>
          <w:sz w:val="25"/>
          <w:szCs w:val="25"/>
        </w:rPr>
        <w:t>Una voce femminile che canticchiava in un vecchio dialetto, arrivò alle nostre orecchie e la cosa mi fece abbastanza preoccupare.</w:t>
      </w:r>
    </w:p>
    <w:p w:rsidR="007C74F8" w:rsidRPr="003458F8" w:rsidRDefault="007C74F8" w:rsidP="007C74F8">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xml:space="preserve">? </w:t>
      </w:r>
      <w:proofErr w:type="spellStart"/>
      <w:r w:rsidRPr="003458F8">
        <w:rPr>
          <w:i w:val="0"/>
          <w:sz w:val="25"/>
          <w:szCs w:val="25"/>
        </w:rPr>
        <w:t>Birdy</w:t>
      </w:r>
      <w:proofErr w:type="spellEnd"/>
      <w:r w:rsidRPr="003458F8">
        <w:rPr>
          <w:i w:val="0"/>
          <w:sz w:val="25"/>
          <w:szCs w:val="25"/>
        </w:rPr>
        <w:t xml:space="preserve"> so che mi senti? Ora voglio il mio orecchino </w:t>
      </w:r>
      <w:proofErr w:type="spellStart"/>
      <w:r w:rsidRPr="003458F8">
        <w:rPr>
          <w:i w:val="0"/>
          <w:sz w:val="25"/>
          <w:szCs w:val="25"/>
        </w:rPr>
        <w:t>Birdy</w:t>
      </w:r>
      <w:proofErr w:type="spellEnd"/>
      <w:r w:rsidRPr="003458F8">
        <w:rPr>
          <w:i w:val="0"/>
          <w:sz w:val="25"/>
          <w:szCs w:val="25"/>
        </w:rPr>
        <w:t xml:space="preserve">?”, la vocina si fece soave </w:t>
      </w:r>
      <w:r w:rsidR="00C846DF" w:rsidRPr="003458F8">
        <w:rPr>
          <w:i w:val="0"/>
          <w:sz w:val="25"/>
          <w:szCs w:val="25"/>
        </w:rPr>
        <w:t>e</w:t>
      </w:r>
      <w:r w:rsidRPr="003458F8">
        <w:rPr>
          <w:i w:val="0"/>
          <w:sz w:val="25"/>
          <w:szCs w:val="25"/>
        </w:rPr>
        <w:t xml:space="preserve"> impertinente.</w:t>
      </w:r>
    </w:p>
    <w:p w:rsidR="007C74F8" w:rsidRPr="003458F8" w:rsidRDefault="007C74F8" w:rsidP="007C74F8">
      <w:pPr>
        <w:spacing w:before="0" w:beforeAutospacing="0" w:after="0" w:afterAutospacing="0"/>
        <w:contextualSpacing/>
        <w:jc w:val="both"/>
        <w:rPr>
          <w:i w:val="0"/>
          <w:sz w:val="25"/>
          <w:szCs w:val="25"/>
        </w:rPr>
      </w:pPr>
      <w:r w:rsidRPr="003458F8">
        <w:rPr>
          <w:i w:val="0"/>
          <w:sz w:val="25"/>
          <w:szCs w:val="25"/>
        </w:rPr>
        <w:t>“Billy contrordine, sul fianco del palcoscenico, un abito di lana beige, un capello di paglia azzurro …</w:t>
      </w:r>
      <w:r w:rsidR="00D74362" w:rsidRPr="003458F8">
        <w:rPr>
          <w:i w:val="0"/>
          <w:sz w:val="25"/>
          <w:szCs w:val="25"/>
        </w:rPr>
        <w:t>!,</w:t>
      </w:r>
      <w:r w:rsidRPr="003458F8">
        <w:rPr>
          <w:i w:val="0"/>
          <w:sz w:val="25"/>
          <w:szCs w:val="25"/>
        </w:rPr>
        <w:t xml:space="preserve"> urlai con tutta l’aria che avevo nei polmoni.</w:t>
      </w:r>
    </w:p>
    <w:p w:rsidR="007C74F8" w:rsidRPr="003458F8" w:rsidRDefault="007C74F8" w:rsidP="00667024">
      <w:pPr>
        <w:spacing w:before="0" w:beforeAutospacing="0" w:after="0" w:afterAutospacing="0"/>
        <w:contextualSpacing/>
        <w:jc w:val="both"/>
        <w:rPr>
          <w:i w:val="0"/>
          <w:sz w:val="25"/>
          <w:szCs w:val="25"/>
        </w:rPr>
      </w:pPr>
      <w:r w:rsidRPr="003458F8">
        <w:rPr>
          <w:i w:val="0"/>
          <w:sz w:val="25"/>
          <w:szCs w:val="25"/>
        </w:rPr>
        <w:t>“Intendi Charlie?”</w:t>
      </w:r>
    </w:p>
    <w:p w:rsidR="007C74F8" w:rsidRPr="003458F8" w:rsidRDefault="007C74F8" w:rsidP="00667024">
      <w:pPr>
        <w:spacing w:before="0" w:beforeAutospacing="0" w:after="0" w:afterAutospacing="0"/>
        <w:contextualSpacing/>
        <w:jc w:val="both"/>
        <w:rPr>
          <w:i w:val="0"/>
          <w:sz w:val="25"/>
          <w:szCs w:val="25"/>
        </w:rPr>
      </w:pPr>
      <w:r w:rsidRPr="003458F8">
        <w:rPr>
          <w:i w:val="0"/>
          <w:sz w:val="25"/>
          <w:szCs w:val="25"/>
        </w:rPr>
        <w:t>“Bravo!! L’orecchino, deve essere là per terra, cercalo altrimenti non respireremo più tra dieci minuti, nessuno di noi; forse anche meno!</w:t>
      </w:r>
      <w:r w:rsidR="00B47DE5">
        <w:rPr>
          <w:i w:val="0"/>
          <w:sz w:val="25"/>
          <w:szCs w:val="25"/>
        </w:rPr>
        <w:t>!”</w:t>
      </w:r>
    </w:p>
    <w:p w:rsidR="007C74F8" w:rsidRPr="003458F8" w:rsidRDefault="007C74F8" w:rsidP="00667024">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xml:space="preserve"> amore, hai avuto tutto il tempo per capire, per leggere, per vedere. Il mio orecchino, la voce divenne grossa e dal timbro maschile, dannato umano, ti concedo il tempo di otto respiri poi arriverò da te a scioglierti nell’acido </w:t>
      </w:r>
      <w:r w:rsidR="00B56424" w:rsidRPr="003458F8">
        <w:rPr>
          <w:i w:val="0"/>
          <w:sz w:val="25"/>
          <w:szCs w:val="25"/>
        </w:rPr>
        <w:t>della mia bocca</w:t>
      </w:r>
      <w:r w:rsidR="0062416F">
        <w:rPr>
          <w:i w:val="0"/>
          <w:sz w:val="25"/>
          <w:szCs w:val="25"/>
        </w:rPr>
        <w:t>.”</w:t>
      </w:r>
    </w:p>
    <w:p w:rsidR="00B56424" w:rsidRPr="003458F8" w:rsidRDefault="00B56424" w:rsidP="00667024">
      <w:pPr>
        <w:spacing w:before="0" w:beforeAutospacing="0" w:after="0" w:afterAutospacing="0"/>
        <w:contextualSpacing/>
        <w:jc w:val="both"/>
        <w:rPr>
          <w:i w:val="0"/>
          <w:sz w:val="25"/>
          <w:szCs w:val="25"/>
        </w:rPr>
      </w:pPr>
      <w:r w:rsidRPr="003458F8">
        <w:rPr>
          <w:i w:val="0"/>
          <w:sz w:val="25"/>
          <w:szCs w:val="25"/>
        </w:rPr>
        <w:lastRenderedPageBreak/>
        <w:t xml:space="preserve">Seguirono attimi di silenzio tristi e glaciali ma Billy arrivò a gettare ai piedi della figura che non mostrava interamente i suoi contorni. L’oggetto fu assorbito dalla creatura che si fece vedere </w:t>
      </w:r>
      <w:r w:rsidR="00D74362" w:rsidRPr="003458F8">
        <w:rPr>
          <w:i w:val="0"/>
          <w:sz w:val="25"/>
          <w:szCs w:val="25"/>
        </w:rPr>
        <w:t>nella</w:t>
      </w:r>
      <w:r w:rsidRPr="003458F8">
        <w:rPr>
          <w:i w:val="0"/>
          <w:sz w:val="25"/>
          <w:szCs w:val="25"/>
        </w:rPr>
        <w:t xml:space="preserve"> sembianza di Mary </w:t>
      </w:r>
      <w:proofErr w:type="spellStart"/>
      <w:r w:rsidRPr="003458F8">
        <w:rPr>
          <w:i w:val="0"/>
          <w:sz w:val="25"/>
          <w:szCs w:val="25"/>
        </w:rPr>
        <w:t>Ann</w:t>
      </w:r>
      <w:proofErr w:type="spellEnd"/>
      <w:r w:rsidRPr="003458F8">
        <w:rPr>
          <w:i w:val="0"/>
          <w:sz w:val="25"/>
          <w:szCs w:val="25"/>
        </w:rPr>
        <w:t>.</w:t>
      </w:r>
    </w:p>
    <w:p w:rsidR="00B56424" w:rsidRPr="003458F8" w:rsidRDefault="00B56424" w:rsidP="00667024">
      <w:pPr>
        <w:spacing w:before="0" w:beforeAutospacing="0" w:after="0" w:afterAutospacing="0"/>
        <w:contextualSpacing/>
        <w:jc w:val="both"/>
        <w:rPr>
          <w:i w:val="0"/>
          <w:sz w:val="25"/>
          <w:szCs w:val="25"/>
        </w:rPr>
      </w:pPr>
      <w:r w:rsidRPr="003458F8">
        <w:rPr>
          <w:i w:val="0"/>
          <w:sz w:val="25"/>
          <w:szCs w:val="25"/>
        </w:rPr>
        <w:t xml:space="preserve">“Bravo </w:t>
      </w:r>
      <w:proofErr w:type="spellStart"/>
      <w:r w:rsidRPr="003458F8">
        <w:rPr>
          <w:i w:val="0"/>
          <w:sz w:val="25"/>
          <w:szCs w:val="25"/>
        </w:rPr>
        <w:t>Birdy</w:t>
      </w:r>
      <w:proofErr w:type="spellEnd"/>
      <w:r w:rsidRPr="003458F8">
        <w:rPr>
          <w:i w:val="0"/>
          <w:sz w:val="25"/>
          <w:szCs w:val="25"/>
        </w:rPr>
        <w:t>. Adesso guarda come ripulisco</w:t>
      </w:r>
      <w:r w:rsidR="0062416F">
        <w:rPr>
          <w:i w:val="0"/>
          <w:sz w:val="25"/>
          <w:szCs w:val="25"/>
        </w:rPr>
        <w:t>.”</w:t>
      </w:r>
    </w:p>
    <w:p w:rsidR="00B56424" w:rsidRPr="003458F8" w:rsidRDefault="00B56424" w:rsidP="00667024">
      <w:pPr>
        <w:spacing w:before="0" w:beforeAutospacing="0" w:after="0" w:afterAutospacing="0"/>
        <w:contextualSpacing/>
        <w:jc w:val="both"/>
        <w:rPr>
          <w:i w:val="0"/>
          <w:sz w:val="25"/>
          <w:szCs w:val="25"/>
        </w:rPr>
      </w:pPr>
      <w:r w:rsidRPr="003458F8">
        <w:rPr>
          <w:i w:val="0"/>
          <w:sz w:val="25"/>
          <w:szCs w:val="25"/>
        </w:rPr>
        <w:t>Billy mi guardava come se mi chiedesse cosa doveva fare.</w:t>
      </w:r>
    </w:p>
    <w:p w:rsidR="00B56424" w:rsidRPr="003458F8" w:rsidRDefault="00B56424" w:rsidP="00667024">
      <w:pPr>
        <w:spacing w:before="0" w:beforeAutospacing="0" w:after="0" w:afterAutospacing="0"/>
        <w:contextualSpacing/>
        <w:jc w:val="both"/>
        <w:rPr>
          <w:i w:val="0"/>
          <w:sz w:val="25"/>
          <w:szCs w:val="25"/>
        </w:rPr>
      </w:pPr>
      <w:r w:rsidRPr="003458F8">
        <w:rPr>
          <w:i w:val="0"/>
          <w:sz w:val="25"/>
          <w:szCs w:val="25"/>
        </w:rPr>
        <w:t>“Cerca Billy</w:t>
      </w:r>
      <w:r w:rsidR="00112939" w:rsidRPr="003458F8">
        <w:rPr>
          <w:i w:val="0"/>
          <w:sz w:val="25"/>
          <w:szCs w:val="25"/>
        </w:rPr>
        <w:t>!</w:t>
      </w:r>
      <w:r w:rsidRPr="003458F8">
        <w:rPr>
          <w:i w:val="0"/>
          <w:sz w:val="25"/>
          <w:szCs w:val="25"/>
        </w:rPr>
        <w:t xml:space="preserve"> Cerca le pietre</w:t>
      </w:r>
      <w:r w:rsidR="0062416F">
        <w:rPr>
          <w:i w:val="0"/>
          <w:sz w:val="25"/>
          <w:szCs w:val="25"/>
        </w:rPr>
        <w:t>.”</w:t>
      </w:r>
    </w:p>
    <w:p w:rsidR="00B56424" w:rsidRPr="003458F8" w:rsidRDefault="00B56424" w:rsidP="00667024">
      <w:pPr>
        <w:spacing w:before="0" w:beforeAutospacing="0" w:after="0" w:afterAutospacing="0"/>
        <w:contextualSpacing/>
        <w:jc w:val="both"/>
        <w:rPr>
          <w:i w:val="0"/>
          <w:sz w:val="25"/>
          <w:szCs w:val="25"/>
        </w:rPr>
      </w:pPr>
      <w:r w:rsidRPr="003458F8">
        <w:rPr>
          <w:i w:val="0"/>
          <w:sz w:val="25"/>
          <w:szCs w:val="25"/>
        </w:rPr>
        <w:t xml:space="preserve">Mary </w:t>
      </w:r>
      <w:proofErr w:type="spellStart"/>
      <w:r w:rsidRPr="003458F8">
        <w:rPr>
          <w:i w:val="0"/>
          <w:sz w:val="25"/>
          <w:szCs w:val="25"/>
        </w:rPr>
        <w:t>Ann</w:t>
      </w:r>
      <w:proofErr w:type="spellEnd"/>
      <w:r w:rsidRPr="003458F8">
        <w:rPr>
          <w:i w:val="0"/>
          <w:sz w:val="25"/>
          <w:szCs w:val="25"/>
        </w:rPr>
        <w:t xml:space="preserve"> si spostò dal palco per arrivare tra noi, non era possibile </w:t>
      </w:r>
      <w:proofErr w:type="spellStart"/>
      <w:r w:rsidR="00D74362" w:rsidRPr="003458F8">
        <w:rPr>
          <w:i w:val="0"/>
          <w:sz w:val="25"/>
          <w:szCs w:val="25"/>
        </w:rPr>
        <w:t>sbagliasi</w:t>
      </w:r>
      <w:proofErr w:type="spellEnd"/>
      <w:r w:rsidR="00D74362" w:rsidRPr="003458F8">
        <w:rPr>
          <w:i w:val="0"/>
          <w:sz w:val="25"/>
          <w:szCs w:val="25"/>
        </w:rPr>
        <w:t>, si trascinava col su</w:t>
      </w:r>
      <w:r w:rsidRPr="003458F8">
        <w:rPr>
          <w:i w:val="0"/>
          <w:sz w:val="25"/>
          <w:szCs w:val="25"/>
        </w:rPr>
        <w:t xml:space="preserve">o odore di corpi morti </w:t>
      </w:r>
      <w:r w:rsidR="00C846DF" w:rsidRPr="003458F8">
        <w:rPr>
          <w:i w:val="0"/>
          <w:sz w:val="25"/>
          <w:szCs w:val="25"/>
        </w:rPr>
        <w:t>e</w:t>
      </w:r>
      <w:r w:rsidRPr="003458F8">
        <w:rPr>
          <w:i w:val="0"/>
          <w:sz w:val="25"/>
          <w:szCs w:val="25"/>
        </w:rPr>
        <w:t xml:space="preserve"> in decomposizione; sentimmo come ci sfiorava le spalle come un cane </w:t>
      </w:r>
      <w:r w:rsidR="00D74362" w:rsidRPr="003458F8">
        <w:rPr>
          <w:i w:val="0"/>
          <w:sz w:val="25"/>
          <w:szCs w:val="25"/>
        </w:rPr>
        <w:t>che,</w:t>
      </w:r>
      <w:r w:rsidRPr="003458F8">
        <w:rPr>
          <w:i w:val="0"/>
          <w:sz w:val="25"/>
          <w:szCs w:val="25"/>
        </w:rPr>
        <w:t xml:space="preserve"> piscia sul lampione per segnare il suo territorio. Cassius abbaiava esausto ma appena la creatura gli spiazzò davanti iniziò a piangere come se avesse ricevuto un pugno nelle parti basse.</w:t>
      </w:r>
    </w:p>
    <w:p w:rsidR="00FD7996" w:rsidRPr="003458F8" w:rsidRDefault="00FD7996" w:rsidP="00667024">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Birdy</w:t>
      </w:r>
      <w:proofErr w:type="spellEnd"/>
      <w:r w:rsidRPr="003458F8">
        <w:rPr>
          <w:i w:val="0"/>
          <w:sz w:val="25"/>
          <w:szCs w:val="25"/>
        </w:rPr>
        <w:t xml:space="preserve">, </w:t>
      </w:r>
      <w:proofErr w:type="spellStart"/>
      <w:r w:rsidRPr="003458F8">
        <w:rPr>
          <w:i w:val="0"/>
          <w:sz w:val="25"/>
          <w:szCs w:val="25"/>
        </w:rPr>
        <w:t>Birdy</w:t>
      </w:r>
      <w:proofErr w:type="spellEnd"/>
      <w:r w:rsidRPr="003458F8">
        <w:rPr>
          <w:i w:val="0"/>
          <w:sz w:val="25"/>
          <w:szCs w:val="25"/>
        </w:rPr>
        <w:t xml:space="preserve">, non so se ce la </w:t>
      </w:r>
      <w:r w:rsidR="00D74362" w:rsidRPr="003458F8">
        <w:rPr>
          <w:i w:val="0"/>
          <w:sz w:val="25"/>
          <w:szCs w:val="25"/>
        </w:rPr>
        <w:t>farai,</w:t>
      </w:r>
      <w:r w:rsidR="005E3218">
        <w:rPr>
          <w:i w:val="0"/>
          <w:sz w:val="25"/>
          <w:szCs w:val="25"/>
        </w:rPr>
        <w:t xml:space="preserve"> ma sarò qui tra poco a vederlo</w:t>
      </w:r>
      <w:r w:rsidRPr="003458F8">
        <w:rPr>
          <w:i w:val="0"/>
          <w:sz w:val="25"/>
          <w:szCs w:val="25"/>
        </w:rPr>
        <w:t>”</w:t>
      </w:r>
      <w:r w:rsidR="00D74362" w:rsidRPr="003458F8">
        <w:rPr>
          <w:i w:val="0"/>
          <w:sz w:val="25"/>
          <w:szCs w:val="25"/>
        </w:rPr>
        <w:t>,</w:t>
      </w:r>
      <w:r w:rsidRPr="003458F8">
        <w:rPr>
          <w:i w:val="0"/>
          <w:sz w:val="25"/>
          <w:szCs w:val="25"/>
        </w:rPr>
        <w:t xml:space="preserve"> e si diresse verso la spiaggia per poi dissolversi nel mare.</w:t>
      </w:r>
    </w:p>
    <w:p w:rsidR="007C74F8" w:rsidRPr="003458F8" w:rsidRDefault="00FD7996" w:rsidP="00667024">
      <w:pPr>
        <w:spacing w:before="0" w:beforeAutospacing="0" w:after="0" w:afterAutospacing="0"/>
        <w:contextualSpacing/>
        <w:jc w:val="both"/>
        <w:rPr>
          <w:i w:val="0"/>
          <w:sz w:val="25"/>
          <w:szCs w:val="25"/>
        </w:rPr>
      </w:pPr>
      <w:r w:rsidRPr="003458F8">
        <w:rPr>
          <w:i w:val="0"/>
          <w:sz w:val="25"/>
          <w:szCs w:val="25"/>
        </w:rPr>
        <w:t>“Billy corri!!!! Corri cazzo o qui siamo morti! Cercate tutti delle pietre con dei segni, sono</w:t>
      </w:r>
      <w:r w:rsidR="007F66B3" w:rsidRPr="003458F8">
        <w:rPr>
          <w:i w:val="0"/>
          <w:sz w:val="25"/>
          <w:szCs w:val="25"/>
        </w:rPr>
        <w:t xml:space="preserve"> molto pesanti e sono solo otto</w:t>
      </w:r>
      <w:r w:rsidR="00B47DE5">
        <w:rPr>
          <w:i w:val="0"/>
          <w:sz w:val="25"/>
          <w:szCs w:val="25"/>
        </w:rPr>
        <w:t>!”</w:t>
      </w:r>
    </w:p>
    <w:p w:rsidR="00BB7BBB" w:rsidRPr="003458F8" w:rsidRDefault="00417D6E" w:rsidP="00667024">
      <w:pPr>
        <w:spacing w:before="0" w:beforeAutospacing="0" w:after="0" w:afterAutospacing="0"/>
        <w:contextualSpacing/>
        <w:jc w:val="both"/>
        <w:rPr>
          <w:i w:val="0"/>
          <w:sz w:val="25"/>
          <w:szCs w:val="25"/>
        </w:rPr>
      </w:pPr>
      <w:r w:rsidRPr="003458F8">
        <w:rPr>
          <w:i w:val="0"/>
          <w:sz w:val="25"/>
          <w:szCs w:val="25"/>
        </w:rPr>
        <w:t>Riguardai</w:t>
      </w:r>
      <w:r w:rsidR="007F66B3" w:rsidRPr="003458F8">
        <w:rPr>
          <w:i w:val="0"/>
          <w:sz w:val="25"/>
          <w:szCs w:val="25"/>
        </w:rPr>
        <w:t xml:space="preserve"> il mare e vidi la cosa più orrenda e paurosa dopo la scomparsa di tutti gli esseri di quella città, vidi il mare ritirarsi dalle rive che mostravano in lontananza tutti i relitti di cui l’oceano si era impossessato.</w:t>
      </w:r>
    </w:p>
    <w:p w:rsidR="007F66B3" w:rsidRPr="003458F8" w:rsidRDefault="007F66B3" w:rsidP="00667024">
      <w:pPr>
        <w:spacing w:before="0" w:beforeAutospacing="0" w:after="0" w:afterAutospacing="0"/>
        <w:contextualSpacing/>
        <w:jc w:val="both"/>
        <w:rPr>
          <w:i w:val="0"/>
          <w:sz w:val="25"/>
          <w:szCs w:val="25"/>
        </w:rPr>
      </w:pPr>
      <w:r w:rsidRPr="003458F8">
        <w:rPr>
          <w:i w:val="0"/>
          <w:sz w:val="25"/>
          <w:szCs w:val="25"/>
        </w:rPr>
        <w:t>“Forse non ce la faremo mai ma ho un’idea! Quante pietre avete trovato</w:t>
      </w:r>
      <w:r w:rsidR="00B47DE5">
        <w:rPr>
          <w:i w:val="0"/>
          <w:sz w:val="25"/>
          <w:szCs w:val="25"/>
        </w:rPr>
        <w:t>?”</w:t>
      </w:r>
    </w:p>
    <w:p w:rsidR="007F66B3" w:rsidRPr="003458F8" w:rsidRDefault="007F66B3" w:rsidP="00667024">
      <w:pPr>
        <w:spacing w:before="0" w:beforeAutospacing="0" w:after="0" w:afterAutospacing="0"/>
        <w:contextualSpacing/>
        <w:jc w:val="both"/>
        <w:rPr>
          <w:i w:val="0"/>
          <w:sz w:val="25"/>
          <w:szCs w:val="25"/>
        </w:rPr>
      </w:pPr>
      <w:r w:rsidRPr="003458F8">
        <w:rPr>
          <w:i w:val="0"/>
          <w:sz w:val="25"/>
          <w:szCs w:val="25"/>
        </w:rPr>
        <w:t>“Sei!”, rispose la voce di Billy.</w:t>
      </w:r>
    </w:p>
    <w:p w:rsidR="007F66B3" w:rsidRPr="003458F8" w:rsidRDefault="007F66B3" w:rsidP="00667024">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Backmayer</w:t>
      </w:r>
      <w:proofErr w:type="spellEnd"/>
      <w:r w:rsidRPr="003458F8">
        <w:rPr>
          <w:i w:val="0"/>
          <w:sz w:val="25"/>
          <w:szCs w:val="25"/>
        </w:rPr>
        <w:t>? Trovato altro</w:t>
      </w:r>
      <w:r w:rsidR="00B47DE5">
        <w:rPr>
          <w:i w:val="0"/>
          <w:sz w:val="25"/>
          <w:szCs w:val="25"/>
        </w:rPr>
        <w:t>?”</w:t>
      </w:r>
    </w:p>
    <w:p w:rsidR="007F66B3" w:rsidRPr="003458F8" w:rsidRDefault="007F66B3" w:rsidP="00667024">
      <w:pPr>
        <w:spacing w:before="0" w:beforeAutospacing="0" w:after="0" w:afterAutospacing="0"/>
        <w:contextualSpacing/>
        <w:jc w:val="both"/>
        <w:rPr>
          <w:i w:val="0"/>
          <w:sz w:val="25"/>
          <w:szCs w:val="25"/>
        </w:rPr>
      </w:pPr>
      <w:r w:rsidRPr="003458F8">
        <w:rPr>
          <w:i w:val="0"/>
          <w:sz w:val="25"/>
          <w:szCs w:val="25"/>
        </w:rPr>
        <w:t xml:space="preserve">Il padre arrivò con una grossa </w:t>
      </w:r>
      <w:r w:rsidR="00D74362" w:rsidRPr="003458F8">
        <w:rPr>
          <w:i w:val="0"/>
          <w:sz w:val="25"/>
          <w:szCs w:val="25"/>
        </w:rPr>
        <w:t>lastra, dove</w:t>
      </w:r>
      <w:r w:rsidRPr="003458F8">
        <w:rPr>
          <w:i w:val="0"/>
          <w:sz w:val="25"/>
          <w:szCs w:val="25"/>
        </w:rPr>
        <w:t xml:space="preserve"> era scolpito un polpo con due tentacoli.</w:t>
      </w:r>
    </w:p>
    <w:p w:rsidR="007F66B3" w:rsidRPr="003458F8" w:rsidRDefault="007F66B3" w:rsidP="00667024">
      <w:pPr>
        <w:spacing w:before="0" w:beforeAutospacing="0" w:after="0" w:afterAutospacing="0"/>
        <w:contextualSpacing/>
        <w:jc w:val="both"/>
        <w:rPr>
          <w:i w:val="0"/>
          <w:sz w:val="25"/>
          <w:szCs w:val="25"/>
        </w:rPr>
      </w:pPr>
      <w:r w:rsidRPr="003458F8">
        <w:rPr>
          <w:i w:val="0"/>
          <w:sz w:val="25"/>
          <w:szCs w:val="25"/>
        </w:rPr>
        <w:t>“Andiamo</w:t>
      </w:r>
      <w:r w:rsidR="000039C8" w:rsidRPr="003458F8">
        <w:rPr>
          <w:i w:val="0"/>
          <w:sz w:val="25"/>
          <w:szCs w:val="25"/>
        </w:rPr>
        <w:t>!</w:t>
      </w:r>
      <w:r w:rsidRPr="003458F8">
        <w:rPr>
          <w:i w:val="0"/>
          <w:sz w:val="25"/>
          <w:szCs w:val="25"/>
        </w:rPr>
        <w:t xml:space="preserve"> Andiamo</w:t>
      </w:r>
      <w:r w:rsidR="00B47DE5">
        <w:rPr>
          <w:i w:val="0"/>
          <w:sz w:val="25"/>
          <w:szCs w:val="25"/>
        </w:rPr>
        <w:t>!”</w:t>
      </w:r>
    </w:p>
    <w:p w:rsidR="00BB7BBB" w:rsidRPr="003458F8" w:rsidRDefault="007F66B3" w:rsidP="00667024">
      <w:pPr>
        <w:spacing w:before="0" w:beforeAutospacing="0" w:after="0" w:afterAutospacing="0"/>
        <w:contextualSpacing/>
        <w:jc w:val="both"/>
        <w:rPr>
          <w:i w:val="0"/>
          <w:sz w:val="25"/>
          <w:szCs w:val="25"/>
        </w:rPr>
      </w:pPr>
      <w:r w:rsidRPr="003458F8">
        <w:rPr>
          <w:i w:val="0"/>
          <w:sz w:val="25"/>
          <w:szCs w:val="25"/>
        </w:rPr>
        <w:t xml:space="preserve">“Andiamo dove?”, domandò Mary </w:t>
      </w:r>
      <w:proofErr w:type="spellStart"/>
      <w:r w:rsidRPr="003458F8">
        <w:rPr>
          <w:i w:val="0"/>
          <w:sz w:val="25"/>
          <w:szCs w:val="25"/>
        </w:rPr>
        <w:t>Backmayer</w:t>
      </w:r>
      <w:proofErr w:type="spellEnd"/>
      <w:r w:rsidRPr="003458F8">
        <w:rPr>
          <w:i w:val="0"/>
          <w:sz w:val="25"/>
          <w:szCs w:val="25"/>
        </w:rPr>
        <w:t>.</w:t>
      </w:r>
      <w:r w:rsidR="00981D4F" w:rsidRPr="003458F8">
        <w:rPr>
          <w:i w:val="0"/>
          <w:sz w:val="25"/>
          <w:szCs w:val="25"/>
        </w:rPr>
        <w:t xml:space="preserve"> </w:t>
      </w:r>
    </w:p>
    <w:p w:rsidR="007F66B3" w:rsidRPr="003458F8" w:rsidRDefault="00981D4F" w:rsidP="00667024">
      <w:pPr>
        <w:spacing w:before="0" w:beforeAutospacing="0" w:after="0" w:afterAutospacing="0"/>
        <w:contextualSpacing/>
        <w:jc w:val="both"/>
        <w:rPr>
          <w:i w:val="0"/>
          <w:sz w:val="25"/>
          <w:szCs w:val="25"/>
        </w:rPr>
      </w:pPr>
      <w:r w:rsidRPr="003458F8">
        <w:rPr>
          <w:i w:val="0"/>
          <w:sz w:val="25"/>
          <w:szCs w:val="25"/>
        </w:rPr>
        <w:t xml:space="preserve">“Al </w:t>
      </w:r>
      <w:proofErr w:type="spellStart"/>
      <w:r w:rsidRPr="003458F8">
        <w:rPr>
          <w:i w:val="0"/>
          <w:sz w:val="25"/>
          <w:szCs w:val="25"/>
        </w:rPr>
        <w:t>Latinian</w:t>
      </w:r>
      <w:proofErr w:type="spellEnd"/>
      <w:r w:rsidRPr="003458F8">
        <w:rPr>
          <w:i w:val="0"/>
          <w:sz w:val="25"/>
          <w:szCs w:val="25"/>
        </w:rPr>
        <w:t xml:space="preserve"> Center. Ai posteggi sopra. Dobbiamo trasportare anche le pietre e non c’è rimasto temo, molto tempo</w:t>
      </w:r>
      <w:r w:rsidR="0062416F">
        <w:rPr>
          <w:i w:val="0"/>
          <w:sz w:val="25"/>
          <w:szCs w:val="25"/>
        </w:rPr>
        <w:t>.”</w:t>
      </w:r>
    </w:p>
    <w:p w:rsidR="00981D4F" w:rsidRPr="003458F8" w:rsidRDefault="00981D4F" w:rsidP="00667024">
      <w:pPr>
        <w:spacing w:before="0" w:beforeAutospacing="0" w:after="0" w:afterAutospacing="0"/>
        <w:contextualSpacing/>
        <w:jc w:val="both"/>
        <w:rPr>
          <w:i w:val="0"/>
          <w:sz w:val="25"/>
          <w:szCs w:val="25"/>
        </w:rPr>
      </w:pPr>
      <w:r w:rsidRPr="003458F8">
        <w:rPr>
          <w:i w:val="0"/>
          <w:sz w:val="25"/>
          <w:szCs w:val="25"/>
        </w:rPr>
        <w:t>“Ci sono dei marsupi per bambini a terra, prendiamo quelli</w:t>
      </w:r>
      <w:r w:rsidR="00B47DE5">
        <w:rPr>
          <w:i w:val="0"/>
          <w:sz w:val="25"/>
          <w:szCs w:val="25"/>
        </w:rPr>
        <w:t>!”</w:t>
      </w:r>
    </w:p>
    <w:p w:rsidR="00E611B9" w:rsidRPr="003458F8" w:rsidRDefault="00981D4F" w:rsidP="00667024">
      <w:pPr>
        <w:spacing w:before="0" w:beforeAutospacing="0" w:after="0" w:afterAutospacing="0"/>
        <w:contextualSpacing/>
        <w:jc w:val="both"/>
        <w:rPr>
          <w:i w:val="0"/>
          <w:sz w:val="25"/>
          <w:szCs w:val="25"/>
        </w:rPr>
      </w:pPr>
      <w:r w:rsidRPr="003458F8">
        <w:rPr>
          <w:i w:val="0"/>
          <w:sz w:val="25"/>
          <w:szCs w:val="25"/>
        </w:rPr>
        <w:t xml:space="preserve">Usammo l’idea geniale di papà </w:t>
      </w:r>
      <w:proofErr w:type="spellStart"/>
      <w:r w:rsidRPr="003458F8">
        <w:rPr>
          <w:i w:val="0"/>
          <w:sz w:val="25"/>
          <w:szCs w:val="25"/>
        </w:rPr>
        <w:t>Backmayer</w:t>
      </w:r>
      <w:proofErr w:type="spellEnd"/>
      <w:r w:rsidRPr="003458F8">
        <w:rPr>
          <w:i w:val="0"/>
          <w:sz w:val="25"/>
          <w:szCs w:val="25"/>
        </w:rPr>
        <w:t xml:space="preserve"> e dopo esserci caricati tutti con tue pietre, prendemmo il carrello con gli animali e da allora fu tutta una corsa. </w:t>
      </w:r>
    </w:p>
    <w:p w:rsidR="00E611B9" w:rsidRPr="003458F8" w:rsidRDefault="00981D4F" w:rsidP="00667024">
      <w:pPr>
        <w:spacing w:before="0" w:beforeAutospacing="0" w:after="0" w:afterAutospacing="0"/>
        <w:contextualSpacing/>
        <w:jc w:val="both"/>
        <w:rPr>
          <w:i w:val="0"/>
          <w:sz w:val="25"/>
          <w:szCs w:val="25"/>
        </w:rPr>
      </w:pPr>
      <w:r w:rsidRPr="003458F8">
        <w:rPr>
          <w:i w:val="0"/>
          <w:sz w:val="25"/>
          <w:szCs w:val="25"/>
        </w:rPr>
        <w:t xml:space="preserve">Di tanto in tanto giravamo le teste per dare un’altra occhiata al mare. </w:t>
      </w:r>
    </w:p>
    <w:p w:rsidR="00981D4F" w:rsidRPr="003458F8" w:rsidRDefault="00981D4F" w:rsidP="00667024">
      <w:pPr>
        <w:spacing w:before="0" w:beforeAutospacing="0" w:after="0" w:afterAutospacing="0"/>
        <w:contextualSpacing/>
        <w:jc w:val="both"/>
        <w:rPr>
          <w:i w:val="0"/>
          <w:sz w:val="25"/>
          <w:szCs w:val="25"/>
        </w:rPr>
      </w:pPr>
      <w:r w:rsidRPr="003458F8">
        <w:rPr>
          <w:i w:val="0"/>
          <w:sz w:val="25"/>
          <w:szCs w:val="25"/>
        </w:rPr>
        <w:t xml:space="preserve">Il silenzio che non aveva più nulla da dirci, lasciò uno spiraglio per una ventata di odore di mare che sembrava riorganizzarsi oltre </w:t>
      </w:r>
      <w:r w:rsidR="0092309F" w:rsidRPr="003458F8">
        <w:rPr>
          <w:i w:val="0"/>
          <w:sz w:val="25"/>
          <w:szCs w:val="25"/>
        </w:rPr>
        <w:t>gli scogli della Grande Bocca del Diavolo.</w:t>
      </w:r>
    </w:p>
    <w:p w:rsidR="0092309F" w:rsidRPr="003458F8" w:rsidRDefault="0092309F" w:rsidP="00667024">
      <w:pPr>
        <w:spacing w:before="0" w:beforeAutospacing="0" w:after="0" w:afterAutospacing="0"/>
        <w:contextualSpacing/>
        <w:jc w:val="both"/>
        <w:rPr>
          <w:i w:val="0"/>
          <w:sz w:val="25"/>
          <w:szCs w:val="25"/>
        </w:rPr>
      </w:pPr>
      <w:r w:rsidRPr="003458F8">
        <w:rPr>
          <w:i w:val="0"/>
          <w:sz w:val="25"/>
          <w:szCs w:val="25"/>
        </w:rPr>
        <w:t>“Ragazzi il Diavolo ha deciso di pulirsi le unghie sopra le nostre case, scappate perché non ci sarà tempo per tornare indietro</w:t>
      </w:r>
      <w:r w:rsidR="0062416F">
        <w:rPr>
          <w:i w:val="0"/>
          <w:sz w:val="25"/>
          <w:szCs w:val="25"/>
        </w:rPr>
        <w:t>.”</w:t>
      </w:r>
    </w:p>
    <w:p w:rsidR="0092309F" w:rsidRPr="003458F8" w:rsidRDefault="0057169A" w:rsidP="00667024">
      <w:pPr>
        <w:spacing w:before="0" w:beforeAutospacing="0" w:after="0" w:afterAutospacing="0"/>
        <w:contextualSpacing/>
        <w:jc w:val="both"/>
        <w:rPr>
          <w:i w:val="0"/>
          <w:sz w:val="25"/>
          <w:szCs w:val="25"/>
        </w:rPr>
      </w:pPr>
      <w:r>
        <w:rPr>
          <w:i w:val="0"/>
          <w:sz w:val="25"/>
          <w:szCs w:val="25"/>
        </w:rPr>
        <w:t>“Servirebbe un’auto</w:t>
      </w:r>
      <w:r w:rsidR="0092309F" w:rsidRPr="003458F8">
        <w:rPr>
          <w:i w:val="0"/>
          <w:sz w:val="25"/>
          <w:szCs w:val="25"/>
        </w:rPr>
        <w:t>”</w:t>
      </w:r>
      <w:r>
        <w:rPr>
          <w:i w:val="0"/>
          <w:sz w:val="25"/>
          <w:szCs w:val="25"/>
        </w:rPr>
        <w:t>,</w:t>
      </w:r>
      <w:r w:rsidR="0092309F" w:rsidRPr="003458F8">
        <w:rPr>
          <w:i w:val="0"/>
          <w:sz w:val="25"/>
          <w:szCs w:val="25"/>
        </w:rPr>
        <w:t xml:space="preserve"> disse </w:t>
      </w:r>
      <w:proofErr w:type="spellStart"/>
      <w:r w:rsidR="0092309F" w:rsidRPr="003458F8">
        <w:rPr>
          <w:i w:val="0"/>
          <w:sz w:val="25"/>
          <w:szCs w:val="25"/>
        </w:rPr>
        <w:t>Backmayer</w:t>
      </w:r>
      <w:proofErr w:type="spellEnd"/>
      <w:r w:rsidR="0092309F" w:rsidRPr="003458F8">
        <w:rPr>
          <w:i w:val="0"/>
          <w:sz w:val="25"/>
          <w:szCs w:val="25"/>
        </w:rPr>
        <w:t>.</w:t>
      </w:r>
    </w:p>
    <w:p w:rsidR="0092309F" w:rsidRPr="003458F8" w:rsidRDefault="0092309F" w:rsidP="00667024">
      <w:pPr>
        <w:spacing w:before="0" w:beforeAutospacing="0" w:after="0" w:afterAutospacing="0"/>
        <w:contextualSpacing/>
        <w:jc w:val="both"/>
        <w:rPr>
          <w:i w:val="0"/>
          <w:sz w:val="25"/>
          <w:szCs w:val="25"/>
        </w:rPr>
      </w:pPr>
      <w:r w:rsidRPr="003458F8">
        <w:rPr>
          <w:i w:val="0"/>
          <w:sz w:val="25"/>
          <w:szCs w:val="25"/>
        </w:rPr>
        <w:t>“Ma non funziona nessuna!”, disse la moglie.</w:t>
      </w:r>
    </w:p>
    <w:p w:rsidR="0092309F" w:rsidRPr="003458F8" w:rsidRDefault="0092309F" w:rsidP="00667024">
      <w:pPr>
        <w:spacing w:before="0" w:beforeAutospacing="0" w:after="0" w:afterAutospacing="0"/>
        <w:contextualSpacing/>
        <w:jc w:val="both"/>
        <w:rPr>
          <w:i w:val="0"/>
          <w:sz w:val="25"/>
          <w:szCs w:val="25"/>
        </w:rPr>
      </w:pPr>
      <w:r w:rsidRPr="003458F8">
        <w:rPr>
          <w:i w:val="0"/>
          <w:sz w:val="25"/>
          <w:szCs w:val="25"/>
        </w:rPr>
        <w:t xml:space="preserve">“Una sì, la voce di Billy era </w:t>
      </w:r>
      <w:r w:rsidR="002706F8" w:rsidRPr="003458F8">
        <w:rPr>
          <w:i w:val="0"/>
          <w:sz w:val="25"/>
          <w:szCs w:val="25"/>
        </w:rPr>
        <w:t>di</w:t>
      </w:r>
      <w:r w:rsidRPr="003458F8">
        <w:rPr>
          <w:i w:val="0"/>
          <w:sz w:val="25"/>
          <w:szCs w:val="25"/>
        </w:rPr>
        <w:t xml:space="preserve"> </w:t>
      </w:r>
      <w:r w:rsidR="00613B5F" w:rsidRPr="003458F8">
        <w:rPr>
          <w:i w:val="0"/>
          <w:sz w:val="25"/>
          <w:szCs w:val="25"/>
        </w:rPr>
        <w:t>un ragazzo entusiasta</w:t>
      </w:r>
      <w:r w:rsidRPr="003458F8">
        <w:rPr>
          <w:i w:val="0"/>
          <w:sz w:val="25"/>
          <w:szCs w:val="25"/>
        </w:rPr>
        <w:t>, una funziona</w:t>
      </w:r>
      <w:r w:rsidR="00B47DE5">
        <w:rPr>
          <w:i w:val="0"/>
          <w:sz w:val="25"/>
          <w:szCs w:val="25"/>
        </w:rPr>
        <w:t>!”</w:t>
      </w:r>
    </w:p>
    <w:p w:rsidR="0092309F" w:rsidRPr="003458F8" w:rsidRDefault="0092309F" w:rsidP="00667024">
      <w:pPr>
        <w:spacing w:before="0" w:beforeAutospacing="0" w:after="0" w:afterAutospacing="0"/>
        <w:contextualSpacing/>
        <w:jc w:val="both"/>
        <w:rPr>
          <w:i w:val="0"/>
          <w:sz w:val="25"/>
          <w:szCs w:val="25"/>
        </w:rPr>
      </w:pPr>
      <w:r w:rsidRPr="003458F8">
        <w:rPr>
          <w:i w:val="0"/>
          <w:sz w:val="25"/>
          <w:szCs w:val="25"/>
        </w:rPr>
        <w:t>“Billy sei una scoperta sensazionale e ti giuro che se ce la caviamo e tu non diventerai uno scrittore</w:t>
      </w:r>
      <w:r w:rsidR="00613B5F" w:rsidRPr="003458F8">
        <w:rPr>
          <w:i w:val="0"/>
          <w:sz w:val="25"/>
          <w:szCs w:val="25"/>
        </w:rPr>
        <w:t>,</w:t>
      </w:r>
      <w:r w:rsidRPr="003458F8">
        <w:rPr>
          <w:i w:val="0"/>
          <w:sz w:val="25"/>
          <w:szCs w:val="25"/>
        </w:rPr>
        <w:t xml:space="preserve"> io stesso verrò a prenderti a calci</w:t>
      </w:r>
      <w:r w:rsidR="0062416F">
        <w:rPr>
          <w:i w:val="0"/>
          <w:sz w:val="25"/>
          <w:szCs w:val="25"/>
        </w:rPr>
        <w:t>.”</w:t>
      </w:r>
    </w:p>
    <w:p w:rsidR="0092309F" w:rsidRPr="003458F8" w:rsidRDefault="00503AC5" w:rsidP="00667024">
      <w:pPr>
        <w:spacing w:before="0" w:beforeAutospacing="0" w:after="0" w:afterAutospacing="0"/>
        <w:contextualSpacing/>
        <w:jc w:val="both"/>
        <w:rPr>
          <w:i w:val="0"/>
          <w:sz w:val="25"/>
          <w:szCs w:val="25"/>
        </w:rPr>
      </w:pPr>
      <w:r w:rsidRPr="003458F8">
        <w:rPr>
          <w:i w:val="0"/>
          <w:sz w:val="25"/>
          <w:szCs w:val="25"/>
        </w:rPr>
        <w:t xml:space="preserve">Billy rideva mentre ci </w:t>
      </w:r>
      <w:r w:rsidR="00613B5F" w:rsidRPr="003458F8">
        <w:rPr>
          <w:i w:val="0"/>
          <w:sz w:val="25"/>
          <w:szCs w:val="25"/>
        </w:rPr>
        <w:t>conduceva,</w:t>
      </w:r>
      <w:r w:rsidRPr="003458F8">
        <w:rPr>
          <w:i w:val="0"/>
          <w:sz w:val="25"/>
          <w:szCs w:val="25"/>
        </w:rPr>
        <w:t xml:space="preserve"> dove solo sapeva.</w:t>
      </w:r>
    </w:p>
    <w:p w:rsidR="00503AC5" w:rsidRPr="003458F8" w:rsidRDefault="00503AC5" w:rsidP="00667024">
      <w:pPr>
        <w:spacing w:before="0" w:beforeAutospacing="0" w:after="0" w:afterAutospacing="0"/>
        <w:contextualSpacing/>
        <w:jc w:val="both"/>
        <w:rPr>
          <w:i w:val="0"/>
          <w:sz w:val="25"/>
          <w:szCs w:val="25"/>
        </w:rPr>
      </w:pPr>
      <w:r w:rsidRPr="003458F8">
        <w:rPr>
          <w:i w:val="0"/>
          <w:sz w:val="25"/>
          <w:szCs w:val="25"/>
        </w:rPr>
        <w:t>“Vedete nella mia scuola avevano fatto un esperimento, poveretti, una piccola auto che poteva funzionare per ore solo con l’ausilio dei panelli solari e devo dirvi che l’esperimento è bene riuscito, si potrebbe viaggiare anche durante la notte per qualche miglio, l’energia incamerata non è grande ma sufficiente</w:t>
      </w:r>
      <w:r w:rsidR="0062416F">
        <w:rPr>
          <w:i w:val="0"/>
          <w:sz w:val="25"/>
          <w:szCs w:val="25"/>
        </w:rPr>
        <w:t>.”</w:t>
      </w:r>
    </w:p>
    <w:p w:rsidR="003D6D71" w:rsidRPr="003458F8" w:rsidRDefault="003D6D71" w:rsidP="00667024">
      <w:pPr>
        <w:spacing w:before="0" w:beforeAutospacing="0" w:after="0" w:afterAutospacing="0"/>
        <w:contextualSpacing/>
        <w:jc w:val="both"/>
        <w:rPr>
          <w:i w:val="0"/>
          <w:sz w:val="25"/>
          <w:szCs w:val="25"/>
        </w:rPr>
      </w:pPr>
      <w:r w:rsidRPr="003458F8">
        <w:rPr>
          <w:i w:val="0"/>
          <w:sz w:val="25"/>
          <w:szCs w:val="25"/>
        </w:rPr>
        <w:t xml:space="preserve">Improvvisamente così </w:t>
      </w:r>
      <w:r w:rsidR="002706F8" w:rsidRPr="003458F8">
        <w:rPr>
          <w:i w:val="0"/>
          <w:sz w:val="25"/>
          <w:szCs w:val="25"/>
        </w:rPr>
        <w:t>com’</w:t>
      </w:r>
      <w:r w:rsidRPr="003458F8">
        <w:rPr>
          <w:i w:val="0"/>
          <w:sz w:val="25"/>
          <w:szCs w:val="25"/>
        </w:rPr>
        <w:t xml:space="preserve">erano scomparsi i suoni della terra erano ritornati </w:t>
      </w:r>
      <w:r w:rsidR="002706F8" w:rsidRPr="003458F8">
        <w:rPr>
          <w:i w:val="0"/>
          <w:sz w:val="25"/>
          <w:szCs w:val="25"/>
        </w:rPr>
        <w:t>e</w:t>
      </w:r>
      <w:r w:rsidRPr="003458F8">
        <w:rPr>
          <w:i w:val="0"/>
          <w:sz w:val="25"/>
          <w:szCs w:val="25"/>
        </w:rPr>
        <w:t xml:space="preserve"> un fischio fastidioso</w:t>
      </w:r>
      <w:r w:rsidR="00613B5F" w:rsidRPr="003458F8">
        <w:rPr>
          <w:i w:val="0"/>
          <w:sz w:val="25"/>
          <w:szCs w:val="25"/>
        </w:rPr>
        <w:t xml:space="preserve"> </w:t>
      </w:r>
      <w:r w:rsidRPr="003458F8">
        <w:rPr>
          <w:i w:val="0"/>
          <w:sz w:val="25"/>
          <w:szCs w:val="25"/>
        </w:rPr>
        <w:t>risuonava nell’aria. Ogni tanto</w:t>
      </w:r>
      <w:r w:rsidR="0057169A">
        <w:rPr>
          <w:i w:val="0"/>
          <w:sz w:val="25"/>
          <w:szCs w:val="25"/>
        </w:rPr>
        <w:t>,</w:t>
      </w:r>
      <w:r w:rsidRPr="003458F8">
        <w:rPr>
          <w:i w:val="0"/>
          <w:sz w:val="25"/>
          <w:szCs w:val="25"/>
        </w:rPr>
        <w:t xml:space="preserve"> gocce d’acqua scura e salata piovevano, non senza sorpresa, dal cielo.</w:t>
      </w:r>
    </w:p>
    <w:p w:rsidR="003D6D71" w:rsidRPr="003458F8" w:rsidRDefault="003D6D71" w:rsidP="00667024">
      <w:pPr>
        <w:spacing w:before="0" w:beforeAutospacing="0" w:after="0" w:afterAutospacing="0"/>
        <w:contextualSpacing/>
        <w:jc w:val="both"/>
        <w:rPr>
          <w:i w:val="0"/>
          <w:sz w:val="25"/>
          <w:szCs w:val="25"/>
        </w:rPr>
      </w:pPr>
      <w:r w:rsidRPr="003458F8">
        <w:rPr>
          <w:i w:val="0"/>
          <w:sz w:val="25"/>
          <w:szCs w:val="25"/>
        </w:rPr>
        <w:t xml:space="preserve">“Dobbiamo farcela! Dobbiamo farcela!”, ripetevo a me stesso </w:t>
      </w:r>
      <w:r w:rsidR="00613B5F" w:rsidRPr="003458F8">
        <w:rPr>
          <w:i w:val="0"/>
          <w:sz w:val="25"/>
          <w:szCs w:val="25"/>
        </w:rPr>
        <w:t>e</w:t>
      </w:r>
      <w:r w:rsidRPr="003458F8">
        <w:rPr>
          <w:i w:val="0"/>
          <w:sz w:val="25"/>
          <w:szCs w:val="25"/>
        </w:rPr>
        <w:t xml:space="preserve"> altri.</w:t>
      </w:r>
    </w:p>
    <w:p w:rsidR="003D6D71" w:rsidRPr="003458F8" w:rsidRDefault="00CE01EE" w:rsidP="00667024">
      <w:pPr>
        <w:spacing w:before="0" w:beforeAutospacing="0" w:after="0" w:afterAutospacing="0"/>
        <w:contextualSpacing/>
        <w:jc w:val="both"/>
        <w:rPr>
          <w:i w:val="0"/>
          <w:sz w:val="25"/>
          <w:szCs w:val="25"/>
        </w:rPr>
      </w:pPr>
      <w:r w:rsidRPr="003458F8">
        <w:rPr>
          <w:i w:val="0"/>
          <w:sz w:val="25"/>
          <w:szCs w:val="25"/>
        </w:rPr>
        <w:lastRenderedPageBreak/>
        <w:t>Billy sarebbe st</w:t>
      </w:r>
      <w:r w:rsidR="0057169A">
        <w:rPr>
          <w:i w:val="0"/>
          <w:sz w:val="25"/>
          <w:szCs w:val="25"/>
        </w:rPr>
        <w:t xml:space="preserve">ato grande in qualunque cosa e </w:t>
      </w:r>
      <w:r w:rsidRPr="003458F8">
        <w:rPr>
          <w:i w:val="0"/>
          <w:sz w:val="25"/>
          <w:szCs w:val="25"/>
        </w:rPr>
        <w:t>si capiva da come maneggiava quel gioiello della scienza.</w:t>
      </w:r>
    </w:p>
    <w:p w:rsidR="00BB7BBB" w:rsidRPr="003458F8" w:rsidRDefault="00CE01EE" w:rsidP="00667024">
      <w:pPr>
        <w:spacing w:before="0" w:beforeAutospacing="0" w:after="0" w:afterAutospacing="0"/>
        <w:contextualSpacing/>
        <w:jc w:val="both"/>
        <w:rPr>
          <w:i w:val="0"/>
          <w:sz w:val="25"/>
          <w:szCs w:val="25"/>
        </w:rPr>
      </w:pPr>
      <w:r w:rsidRPr="003458F8">
        <w:rPr>
          <w:i w:val="0"/>
          <w:sz w:val="25"/>
          <w:szCs w:val="25"/>
        </w:rPr>
        <w:t xml:space="preserve">Spingemmo l’auto fuori dall’aula di studio meccanico della scuola e la mettemmo in </w:t>
      </w:r>
      <w:r w:rsidR="0057169A" w:rsidRPr="003458F8">
        <w:rPr>
          <w:i w:val="0"/>
          <w:sz w:val="25"/>
          <w:szCs w:val="25"/>
        </w:rPr>
        <w:t>strada, dove</w:t>
      </w:r>
      <w:r w:rsidRPr="003458F8">
        <w:rPr>
          <w:i w:val="0"/>
          <w:sz w:val="25"/>
          <w:szCs w:val="25"/>
        </w:rPr>
        <w:t xml:space="preserve"> per miracolo capimmo che funzionava. Caricate le pietre, gli animali e noi, partimmo a trenta miglia orarie verso il Latin Center.</w:t>
      </w:r>
    </w:p>
    <w:p w:rsidR="00CE01EE" w:rsidRPr="003458F8" w:rsidRDefault="00CE01EE" w:rsidP="00667024">
      <w:pPr>
        <w:spacing w:before="0" w:beforeAutospacing="0" w:after="0" w:afterAutospacing="0"/>
        <w:contextualSpacing/>
        <w:jc w:val="both"/>
        <w:rPr>
          <w:i w:val="0"/>
          <w:sz w:val="25"/>
          <w:szCs w:val="25"/>
        </w:rPr>
      </w:pPr>
      <w:r w:rsidRPr="003458F8">
        <w:rPr>
          <w:i w:val="0"/>
          <w:sz w:val="25"/>
          <w:szCs w:val="25"/>
        </w:rPr>
        <w:t>Non avevamo più modo di vedere il mare ma il rumore</w:t>
      </w:r>
      <w:r w:rsidR="005A6102" w:rsidRPr="003458F8">
        <w:rPr>
          <w:i w:val="0"/>
          <w:sz w:val="25"/>
          <w:szCs w:val="25"/>
        </w:rPr>
        <w:t xml:space="preserve"> era agghiacciante e tanto vicino.</w:t>
      </w:r>
    </w:p>
    <w:p w:rsidR="005A6102" w:rsidRPr="003458F8" w:rsidRDefault="005A6102" w:rsidP="00667024">
      <w:pPr>
        <w:spacing w:before="0" w:beforeAutospacing="0" w:after="0" w:afterAutospacing="0"/>
        <w:contextualSpacing/>
        <w:jc w:val="both"/>
        <w:rPr>
          <w:i w:val="0"/>
          <w:sz w:val="25"/>
          <w:szCs w:val="25"/>
        </w:rPr>
      </w:pPr>
      <w:r w:rsidRPr="003458F8">
        <w:rPr>
          <w:i w:val="0"/>
          <w:sz w:val="25"/>
          <w:szCs w:val="25"/>
        </w:rPr>
        <w:t>Entrammo con la macchina direttamente nell’edificio ma per nostra amara sorpresa, gli ascensori non funzionavano.</w:t>
      </w:r>
    </w:p>
    <w:p w:rsidR="005A6102" w:rsidRPr="003458F8" w:rsidRDefault="005A6102" w:rsidP="00667024">
      <w:pPr>
        <w:spacing w:before="0" w:beforeAutospacing="0" w:after="0" w:afterAutospacing="0"/>
        <w:contextualSpacing/>
        <w:jc w:val="both"/>
        <w:rPr>
          <w:i w:val="0"/>
          <w:sz w:val="25"/>
          <w:szCs w:val="25"/>
        </w:rPr>
      </w:pPr>
      <w:r w:rsidRPr="003458F8">
        <w:rPr>
          <w:i w:val="0"/>
          <w:sz w:val="25"/>
          <w:szCs w:val="25"/>
        </w:rPr>
        <w:t>“Cavolo non è possibile trovare solo ostacoli</w:t>
      </w:r>
      <w:r w:rsidR="00B47DE5">
        <w:rPr>
          <w:i w:val="0"/>
          <w:sz w:val="25"/>
          <w:szCs w:val="25"/>
        </w:rPr>
        <w:t>!”</w:t>
      </w:r>
    </w:p>
    <w:p w:rsidR="005A6102" w:rsidRPr="003458F8" w:rsidRDefault="005A6102" w:rsidP="005A6102">
      <w:pPr>
        <w:spacing w:before="0" w:beforeAutospacing="0" w:after="0" w:afterAutospacing="0"/>
        <w:contextualSpacing/>
        <w:jc w:val="both"/>
        <w:rPr>
          <w:i w:val="0"/>
          <w:sz w:val="25"/>
          <w:szCs w:val="25"/>
        </w:rPr>
      </w:pPr>
      <w:r w:rsidRPr="003458F8">
        <w:rPr>
          <w:i w:val="0"/>
          <w:sz w:val="25"/>
          <w:szCs w:val="25"/>
        </w:rPr>
        <w:t>Una bomba aveva toccato il suolo perché un terribile terremoto fece ondeggiare le mura dell’edificio che per miracolo non crollò.</w:t>
      </w:r>
    </w:p>
    <w:p w:rsidR="00BB7BBB" w:rsidRPr="003458F8" w:rsidRDefault="005A6102" w:rsidP="005A6102">
      <w:pPr>
        <w:spacing w:before="0" w:beforeAutospacing="0" w:after="0" w:afterAutospacing="0"/>
        <w:contextualSpacing/>
        <w:jc w:val="both"/>
        <w:rPr>
          <w:i w:val="0"/>
          <w:sz w:val="25"/>
          <w:szCs w:val="25"/>
        </w:rPr>
      </w:pPr>
      <w:r w:rsidRPr="003458F8">
        <w:rPr>
          <w:i w:val="0"/>
          <w:sz w:val="25"/>
          <w:szCs w:val="25"/>
        </w:rPr>
        <w:t>“Qui sta arrivando l’onda! Facciamo presto altrimenti ci impasterà al cemento di questo coso</w:t>
      </w:r>
      <w:r w:rsidR="0057169A">
        <w:rPr>
          <w:i w:val="0"/>
          <w:sz w:val="25"/>
          <w:szCs w:val="25"/>
        </w:rPr>
        <w:t>,</w:t>
      </w:r>
      <w:r w:rsidRPr="003458F8">
        <w:rPr>
          <w:i w:val="0"/>
          <w:sz w:val="25"/>
          <w:szCs w:val="25"/>
        </w:rPr>
        <w:t xml:space="preserve"> rendendolo la nostra futura bara!</w:t>
      </w:r>
      <w:r w:rsidR="0057169A">
        <w:rPr>
          <w:i w:val="0"/>
          <w:sz w:val="25"/>
          <w:szCs w:val="25"/>
        </w:rPr>
        <w:t>”</w:t>
      </w:r>
      <w:r w:rsidRPr="003458F8">
        <w:rPr>
          <w:i w:val="0"/>
          <w:sz w:val="25"/>
          <w:szCs w:val="25"/>
        </w:rPr>
        <w:t>, disse Billy</w:t>
      </w:r>
      <w:r w:rsidR="0057169A">
        <w:rPr>
          <w:i w:val="0"/>
          <w:sz w:val="25"/>
          <w:szCs w:val="25"/>
        </w:rPr>
        <w:t>,</w:t>
      </w:r>
      <w:r w:rsidRPr="003458F8">
        <w:rPr>
          <w:i w:val="0"/>
          <w:sz w:val="25"/>
          <w:szCs w:val="25"/>
        </w:rPr>
        <w:t xml:space="preserve"> cercando risposte dagli adulti che aveva dinanzi.</w:t>
      </w:r>
    </w:p>
    <w:p w:rsidR="005A6102" w:rsidRPr="003458F8" w:rsidRDefault="005A6102" w:rsidP="005A6102">
      <w:pPr>
        <w:spacing w:before="0" w:beforeAutospacing="0" w:after="0" w:afterAutospacing="0"/>
        <w:contextualSpacing/>
        <w:jc w:val="both"/>
        <w:rPr>
          <w:i w:val="0"/>
          <w:sz w:val="25"/>
          <w:szCs w:val="25"/>
        </w:rPr>
      </w:pPr>
      <w:r w:rsidRPr="003458F8">
        <w:rPr>
          <w:i w:val="0"/>
          <w:sz w:val="25"/>
          <w:szCs w:val="25"/>
        </w:rPr>
        <w:t xml:space="preserve">“Tutti gli </w:t>
      </w:r>
      <w:proofErr w:type="spellStart"/>
      <w:r w:rsidRPr="003458F8">
        <w:rPr>
          <w:i w:val="0"/>
          <w:sz w:val="25"/>
          <w:szCs w:val="25"/>
        </w:rPr>
        <w:t>ascensori,almeno</w:t>
      </w:r>
      <w:proofErr w:type="spellEnd"/>
      <w:r w:rsidRPr="003458F8">
        <w:rPr>
          <w:i w:val="0"/>
          <w:sz w:val="25"/>
          <w:szCs w:val="25"/>
        </w:rPr>
        <w:t xml:space="preserve"> quelli dell’ultima generazione, hanno un sistema automatico di bloccaggio ed un generatore di emerge</w:t>
      </w:r>
      <w:r w:rsidR="00F0168A" w:rsidRPr="003458F8">
        <w:rPr>
          <w:i w:val="0"/>
          <w:sz w:val="25"/>
          <w:szCs w:val="25"/>
        </w:rPr>
        <w:t>nza. C</w:t>
      </w:r>
      <w:r w:rsidRPr="003458F8">
        <w:rPr>
          <w:i w:val="0"/>
          <w:sz w:val="25"/>
          <w:szCs w:val="25"/>
        </w:rPr>
        <w:t>redo che funzioneranno</w:t>
      </w:r>
      <w:r w:rsidR="00B47DE5">
        <w:rPr>
          <w:i w:val="0"/>
          <w:sz w:val="25"/>
          <w:szCs w:val="25"/>
        </w:rPr>
        <w:t>!”</w:t>
      </w:r>
    </w:p>
    <w:p w:rsidR="005A6102" w:rsidRPr="003458F8" w:rsidRDefault="00C94041" w:rsidP="005A6102">
      <w:pPr>
        <w:spacing w:before="0" w:beforeAutospacing="0" w:after="0" w:afterAutospacing="0"/>
        <w:contextualSpacing/>
        <w:jc w:val="both"/>
        <w:rPr>
          <w:i w:val="0"/>
          <w:sz w:val="25"/>
          <w:szCs w:val="25"/>
        </w:rPr>
      </w:pPr>
      <w:r w:rsidRPr="003458F8">
        <w:rPr>
          <w:i w:val="0"/>
          <w:sz w:val="25"/>
          <w:szCs w:val="25"/>
        </w:rPr>
        <w:t>La terra tremò per un’altra volta prima di sentire un boato a poche miglia da dove ci trovavamo.</w:t>
      </w:r>
    </w:p>
    <w:p w:rsidR="00C94041" w:rsidRPr="003458F8" w:rsidRDefault="00C94041" w:rsidP="005A6102">
      <w:pPr>
        <w:spacing w:before="0" w:beforeAutospacing="0" w:after="0" w:afterAutospacing="0"/>
        <w:contextualSpacing/>
        <w:jc w:val="both"/>
        <w:rPr>
          <w:i w:val="0"/>
          <w:sz w:val="25"/>
          <w:szCs w:val="25"/>
        </w:rPr>
      </w:pPr>
      <w:r w:rsidRPr="003458F8">
        <w:rPr>
          <w:i w:val="0"/>
          <w:sz w:val="25"/>
          <w:szCs w:val="25"/>
        </w:rPr>
        <w:t>Cariammo l’ascensore e pigiammo il tasto dell’ultimo piano parcheggio.</w:t>
      </w:r>
    </w:p>
    <w:p w:rsidR="00A34418" w:rsidRPr="003458F8" w:rsidRDefault="00A34418" w:rsidP="005A6102">
      <w:pPr>
        <w:spacing w:before="0" w:beforeAutospacing="0" w:after="0" w:afterAutospacing="0"/>
        <w:contextualSpacing/>
        <w:jc w:val="both"/>
        <w:rPr>
          <w:i w:val="0"/>
          <w:sz w:val="25"/>
          <w:szCs w:val="25"/>
        </w:rPr>
      </w:pPr>
      <w:r w:rsidRPr="003458F8">
        <w:rPr>
          <w:i w:val="0"/>
          <w:sz w:val="25"/>
          <w:szCs w:val="25"/>
        </w:rPr>
        <w:t xml:space="preserve">Fu difficile accettare la vista di quella montagna di acqua che avanzava prepotente verso di noi. </w:t>
      </w:r>
    </w:p>
    <w:p w:rsidR="00A34418" w:rsidRPr="003458F8" w:rsidRDefault="00A34418" w:rsidP="005A6102">
      <w:pPr>
        <w:spacing w:before="0" w:beforeAutospacing="0" w:after="0" w:afterAutospacing="0"/>
        <w:contextualSpacing/>
        <w:jc w:val="both"/>
        <w:rPr>
          <w:i w:val="0"/>
          <w:sz w:val="25"/>
          <w:szCs w:val="25"/>
        </w:rPr>
      </w:pPr>
      <w:r w:rsidRPr="003458F8">
        <w:rPr>
          <w:i w:val="0"/>
          <w:sz w:val="25"/>
          <w:szCs w:val="25"/>
        </w:rPr>
        <w:t>Misi le tavole in cer</w:t>
      </w:r>
      <w:r w:rsidR="0057169A">
        <w:rPr>
          <w:i w:val="0"/>
          <w:sz w:val="25"/>
          <w:szCs w:val="25"/>
        </w:rPr>
        <w:t xml:space="preserve">chio e ci legammo tutti quanti </w:t>
      </w:r>
      <w:r w:rsidRPr="003458F8">
        <w:rPr>
          <w:i w:val="0"/>
          <w:sz w:val="25"/>
          <w:szCs w:val="25"/>
        </w:rPr>
        <w:t>intorno al palo di cemento; io tenevo in braccio Cassius col cui colare avevo fatto due giri intorno al braccio nella speranza che le acque non lo avessero portato via e ci salutammo nella speranza di rivederci dopo.</w:t>
      </w:r>
    </w:p>
    <w:p w:rsidR="00451155" w:rsidRPr="003458F8" w:rsidRDefault="00451155" w:rsidP="005A6102">
      <w:pPr>
        <w:spacing w:before="0" w:beforeAutospacing="0" w:after="0" w:afterAutospacing="0"/>
        <w:contextualSpacing/>
        <w:jc w:val="both"/>
        <w:rPr>
          <w:i w:val="0"/>
          <w:sz w:val="25"/>
          <w:szCs w:val="25"/>
        </w:rPr>
      </w:pPr>
      <w:r w:rsidRPr="003458F8">
        <w:rPr>
          <w:i w:val="0"/>
          <w:sz w:val="25"/>
          <w:szCs w:val="25"/>
        </w:rPr>
        <w:t>“Tutti co</w:t>
      </w:r>
      <w:r w:rsidR="0057169A">
        <w:rPr>
          <w:i w:val="0"/>
          <w:sz w:val="25"/>
          <w:szCs w:val="25"/>
        </w:rPr>
        <w:t xml:space="preserve">n </w:t>
      </w:r>
      <w:r w:rsidRPr="003458F8">
        <w:rPr>
          <w:i w:val="0"/>
          <w:sz w:val="25"/>
          <w:szCs w:val="25"/>
        </w:rPr>
        <w:t>i piedi dentro il cerchio</w:t>
      </w:r>
      <w:r w:rsidR="00B47DE5">
        <w:rPr>
          <w:i w:val="0"/>
          <w:sz w:val="25"/>
          <w:szCs w:val="25"/>
        </w:rPr>
        <w:t>!”</w:t>
      </w:r>
    </w:p>
    <w:p w:rsidR="00A34418" w:rsidRPr="003458F8" w:rsidRDefault="00A34418" w:rsidP="005A6102">
      <w:pPr>
        <w:spacing w:before="0" w:beforeAutospacing="0" w:after="0" w:afterAutospacing="0"/>
        <w:contextualSpacing/>
        <w:jc w:val="both"/>
        <w:rPr>
          <w:i w:val="0"/>
          <w:sz w:val="25"/>
          <w:szCs w:val="25"/>
        </w:rPr>
      </w:pPr>
      <w:r w:rsidRPr="003458F8">
        <w:rPr>
          <w:i w:val="0"/>
          <w:sz w:val="25"/>
          <w:szCs w:val="25"/>
        </w:rPr>
        <w:t xml:space="preserve">Sarebbe e impossibile descrivere la violenza con cui fummo investiti. La massa oceanica superava di duecento piedi l’altezza del </w:t>
      </w:r>
      <w:proofErr w:type="spellStart"/>
      <w:r w:rsidRPr="003458F8">
        <w:rPr>
          <w:i w:val="0"/>
          <w:sz w:val="25"/>
          <w:szCs w:val="25"/>
        </w:rPr>
        <w:t>Latinian</w:t>
      </w:r>
      <w:proofErr w:type="spellEnd"/>
      <w:r w:rsidRPr="003458F8">
        <w:rPr>
          <w:i w:val="0"/>
          <w:sz w:val="25"/>
          <w:szCs w:val="25"/>
        </w:rPr>
        <w:t xml:space="preserve"> Center. La nostra apnea fu lunga e dolorosa e Cassius</w:t>
      </w:r>
      <w:r w:rsidR="00C11E9D">
        <w:rPr>
          <w:i w:val="0"/>
          <w:sz w:val="25"/>
          <w:szCs w:val="25"/>
        </w:rPr>
        <w:t>,</w:t>
      </w:r>
      <w:r w:rsidRPr="003458F8">
        <w:rPr>
          <w:i w:val="0"/>
          <w:sz w:val="25"/>
          <w:szCs w:val="25"/>
        </w:rPr>
        <w:t xml:space="preserve"> tra le mie braccia si dimenava violentemente</w:t>
      </w:r>
      <w:r w:rsidR="00613B5F" w:rsidRPr="003458F8">
        <w:rPr>
          <w:i w:val="0"/>
          <w:sz w:val="25"/>
          <w:szCs w:val="25"/>
        </w:rPr>
        <w:t>,</w:t>
      </w:r>
      <w:r w:rsidRPr="003458F8">
        <w:rPr>
          <w:i w:val="0"/>
          <w:sz w:val="25"/>
          <w:szCs w:val="25"/>
        </w:rPr>
        <w:t xml:space="preserve"> mentre io gli tappavo il naso.</w:t>
      </w:r>
    </w:p>
    <w:p w:rsidR="00D204BF" w:rsidRPr="003458F8" w:rsidRDefault="00D204BF" w:rsidP="005A6102">
      <w:pPr>
        <w:spacing w:before="0" w:beforeAutospacing="0" w:after="0" w:afterAutospacing="0"/>
        <w:contextualSpacing/>
        <w:jc w:val="both"/>
        <w:rPr>
          <w:i w:val="0"/>
          <w:sz w:val="25"/>
          <w:szCs w:val="25"/>
        </w:rPr>
      </w:pPr>
      <w:r w:rsidRPr="003458F8">
        <w:rPr>
          <w:i w:val="0"/>
          <w:sz w:val="25"/>
          <w:szCs w:val="25"/>
        </w:rPr>
        <w:t>Sentì l’edificio sussultare</w:t>
      </w:r>
      <w:r w:rsidR="008C02BF" w:rsidRPr="003458F8">
        <w:rPr>
          <w:i w:val="0"/>
          <w:sz w:val="25"/>
          <w:szCs w:val="25"/>
        </w:rPr>
        <w:t xml:space="preserve"> come il corpo di un vecchio che sta per dare l’ultimo respiro, poi una forte scossa, uno schiaffo alle fondamenta, create non di sicuro per soccombere ai cataclismi.</w:t>
      </w:r>
    </w:p>
    <w:p w:rsidR="00E611B9" w:rsidRPr="003458F8" w:rsidRDefault="008C02BF" w:rsidP="005A6102">
      <w:pPr>
        <w:spacing w:before="0" w:beforeAutospacing="0" w:after="0" w:afterAutospacing="0"/>
        <w:contextualSpacing/>
        <w:jc w:val="both"/>
        <w:rPr>
          <w:i w:val="0"/>
          <w:sz w:val="25"/>
          <w:szCs w:val="25"/>
        </w:rPr>
      </w:pPr>
      <w:r w:rsidRPr="003458F8">
        <w:rPr>
          <w:i w:val="0"/>
          <w:sz w:val="25"/>
          <w:szCs w:val="25"/>
        </w:rPr>
        <w:t>La fatica del trattenere il respiro e la certezza di non poter respirare</w:t>
      </w:r>
      <w:r w:rsidR="00390F53" w:rsidRPr="003458F8">
        <w:rPr>
          <w:i w:val="0"/>
          <w:sz w:val="25"/>
          <w:szCs w:val="25"/>
        </w:rPr>
        <w:t xml:space="preserve">, circondato dall’acqua che come una gelida compagna abbracciava in totalità i nostri corpi, toglieva alla ragione il potere di non lasciarsi condizionare. </w:t>
      </w:r>
    </w:p>
    <w:p w:rsidR="00E611B9" w:rsidRPr="003458F8" w:rsidRDefault="00390F53" w:rsidP="005A6102">
      <w:pPr>
        <w:spacing w:before="0" w:beforeAutospacing="0" w:after="0" w:afterAutospacing="0"/>
        <w:contextualSpacing/>
        <w:jc w:val="both"/>
        <w:rPr>
          <w:i w:val="0"/>
          <w:sz w:val="25"/>
          <w:szCs w:val="25"/>
        </w:rPr>
      </w:pPr>
      <w:r w:rsidRPr="003458F8">
        <w:rPr>
          <w:i w:val="0"/>
          <w:sz w:val="25"/>
          <w:szCs w:val="25"/>
        </w:rPr>
        <w:t>Non è possibile riflettere in circostanze drammatiche come quella, eppure mi parve di vedere Sandra da qualche parte nella mia memoria, dove stavo correndo come un randagio in cerca di un posto sicuro.</w:t>
      </w:r>
      <w:r w:rsidR="00E818EC" w:rsidRPr="003458F8">
        <w:rPr>
          <w:i w:val="0"/>
          <w:sz w:val="25"/>
          <w:szCs w:val="25"/>
        </w:rPr>
        <w:t xml:space="preserve"> </w:t>
      </w:r>
    </w:p>
    <w:p w:rsidR="008C02BF" w:rsidRPr="003458F8" w:rsidRDefault="00E818EC" w:rsidP="005A6102">
      <w:pPr>
        <w:spacing w:before="0" w:beforeAutospacing="0" w:after="0" w:afterAutospacing="0"/>
        <w:contextualSpacing/>
        <w:jc w:val="both"/>
        <w:rPr>
          <w:i w:val="0"/>
          <w:sz w:val="25"/>
          <w:szCs w:val="25"/>
        </w:rPr>
      </w:pPr>
      <w:r w:rsidRPr="003458F8">
        <w:rPr>
          <w:i w:val="0"/>
          <w:sz w:val="25"/>
          <w:szCs w:val="25"/>
        </w:rPr>
        <w:t xml:space="preserve">Ecco come faceva </w:t>
      </w:r>
      <w:proofErr w:type="spellStart"/>
      <w:r w:rsidRPr="003458F8">
        <w:rPr>
          <w:i w:val="0"/>
          <w:sz w:val="25"/>
          <w:szCs w:val="25"/>
        </w:rPr>
        <w:t>Goth</w:t>
      </w:r>
      <w:proofErr w:type="spellEnd"/>
      <w:r w:rsidRPr="003458F8">
        <w:rPr>
          <w:i w:val="0"/>
          <w:sz w:val="25"/>
          <w:szCs w:val="25"/>
        </w:rPr>
        <w:t xml:space="preserve"> a riprendersi il suo tributo, prima li bruciava, li scioglieva o qualcosa di simile, poi </w:t>
      </w:r>
      <w:r w:rsidR="00AA215A" w:rsidRPr="003458F8">
        <w:rPr>
          <w:i w:val="0"/>
          <w:sz w:val="25"/>
          <w:szCs w:val="25"/>
        </w:rPr>
        <w:t xml:space="preserve">si </w:t>
      </w:r>
      <w:r w:rsidRPr="003458F8">
        <w:rPr>
          <w:i w:val="0"/>
          <w:sz w:val="25"/>
          <w:szCs w:val="25"/>
        </w:rPr>
        <w:t>alzava in tutta la sua potenza e veniva a terra per pulire i resti e per togliere ogni impronta del suo passaggio.</w:t>
      </w:r>
    </w:p>
    <w:p w:rsidR="00E818EC" w:rsidRPr="003458F8" w:rsidRDefault="00E818EC" w:rsidP="005A6102">
      <w:pPr>
        <w:spacing w:before="0" w:beforeAutospacing="0" w:after="0" w:afterAutospacing="0"/>
        <w:contextualSpacing/>
        <w:jc w:val="both"/>
        <w:rPr>
          <w:i w:val="0"/>
          <w:sz w:val="25"/>
          <w:szCs w:val="25"/>
        </w:rPr>
      </w:pPr>
      <w:r w:rsidRPr="003458F8">
        <w:rPr>
          <w:i w:val="0"/>
          <w:sz w:val="25"/>
          <w:szCs w:val="25"/>
        </w:rPr>
        <w:t xml:space="preserve">Stringevo le narici e pregavo per quelli che ebbero forse una morte più veloce della nostra, pregavo di annegare in fretta, evitandomi il senso di bruciore che si avverte nei polmoni dopo </w:t>
      </w:r>
      <w:r w:rsidR="0057169A">
        <w:rPr>
          <w:i w:val="0"/>
          <w:sz w:val="25"/>
          <w:szCs w:val="25"/>
        </w:rPr>
        <w:t>troppo tempo passato in acqua. L</w:t>
      </w:r>
      <w:r w:rsidRPr="003458F8">
        <w:rPr>
          <w:i w:val="0"/>
          <w:sz w:val="25"/>
          <w:szCs w:val="25"/>
        </w:rPr>
        <w:t xml:space="preserve">e mie orecchie sentivano amplificati le vibrazioni con il </w:t>
      </w:r>
      <w:r w:rsidR="00B82EE5" w:rsidRPr="003458F8">
        <w:rPr>
          <w:i w:val="0"/>
          <w:sz w:val="25"/>
          <w:szCs w:val="25"/>
        </w:rPr>
        <w:t>mare,</w:t>
      </w:r>
      <w:r w:rsidRPr="003458F8">
        <w:rPr>
          <w:i w:val="0"/>
          <w:sz w:val="25"/>
          <w:szCs w:val="25"/>
        </w:rPr>
        <w:t xml:space="preserve"> divorava nella sua avanzata ogni cosa. </w:t>
      </w:r>
    </w:p>
    <w:p w:rsidR="005C0398" w:rsidRPr="003458F8" w:rsidRDefault="005C0398" w:rsidP="005A6102">
      <w:pPr>
        <w:spacing w:before="0" w:beforeAutospacing="0" w:after="0" w:afterAutospacing="0"/>
        <w:contextualSpacing/>
        <w:jc w:val="both"/>
        <w:rPr>
          <w:i w:val="0"/>
          <w:sz w:val="25"/>
          <w:szCs w:val="25"/>
        </w:rPr>
      </w:pPr>
      <w:r w:rsidRPr="003458F8">
        <w:rPr>
          <w:i w:val="0"/>
          <w:sz w:val="25"/>
          <w:szCs w:val="25"/>
        </w:rPr>
        <w:t>Forse sono svenuto, non ricordo o forse era stato tutto un sogno ma giacevo a terra con i vestiti fradici mentre la luce del sole cercava di aprirmi gli occhi.</w:t>
      </w:r>
    </w:p>
    <w:p w:rsidR="00451155" w:rsidRPr="003458F8" w:rsidRDefault="00451155" w:rsidP="005A6102">
      <w:pPr>
        <w:spacing w:before="0" w:beforeAutospacing="0" w:after="0" w:afterAutospacing="0"/>
        <w:contextualSpacing/>
        <w:jc w:val="both"/>
        <w:rPr>
          <w:i w:val="0"/>
          <w:sz w:val="25"/>
          <w:szCs w:val="25"/>
        </w:rPr>
      </w:pPr>
      <w:r w:rsidRPr="003458F8">
        <w:rPr>
          <w:i w:val="0"/>
          <w:sz w:val="25"/>
          <w:szCs w:val="25"/>
        </w:rPr>
        <w:t xml:space="preserve">Cassius, il gatto </w:t>
      </w:r>
      <w:r w:rsidR="00AA215A" w:rsidRPr="003458F8">
        <w:rPr>
          <w:i w:val="0"/>
          <w:sz w:val="25"/>
          <w:szCs w:val="25"/>
        </w:rPr>
        <w:t>e</w:t>
      </w:r>
      <w:r w:rsidRPr="003458F8">
        <w:rPr>
          <w:i w:val="0"/>
          <w:sz w:val="25"/>
          <w:szCs w:val="25"/>
        </w:rPr>
        <w:t xml:space="preserve"> i </w:t>
      </w:r>
      <w:proofErr w:type="spellStart"/>
      <w:r w:rsidRPr="003458F8">
        <w:rPr>
          <w:i w:val="0"/>
          <w:sz w:val="25"/>
          <w:szCs w:val="25"/>
        </w:rPr>
        <w:t>Backmayer</w:t>
      </w:r>
      <w:proofErr w:type="spellEnd"/>
      <w:r w:rsidRPr="003458F8">
        <w:rPr>
          <w:i w:val="0"/>
          <w:sz w:val="25"/>
          <w:szCs w:val="25"/>
        </w:rPr>
        <w:t xml:space="preserve"> non </w:t>
      </w:r>
      <w:r w:rsidR="00C11E9D" w:rsidRPr="003458F8">
        <w:rPr>
          <w:i w:val="0"/>
          <w:sz w:val="25"/>
          <w:szCs w:val="25"/>
        </w:rPr>
        <w:t>l’</w:t>
      </w:r>
      <w:r w:rsidRPr="003458F8">
        <w:rPr>
          <w:i w:val="0"/>
          <w:sz w:val="25"/>
          <w:szCs w:val="25"/>
        </w:rPr>
        <w:t xml:space="preserve">avevano fatta. </w:t>
      </w:r>
      <w:r w:rsidR="00AA215A" w:rsidRPr="003458F8">
        <w:rPr>
          <w:i w:val="0"/>
          <w:sz w:val="25"/>
          <w:szCs w:val="25"/>
        </w:rPr>
        <w:t>Billy ed io</w:t>
      </w:r>
      <w:r w:rsidRPr="003458F8">
        <w:rPr>
          <w:i w:val="0"/>
          <w:sz w:val="25"/>
          <w:szCs w:val="25"/>
        </w:rPr>
        <w:t xml:space="preserve">, solo noi due ancora legati alla colonna di cemento e </w:t>
      </w:r>
      <w:r w:rsidR="00AA215A" w:rsidRPr="003458F8">
        <w:rPr>
          <w:i w:val="0"/>
          <w:sz w:val="25"/>
          <w:szCs w:val="25"/>
        </w:rPr>
        <w:t>con i</w:t>
      </w:r>
      <w:r w:rsidRPr="003458F8">
        <w:rPr>
          <w:i w:val="0"/>
          <w:sz w:val="25"/>
          <w:szCs w:val="25"/>
        </w:rPr>
        <w:t xml:space="preserve"> piedi dentro il cerchio delle pietre che nonostante il peso</w:t>
      </w:r>
      <w:r w:rsidR="0057169A">
        <w:rPr>
          <w:i w:val="0"/>
          <w:sz w:val="25"/>
          <w:szCs w:val="25"/>
        </w:rPr>
        <w:t>,</w:t>
      </w:r>
      <w:r w:rsidRPr="003458F8">
        <w:rPr>
          <w:i w:val="0"/>
          <w:sz w:val="25"/>
          <w:szCs w:val="25"/>
        </w:rPr>
        <w:t xml:space="preserve"> furono portate via dalle acque.</w:t>
      </w:r>
    </w:p>
    <w:p w:rsidR="00345B29" w:rsidRPr="003458F8" w:rsidRDefault="00345B29" w:rsidP="005A6102">
      <w:pPr>
        <w:spacing w:before="0" w:beforeAutospacing="0" w:after="0" w:afterAutospacing="0"/>
        <w:contextualSpacing/>
        <w:jc w:val="both"/>
        <w:rPr>
          <w:i w:val="0"/>
          <w:sz w:val="25"/>
          <w:szCs w:val="25"/>
        </w:rPr>
      </w:pPr>
      <w:r w:rsidRPr="003458F8">
        <w:rPr>
          <w:i w:val="0"/>
          <w:sz w:val="25"/>
          <w:szCs w:val="25"/>
        </w:rPr>
        <w:t xml:space="preserve">Quando Billy si </w:t>
      </w:r>
      <w:r w:rsidR="00613B5F" w:rsidRPr="003458F8">
        <w:rPr>
          <w:i w:val="0"/>
          <w:sz w:val="25"/>
          <w:szCs w:val="25"/>
        </w:rPr>
        <w:t>alzò,</w:t>
      </w:r>
      <w:r w:rsidRPr="003458F8">
        <w:rPr>
          <w:i w:val="0"/>
          <w:sz w:val="25"/>
          <w:szCs w:val="25"/>
        </w:rPr>
        <w:t xml:space="preserve"> scoprì tutta la disperazione che ha un essere umano quando perde qualcuno di caro.</w:t>
      </w:r>
    </w:p>
    <w:p w:rsidR="00345B29" w:rsidRPr="003458F8" w:rsidRDefault="00345B29" w:rsidP="005A6102">
      <w:pPr>
        <w:spacing w:before="0" w:beforeAutospacing="0" w:after="0" w:afterAutospacing="0"/>
        <w:contextualSpacing/>
        <w:jc w:val="both"/>
        <w:rPr>
          <w:i w:val="0"/>
          <w:sz w:val="25"/>
          <w:szCs w:val="25"/>
        </w:rPr>
      </w:pPr>
      <w:r w:rsidRPr="003458F8">
        <w:rPr>
          <w:i w:val="0"/>
          <w:sz w:val="25"/>
          <w:szCs w:val="25"/>
        </w:rPr>
        <w:t xml:space="preserve">“Credo che durante l’arrivo dell’onda, per mettersi in equilibrio forse, </w:t>
      </w:r>
      <w:r w:rsidR="007843BF" w:rsidRPr="003458F8">
        <w:rPr>
          <w:i w:val="0"/>
          <w:sz w:val="25"/>
          <w:szCs w:val="25"/>
        </w:rPr>
        <w:t xml:space="preserve">loro tutti, </w:t>
      </w:r>
      <w:r w:rsidRPr="003458F8">
        <w:rPr>
          <w:i w:val="0"/>
          <w:sz w:val="25"/>
          <w:szCs w:val="25"/>
        </w:rPr>
        <w:t>abbiano messo i piedi fuori dal cerchio .</w:t>
      </w:r>
      <w:r w:rsidR="0057169A">
        <w:rPr>
          <w:i w:val="0"/>
          <w:sz w:val="25"/>
          <w:szCs w:val="25"/>
        </w:rPr>
        <w:t>.</w:t>
      </w:r>
      <w:r w:rsidR="0062416F">
        <w:rPr>
          <w:i w:val="0"/>
          <w:sz w:val="25"/>
          <w:szCs w:val="25"/>
        </w:rPr>
        <w:t>.”</w:t>
      </w:r>
      <w:r w:rsidR="0057169A">
        <w:rPr>
          <w:i w:val="0"/>
          <w:sz w:val="25"/>
          <w:szCs w:val="25"/>
        </w:rPr>
        <w:t>.</w:t>
      </w:r>
    </w:p>
    <w:p w:rsidR="00345B29" w:rsidRPr="003458F8" w:rsidRDefault="00345B29" w:rsidP="005A6102">
      <w:pPr>
        <w:spacing w:before="0" w:beforeAutospacing="0" w:after="0" w:afterAutospacing="0"/>
        <w:contextualSpacing/>
        <w:jc w:val="both"/>
        <w:rPr>
          <w:i w:val="0"/>
          <w:sz w:val="25"/>
          <w:szCs w:val="25"/>
        </w:rPr>
      </w:pPr>
      <w:r w:rsidRPr="003458F8">
        <w:rPr>
          <w:i w:val="0"/>
          <w:sz w:val="25"/>
          <w:szCs w:val="25"/>
        </w:rPr>
        <w:lastRenderedPageBreak/>
        <w:t>“Che cosa c’entra il cerchio? E’ stata solo acqua solo dannata acqua a portarsi via i miei genitori!”, e cominciò a piangere.</w:t>
      </w:r>
    </w:p>
    <w:p w:rsidR="00345B29" w:rsidRPr="003458F8" w:rsidRDefault="00345B29" w:rsidP="005A6102">
      <w:pPr>
        <w:spacing w:before="0" w:beforeAutospacing="0" w:after="0" w:afterAutospacing="0"/>
        <w:contextualSpacing/>
        <w:jc w:val="both"/>
        <w:rPr>
          <w:i w:val="0"/>
          <w:sz w:val="25"/>
          <w:szCs w:val="25"/>
        </w:rPr>
      </w:pPr>
      <w:r w:rsidRPr="003458F8">
        <w:rPr>
          <w:i w:val="0"/>
          <w:sz w:val="25"/>
          <w:szCs w:val="25"/>
        </w:rPr>
        <w:t>“Se Charlie avesse buttato quell’</w:t>
      </w:r>
      <w:r w:rsidR="007843BF" w:rsidRPr="003458F8">
        <w:rPr>
          <w:i w:val="0"/>
          <w:sz w:val="25"/>
          <w:szCs w:val="25"/>
        </w:rPr>
        <w:t>orecchino,</w:t>
      </w:r>
      <w:r w:rsidRPr="003458F8">
        <w:rPr>
          <w:i w:val="0"/>
          <w:sz w:val="25"/>
          <w:szCs w:val="25"/>
        </w:rPr>
        <w:t xml:space="preserve"> si sarebbe salvato ma quel pezzo di </w:t>
      </w:r>
      <w:proofErr w:type="spellStart"/>
      <w:r w:rsidRPr="003458F8">
        <w:rPr>
          <w:i w:val="0"/>
          <w:sz w:val="25"/>
          <w:szCs w:val="25"/>
        </w:rPr>
        <w:t>Goth</w:t>
      </w:r>
      <w:proofErr w:type="spellEnd"/>
      <w:r w:rsidRPr="003458F8">
        <w:rPr>
          <w:i w:val="0"/>
          <w:sz w:val="25"/>
          <w:szCs w:val="25"/>
        </w:rPr>
        <w:t xml:space="preserve"> doveva tornare a </w:t>
      </w:r>
      <w:proofErr w:type="spellStart"/>
      <w:r w:rsidRPr="003458F8">
        <w:rPr>
          <w:i w:val="0"/>
          <w:sz w:val="25"/>
          <w:szCs w:val="25"/>
        </w:rPr>
        <w:t>Goth</w:t>
      </w:r>
      <w:proofErr w:type="spellEnd"/>
      <w:r w:rsidRPr="003458F8">
        <w:rPr>
          <w:i w:val="0"/>
          <w:sz w:val="25"/>
          <w:szCs w:val="25"/>
        </w:rPr>
        <w:t xml:space="preserve"> perché era solo l’esca, l’esca che lui avrebbe seguito per distruggere poi tutto</w:t>
      </w:r>
      <w:r w:rsidR="0062416F">
        <w:rPr>
          <w:i w:val="0"/>
          <w:sz w:val="25"/>
          <w:szCs w:val="25"/>
        </w:rPr>
        <w:t>.”</w:t>
      </w:r>
    </w:p>
    <w:p w:rsidR="00E818EC" w:rsidRPr="003458F8" w:rsidRDefault="00E818EC" w:rsidP="005A6102">
      <w:pPr>
        <w:spacing w:before="0" w:beforeAutospacing="0" w:after="0" w:afterAutospacing="0"/>
        <w:contextualSpacing/>
        <w:jc w:val="both"/>
        <w:rPr>
          <w:i w:val="0"/>
          <w:sz w:val="25"/>
          <w:szCs w:val="25"/>
        </w:rPr>
      </w:pPr>
      <w:r w:rsidRPr="003458F8">
        <w:rPr>
          <w:i w:val="0"/>
          <w:sz w:val="25"/>
          <w:szCs w:val="25"/>
        </w:rPr>
        <w:t xml:space="preserve">L’oceano così </w:t>
      </w:r>
      <w:r w:rsidR="007843BF" w:rsidRPr="003458F8">
        <w:rPr>
          <w:i w:val="0"/>
          <w:sz w:val="25"/>
          <w:szCs w:val="25"/>
        </w:rPr>
        <w:t>com’</w:t>
      </w:r>
      <w:r w:rsidRPr="003458F8">
        <w:rPr>
          <w:i w:val="0"/>
          <w:sz w:val="25"/>
          <w:szCs w:val="25"/>
        </w:rPr>
        <w:t>era avanzato si era ritirato. L’acqua arrivava oltre la spiaggia ma di sicuro non c’era altro in città a parte una devastazione totale.</w:t>
      </w:r>
    </w:p>
    <w:p w:rsidR="00194B04" w:rsidRPr="003458F8" w:rsidRDefault="00194B04" w:rsidP="005A6102">
      <w:pPr>
        <w:spacing w:before="0" w:beforeAutospacing="0" w:after="0" w:afterAutospacing="0"/>
        <w:contextualSpacing/>
        <w:jc w:val="both"/>
        <w:rPr>
          <w:i w:val="0"/>
          <w:sz w:val="25"/>
          <w:szCs w:val="25"/>
        </w:rPr>
      </w:pPr>
      <w:r w:rsidRPr="003458F8">
        <w:rPr>
          <w:i w:val="0"/>
          <w:sz w:val="25"/>
          <w:szCs w:val="25"/>
        </w:rPr>
        <w:t xml:space="preserve">Eravamo sopravvissuti </w:t>
      </w:r>
      <w:r w:rsidR="007843BF" w:rsidRPr="003458F8">
        <w:rPr>
          <w:i w:val="0"/>
          <w:sz w:val="25"/>
          <w:szCs w:val="25"/>
        </w:rPr>
        <w:t>a</w:t>
      </w:r>
      <w:r w:rsidRPr="003458F8">
        <w:rPr>
          <w:i w:val="0"/>
          <w:sz w:val="25"/>
          <w:szCs w:val="25"/>
        </w:rPr>
        <w:t xml:space="preserve"> una vendetta e non era una grande felicità dire di essere gli unici.</w:t>
      </w:r>
    </w:p>
    <w:p w:rsidR="00E611B9" w:rsidRPr="003458F8" w:rsidRDefault="00194B04" w:rsidP="005A6102">
      <w:pPr>
        <w:spacing w:before="0" w:beforeAutospacing="0" w:after="0" w:afterAutospacing="0"/>
        <w:contextualSpacing/>
        <w:jc w:val="both"/>
        <w:rPr>
          <w:i w:val="0"/>
          <w:sz w:val="25"/>
          <w:szCs w:val="25"/>
        </w:rPr>
      </w:pPr>
      <w:r w:rsidRPr="003458F8">
        <w:rPr>
          <w:i w:val="0"/>
          <w:sz w:val="25"/>
          <w:szCs w:val="25"/>
        </w:rPr>
        <w:t xml:space="preserve">Fu difficoltoso scendere dall’edificio, le scale erano ostruite e rovinate e gli ultimi piani dovemmo saltarli da fuori con sei lenzuola legate, ma eravamo vivi ed era </w:t>
      </w:r>
      <w:r w:rsidR="007843BF" w:rsidRPr="003458F8">
        <w:rPr>
          <w:i w:val="0"/>
          <w:sz w:val="25"/>
          <w:szCs w:val="25"/>
        </w:rPr>
        <w:t>quello</w:t>
      </w:r>
      <w:r w:rsidR="00E3710A">
        <w:rPr>
          <w:i w:val="0"/>
          <w:sz w:val="25"/>
          <w:szCs w:val="25"/>
        </w:rPr>
        <w:t>,</w:t>
      </w:r>
      <w:r w:rsidR="007843BF" w:rsidRPr="003458F8">
        <w:rPr>
          <w:i w:val="0"/>
          <w:sz w:val="25"/>
          <w:szCs w:val="25"/>
        </w:rPr>
        <w:t xml:space="preserve"> questo</w:t>
      </w:r>
      <w:r w:rsidRPr="003458F8">
        <w:rPr>
          <w:i w:val="0"/>
          <w:sz w:val="25"/>
          <w:szCs w:val="25"/>
        </w:rPr>
        <w:t xml:space="preserve"> che contava. Sapevo dentro me stesso che quelle pietre erano tornate alle piscine, nella stessa posizione in cui si erano fatte </w:t>
      </w:r>
      <w:r w:rsidR="007843BF" w:rsidRPr="003458F8">
        <w:rPr>
          <w:i w:val="0"/>
          <w:sz w:val="25"/>
          <w:szCs w:val="25"/>
        </w:rPr>
        <w:t>trovare,</w:t>
      </w:r>
      <w:r w:rsidRPr="003458F8">
        <w:rPr>
          <w:i w:val="0"/>
          <w:sz w:val="25"/>
          <w:szCs w:val="25"/>
        </w:rPr>
        <w:t xml:space="preserve"> ma di certo non sarei più andato a controllare. </w:t>
      </w:r>
    </w:p>
    <w:p w:rsidR="00E611B9" w:rsidRPr="003458F8" w:rsidRDefault="00194B04" w:rsidP="005A6102">
      <w:pPr>
        <w:spacing w:before="0" w:beforeAutospacing="0" w:after="0" w:afterAutospacing="0"/>
        <w:contextualSpacing/>
        <w:jc w:val="both"/>
        <w:rPr>
          <w:i w:val="0"/>
          <w:sz w:val="25"/>
          <w:szCs w:val="25"/>
        </w:rPr>
      </w:pPr>
      <w:r w:rsidRPr="003458F8">
        <w:rPr>
          <w:i w:val="0"/>
          <w:sz w:val="25"/>
          <w:szCs w:val="25"/>
        </w:rPr>
        <w:t xml:space="preserve">Avevo chiuso con </w:t>
      </w:r>
      <w:proofErr w:type="spellStart"/>
      <w:r w:rsidRPr="003458F8">
        <w:rPr>
          <w:i w:val="0"/>
          <w:sz w:val="25"/>
          <w:szCs w:val="25"/>
        </w:rPr>
        <w:t>Goth</w:t>
      </w:r>
      <w:proofErr w:type="spellEnd"/>
      <w:r w:rsidRPr="003458F8">
        <w:rPr>
          <w:i w:val="0"/>
          <w:sz w:val="25"/>
          <w:szCs w:val="25"/>
        </w:rPr>
        <w:t xml:space="preserve">, con le indagini e con tutti i misteri di questa vita e di quelle future. Mi mancava Cassius e piansi per la perdita del mio amico, piansi per non essere stato in grado di salvarlo con la mia logica e con l’immaginazione che di sicuro mi avrebbe potuto far costruire un piccolo bozzolo per la sua apnea. </w:t>
      </w:r>
    </w:p>
    <w:p w:rsidR="00194B04" w:rsidRPr="003458F8" w:rsidRDefault="00194B04" w:rsidP="005A6102">
      <w:pPr>
        <w:spacing w:before="0" w:beforeAutospacing="0" w:after="0" w:afterAutospacing="0"/>
        <w:contextualSpacing/>
        <w:jc w:val="both"/>
        <w:rPr>
          <w:i w:val="0"/>
          <w:sz w:val="25"/>
          <w:szCs w:val="25"/>
        </w:rPr>
      </w:pPr>
      <w:r w:rsidRPr="003458F8">
        <w:rPr>
          <w:i w:val="0"/>
          <w:sz w:val="25"/>
          <w:szCs w:val="25"/>
        </w:rPr>
        <w:t xml:space="preserve">I  </w:t>
      </w:r>
      <w:proofErr w:type="spellStart"/>
      <w:r w:rsidRPr="003458F8">
        <w:rPr>
          <w:i w:val="0"/>
          <w:sz w:val="25"/>
          <w:szCs w:val="25"/>
        </w:rPr>
        <w:t>Backmayer</w:t>
      </w:r>
      <w:proofErr w:type="spellEnd"/>
      <w:r w:rsidRPr="003458F8">
        <w:rPr>
          <w:i w:val="0"/>
          <w:sz w:val="25"/>
          <w:szCs w:val="25"/>
        </w:rPr>
        <w:t xml:space="preserve"> furono trovati dai soldati arrivati la sera dalla base militare di Miami. </w:t>
      </w:r>
      <w:r w:rsidR="002414BA" w:rsidRPr="003458F8">
        <w:rPr>
          <w:i w:val="0"/>
          <w:sz w:val="25"/>
          <w:szCs w:val="25"/>
        </w:rPr>
        <w:t xml:space="preserve">I loro corpi, ci disse il sergente </w:t>
      </w:r>
      <w:proofErr w:type="spellStart"/>
      <w:r w:rsidR="002414BA" w:rsidRPr="003458F8">
        <w:rPr>
          <w:i w:val="0"/>
          <w:sz w:val="25"/>
          <w:szCs w:val="25"/>
        </w:rPr>
        <w:t>Groover</w:t>
      </w:r>
      <w:proofErr w:type="spellEnd"/>
      <w:r w:rsidR="002414BA" w:rsidRPr="003458F8">
        <w:rPr>
          <w:i w:val="0"/>
          <w:sz w:val="25"/>
          <w:szCs w:val="25"/>
        </w:rPr>
        <w:t xml:space="preserve">, erano rimasti abbracciati fino alla fine. </w:t>
      </w:r>
    </w:p>
    <w:p w:rsidR="00E611B9" w:rsidRPr="003458F8" w:rsidRDefault="002414BA" w:rsidP="005A6102">
      <w:pPr>
        <w:spacing w:before="0" w:beforeAutospacing="0" w:after="0" w:afterAutospacing="0"/>
        <w:contextualSpacing/>
        <w:jc w:val="both"/>
        <w:rPr>
          <w:i w:val="0"/>
          <w:sz w:val="25"/>
          <w:szCs w:val="25"/>
        </w:rPr>
      </w:pPr>
      <w:r w:rsidRPr="003458F8">
        <w:rPr>
          <w:i w:val="0"/>
          <w:sz w:val="25"/>
          <w:szCs w:val="25"/>
        </w:rPr>
        <w:t xml:space="preserve">Raccontai alle autorità di aver visto l’onda e di essermi salvato quasi per miracolo. </w:t>
      </w:r>
    </w:p>
    <w:p w:rsidR="002414BA" w:rsidRPr="003458F8" w:rsidRDefault="002414BA" w:rsidP="005A6102">
      <w:pPr>
        <w:spacing w:before="0" w:beforeAutospacing="0" w:after="0" w:afterAutospacing="0"/>
        <w:contextualSpacing/>
        <w:jc w:val="both"/>
        <w:rPr>
          <w:i w:val="0"/>
          <w:sz w:val="25"/>
          <w:szCs w:val="25"/>
        </w:rPr>
      </w:pPr>
      <w:r w:rsidRPr="003458F8">
        <w:rPr>
          <w:i w:val="0"/>
          <w:sz w:val="25"/>
          <w:szCs w:val="25"/>
        </w:rPr>
        <w:t>Non</w:t>
      </w:r>
      <w:r w:rsidR="00E611B9" w:rsidRPr="003458F8">
        <w:rPr>
          <w:i w:val="0"/>
          <w:sz w:val="25"/>
          <w:szCs w:val="25"/>
        </w:rPr>
        <w:t xml:space="preserve"> furono trovati</w:t>
      </w:r>
      <w:r w:rsidR="007843BF" w:rsidRPr="003458F8">
        <w:rPr>
          <w:i w:val="0"/>
          <w:sz w:val="25"/>
          <w:szCs w:val="25"/>
        </w:rPr>
        <w:t xml:space="preserve"> </w:t>
      </w:r>
      <w:r w:rsidRPr="003458F8">
        <w:rPr>
          <w:i w:val="0"/>
          <w:sz w:val="25"/>
          <w:szCs w:val="25"/>
        </w:rPr>
        <w:t xml:space="preserve">altri superstiti, </w:t>
      </w:r>
      <w:r w:rsidR="0081309F" w:rsidRPr="003458F8">
        <w:rPr>
          <w:i w:val="0"/>
          <w:sz w:val="25"/>
          <w:szCs w:val="25"/>
        </w:rPr>
        <w:t>né</w:t>
      </w:r>
      <w:r w:rsidRPr="003458F8">
        <w:rPr>
          <w:i w:val="0"/>
          <w:sz w:val="25"/>
          <w:szCs w:val="25"/>
        </w:rPr>
        <w:t xml:space="preserve"> altri animali. Dei corpi degli scomparsi si parlò per qualche tempo e su tutti i notiziari mondiali ma poi la catastrofe</w:t>
      </w:r>
      <w:r w:rsidR="00E611B9" w:rsidRPr="003458F8">
        <w:rPr>
          <w:i w:val="0"/>
          <w:sz w:val="25"/>
          <w:szCs w:val="25"/>
        </w:rPr>
        <w:t>, come tutte le cose che all’inizio sembrano gravi e poi diminu</w:t>
      </w:r>
      <w:r w:rsidR="0057169A">
        <w:rPr>
          <w:i w:val="0"/>
          <w:sz w:val="25"/>
          <w:szCs w:val="25"/>
        </w:rPr>
        <w:t>iscono d’</w:t>
      </w:r>
      <w:r w:rsidR="00E611B9" w:rsidRPr="003458F8">
        <w:rPr>
          <w:i w:val="0"/>
          <w:sz w:val="25"/>
          <w:szCs w:val="25"/>
        </w:rPr>
        <w:t>intensità, passò in secondo piano</w:t>
      </w:r>
      <w:r w:rsidRPr="003458F8">
        <w:rPr>
          <w:i w:val="0"/>
          <w:sz w:val="25"/>
          <w:szCs w:val="25"/>
        </w:rPr>
        <w:t xml:space="preserve"> </w:t>
      </w:r>
      <w:r w:rsidR="0057169A" w:rsidRPr="003458F8">
        <w:rPr>
          <w:i w:val="0"/>
          <w:sz w:val="25"/>
          <w:szCs w:val="25"/>
        </w:rPr>
        <w:t>com’</w:t>
      </w:r>
      <w:r w:rsidRPr="003458F8">
        <w:rPr>
          <w:i w:val="0"/>
          <w:sz w:val="25"/>
          <w:szCs w:val="25"/>
        </w:rPr>
        <w:t>era normale che fosse, lasciando spazio ad altri eventi ancora più straordinari.</w:t>
      </w:r>
    </w:p>
    <w:p w:rsidR="00E611B9" w:rsidRPr="003458F8" w:rsidRDefault="002414BA" w:rsidP="005A6102">
      <w:pPr>
        <w:spacing w:before="0" w:beforeAutospacing="0" w:after="0" w:afterAutospacing="0"/>
        <w:contextualSpacing/>
        <w:jc w:val="both"/>
        <w:rPr>
          <w:i w:val="0"/>
          <w:sz w:val="25"/>
          <w:szCs w:val="25"/>
        </w:rPr>
      </w:pPr>
      <w:r w:rsidRPr="003458F8">
        <w:rPr>
          <w:i w:val="0"/>
          <w:sz w:val="25"/>
          <w:szCs w:val="25"/>
        </w:rPr>
        <w:t xml:space="preserve">Tutti degli oltre ottocento abitanti erano svaniti nella bocca del Diavolo e con loro era morta anche la seconda città fondata dai pescatori scapati a </w:t>
      </w:r>
      <w:proofErr w:type="spellStart"/>
      <w:r w:rsidRPr="003458F8">
        <w:rPr>
          <w:i w:val="0"/>
          <w:sz w:val="25"/>
          <w:szCs w:val="25"/>
        </w:rPr>
        <w:t>Goth</w:t>
      </w:r>
      <w:proofErr w:type="spellEnd"/>
      <w:r w:rsidRPr="003458F8">
        <w:rPr>
          <w:i w:val="0"/>
          <w:sz w:val="25"/>
          <w:szCs w:val="25"/>
        </w:rPr>
        <w:t xml:space="preserve">. </w:t>
      </w:r>
      <w:proofErr w:type="spellStart"/>
      <w:r w:rsidRPr="003458F8">
        <w:rPr>
          <w:i w:val="0"/>
          <w:sz w:val="25"/>
          <w:szCs w:val="25"/>
        </w:rPr>
        <w:t>Idony</w:t>
      </w:r>
      <w:proofErr w:type="spellEnd"/>
      <w:r w:rsidRPr="003458F8">
        <w:rPr>
          <w:i w:val="0"/>
          <w:sz w:val="25"/>
          <w:szCs w:val="25"/>
        </w:rPr>
        <w:t xml:space="preserve"> fu ripulita ma divenne una città fantasma. </w:t>
      </w:r>
    </w:p>
    <w:p w:rsidR="00E611B9" w:rsidRPr="003458F8" w:rsidRDefault="002414BA" w:rsidP="005A6102">
      <w:pPr>
        <w:spacing w:before="0" w:beforeAutospacing="0" w:after="0" w:afterAutospacing="0"/>
        <w:contextualSpacing/>
        <w:jc w:val="both"/>
        <w:rPr>
          <w:i w:val="0"/>
          <w:sz w:val="25"/>
          <w:szCs w:val="25"/>
        </w:rPr>
      </w:pPr>
      <w:r w:rsidRPr="003458F8">
        <w:rPr>
          <w:i w:val="0"/>
          <w:sz w:val="25"/>
          <w:szCs w:val="25"/>
        </w:rPr>
        <w:t xml:space="preserve">Nessuno tornò a viverci, per rispetto alle salme e per quello che significava, un luogo pieno di morti e di sofferenza. Come c’era da aspettarsi nella città della morte fu considerato un immenso cimitero all’aria aperta. Parenti </w:t>
      </w:r>
      <w:r w:rsidR="007843BF" w:rsidRPr="003458F8">
        <w:rPr>
          <w:i w:val="0"/>
          <w:sz w:val="25"/>
          <w:szCs w:val="25"/>
        </w:rPr>
        <w:t>e</w:t>
      </w:r>
      <w:r w:rsidRPr="003458F8">
        <w:rPr>
          <w:i w:val="0"/>
          <w:sz w:val="25"/>
          <w:szCs w:val="25"/>
        </w:rPr>
        <w:t xml:space="preserve"> amici che venivano a trovare i propri cari</w:t>
      </w:r>
      <w:r w:rsidR="005D4785" w:rsidRPr="003458F8">
        <w:rPr>
          <w:i w:val="0"/>
          <w:sz w:val="25"/>
          <w:szCs w:val="25"/>
        </w:rPr>
        <w:t>,</w:t>
      </w:r>
      <w:r w:rsidRPr="003458F8">
        <w:rPr>
          <w:i w:val="0"/>
          <w:sz w:val="25"/>
          <w:szCs w:val="25"/>
        </w:rPr>
        <w:t xml:space="preserve"> lasciavano un mazzo di fiori ovunque, sulle scale delle case fatte a pezzi, sopra un patio mezzo crollato </w:t>
      </w:r>
      <w:r w:rsidR="005639ED" w:rsidRPr="003458F8">
        <w:rPr>
          <w:i w:val="0"/>
          <w:sz w:val="25"/>
          <w:szCs w:val="25"/>
        </w:rPr>
        <w:t>o</w:t>
      </w:r>
      <w:r w:rsidRPr="003458F8">
        <w:rPr>
          <w:i w:val="0"/>
          <w:sz w:val="25"/>
          <w:szCs w:val="25"/>
        </w:rPr>
        <w:t xml:space="preserve"> un albero piegato ma rimasto in v</w:t>
      </w:r>
      <w:r w:rsidR="005D4785" w:rsidRPr="003458F8">
        <w:rPr>
          <w:i w:val="0"/>
          <w:sz w:val="25"/>
          <w:szCs w:val="25"/>
        </w:rPr>
        <w:t xml:space="preserve">ita dopo l’onda. </w:t>
      </w:r>
    </w:p>
    <w:p w:rsidR="002414BA" w:rsidRPr="003458F8" w:rsidRDefault="005D4785" w:rsidP="005A6102">
      <w:pPr>
        <w:spacing w:before="0" w:beforeAutospacing="0" w:after="0" w:afterAutospacing="0"/>
        <w:contextualSpacing/>
        <w:jc w:val="both"/>
        <w:rPr>
          <w:i w:val="0"/>
          <w:sz w:val="25"/>
          <w:szCs w:val="25"/>
        </w:rPr>
      </w:pPr>
      <w:proofErr w:type="spellStart"/>
      <w:r w:rsidRPr="003458F8">
        <w:rPr>
          <w:i w:val="0"/>
          <w:sz w:val="25"/>
          <w:szCs w:val="25"/>
        </w:rPr>
        <w:t>Idony</w:t>
      </w:r>
      <w:proofErr w:type="spellEnd"/>
      <w:r w:rsidRPr="003458F8">
        <w:rPr>
          <w:i w:val="0"/>
          <w:sz w:val="25"/>
          <w:szCs w:val="25"/>
        </w:rPr>
        <w:t xml:space="preserve"> sembrava morta per sempre </w:t>
      </w:r>
      <w:r w:rsidR="007843BF" w:rsidRPr="003458F8">
        <w:rPr>
          <w:i w:val="0"/>
          <w:sz w:val="25"/>
          <w:szCs w:val="25"/>
        </w:rPr>
        <w:t>e</w:t>
      </w:r>
      <w:r w:rsidRPr="003458F8">
        <w:rPr>
          <w:i w:val="0"/>
          <w:sz w:val="25"/>
          <w:szCs w:val="25"/>
        </w:rPr>
        <w:t xml:space="preserve"> i fantasmi dei suoi abitanti si diceva in giro, giravano di notte per le strade deserte cercando di ritrovare la propria casa.</w:t>
      </w:r>
    </w:p>
    <w:p w:rsidR="00D204BF" w:rsidRPr="003458F8" w:rsidRDefault="00D204BF" w:rsidP="005A6102">
      <w:pPr>
        <w:spacing w:before="0" w:beforeAutospacing="0" w:after="0" w:afterAutospacing="0"/>
        <w:contextualSpacing/>
        <w:jc w:val="both"/>
        <w:rPr>
          <w:i w:val="0"/>
          <w:sz w:val="25"/>
          <w:szCs w:val="25"/>
        </w:rPr>
      </w:pPr>
    </w:p>
    <w:p w:rsidR="002468B7" w:rsidRPr="003458F8" w:rsidRDefault="002468B7" w:rsidP="005A6102">
      <w:pPr>
        <w:spacing w:before="0" w:beforeAutospacing="0" w:after="0" w:afterAutospacing="0"/>
        <w:contextualSpacing/>
        <w:jc w:val="both"/>
        <w:rPr>
          <w:i w:val="0"/>
          <w:sz w:val="25"/>
          <w:szCs w:val="25"/>
        </w:rPr>
      </w:pPr>
    </w:p>
    <w:p w:rsidR="002468B7" w:rsidRPr="003458F8" w:rsidRDefault="002468B7" w:rsidP="005A6102">
      <w:pPr>
        <w:spacing w:before="0" w:beforeAutospacing="0" w:after="0" w:afterAutospacing="0"/>
        <w:contextualSpacing/>
        <w:jc w:val="both"/>
        <w:rPr>
          <w:sz w:val="25"/>
          <w:szCs w:val="25"/>
        </w:rPr>
      </w:pPr>
    </w:p>
    <w:p w:rsidR="002468B7" w:rsidRPr="003458F8" w:rsidRDefault="002468B7" w:rsidP="005A6102">
      <w:pPr>
        <w:spacing w:before="0" w:beforeAutospacing="0" w:after="0" w:afterAutospacing="0"/>
        <w:contextualSpacing/>
        <w:jc w:val="both"/>
        <w:rPr>
          <w:sz w:val="25"/>
          <w:szCs w:val="25"/>
        </w:rPr>
      </w:pPr>
    </w:p>
    <w:p w:rsidR="002468B7" w:rsidRPr="003458F8" w:rsidRDefault="002468B7" w:rsidP="005A6102">
      <w:pPr>
        <w:spacing w:before="0" w:beforeAutospacing="0" w:after="0" w:afterAutospacing="0"/>
        <w:contextualSpacing/>
        <w:jc w:val="both"/>
        <w:rPr>
          <w:sz w:val="25"/>
          <w:szCs w:val="25"/>
        </w:rPr>
      </w:pPr>
    </w:p>
    <w:p w:rsidR="002468B7" w:rsidRPr="003458F8" w:rsidRDefault="002468B7" w:rsidP="005A6102">
      <w:pPr>
        <w:spacing w:before="0" w:beforeAutospacing="0" w:after="0" w:afterAutospacing="0"/>
        <w:contextualSpacing/>
        <w:jc w:val="both"/>
        <w:rPr>
          <w:sz w:val="25"/>
          <w:szCs w:val="25"/>
        </w:rPr>
      </w:pPr>
    </w:p>
    <w:p w:rsidR="00345B29" w:rsidRPr="003458F8" w:rsidRDefault="00345B29" w:rsidP="005A6102">
      <w:pPr>
        <w:spacing w:before="0" w:beforeAutospacing="0" w:after="0" w:afterAutospacing="0"/>
        <w:contextualSpacing/>
        <w:jc w:val="both"/>
        <w:rPr>
          <w:sz w:val="25"/>
          <w:szCs w:val="25"/>
        </w:rPr>
      </w:pPr>
    </w:p>
    <w:p w:rsidR="001923F8" w:rsidRDefault="001923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3458F8" w:rsidRDefault="003458F8" w:rsidP="00D26C0A">
      <w:pPr>
        <w:spacing w:before="0" w:beforeAutospacing="0" w:after="0" w:afterAutospacing="0"/>
        <w:contextualSpacing/>
        <w:rPr>
          <w:b/>
          <w:sz w:val="25"/>
          <w:szCs w:val="25"/>
        </w:rPr>
      </w:pPr>
    </w:p>
    <w:p w:rsidR="00BB7BBB" w:rsidRPr="003458F8" w:rsidRDefault="00D26C0A" w:rsidP="00D26C0A">
      <w:pPr>
        <w:spacing w:before="0" w:beforeAutospacing="0" w:after="0" w:afterAutospacing="0"/>
        <w:contextualSpacing/>
        <w:rPr>
          <w:b/>
          <w:i w:val="0"/>
          <w:sz w:val="25"/>
          <w:szCs w:val="25"/>
        </w:rPr>
      </w:pPr>
      <w:r w:rsidRPr="003458F8">
        <w:rPr>
          <w:b/>
          <w:i w:val="0"/>
          <w:sz w:val="25"/>
          <w:szCs w:val="25"/>
        </w:rPr>
        <w:t>14</w:t>
      </w:r>
    </w:p>
    <w:p w:rsidR="00BB7BBB" w:rsidRPr="003458F8" w:rsidRDefault="00BB7BBB" w:rsidP="00667024">
      <w:pPr>
        <w:spacing w:before="0" w:beforeAutospacing="0" w:after="0" w:afterAutospacing="0"/>
        <w:contextualSpacing/>
        <w:jc w:val="both"/>
        <w:rPr>
          <w:sz w:val="25"/>
          <w:szCs w:val="25"/>
        </w:rPr>
      </w:pPr>
    </w:p>
    <w:p w:rsidR="00BB7BBB" w:rsidRPr="0057169A" w:rsidRDefault="00806DAB" w:rsidP="00806DAB">
      <w:pPr>
        <w:spacing w:before="0" w:beforeAutospacing="0" w:after="0" w:afterAutospacing="0"/>
        <w:contextualSpacing/>
        <w:rPr>
          <w:sz w:val="28"/>
          <w:szCs w:val="28"/>
        </w:rPr>
      </w:pPr>
      <w:r w:rsidRPr="0057169A">
        <w:rPr>
          <w:sz w:val="28"/>
          <w:szCs w:val="28"/>
        </w:rPr>
        <w:t>La Fiera dei Morti</w:t>
      </w:r>
    </w:p>
    <w:p w:rsidR="00BB7BBB" w:rsidRPr="003458F8" w:rsidRDefault="00BB7BBB" w:rsidP="00667024">
      <w:pPr>
        <w:spacing w:before="0" w:beforeAutospacing="0" w:after="0" w:afterAutospacing="0"/>
        <w:contextualSpacing/>
        <w:jc w:val="both"/>
        <w:rPr>
          <w:sz w:val="25"/>
          <w:szCs w:val="25"/>
        </w:rPr>
      </w:pPr>
    </w:p>
    <w:p w:rsidR="00BB7BBB" w:rsidRPr="003458F8" w:rsidRDefault="00BB7BBB" w:rsidP="00667024">
      <w:pPr>
        <w:spacing w:before="0" w:beforeAutospacing="0" w:after="0" w:afterAutospacing="0"/>
        <w:contextualSpacing/>
        <w:jc w:val="both"/>
        <w:rPr>
          <w:sz w:val="25"/>
          <w:szCs w:val="25"/>
        </w:rPr>
      </w:pPr>
    </w:p>
    <w:p w:rsidR="00BB7BBB" w:rsidRPr="003458F8" w:rsidRDefault="00BB7BBB" w:rsidP="00667024">
      <w:pPr>
        <w:spacing w:before="0" w:beforeAutospacing="0" w:after="0" w:afterAutospacing="0"/>
        <w:contextualSpacing/>
        <w:jc w:val="both"/>
        <w:rPr>
          <w:sz w:val="25"/>
          <w:szCs w:val="25"/>
        </w:rPr>
      </w:pPr>
    </w:p>
    <w:p w:rsidR="00BB7BBB" w:rsidRPr="003458F8" w:rsidRDefault="00BB7BBB" w:rsidP="00667024">
      <w:pPr>
        <w:spacing w:before="0" w:beforeAutospacing="0" w:after="0" w:afterAutospacing="0"/>
        <w:contextualSpacing/>
        <w:jc w:val="both"/>
        <w:rPr>
          <w:i w:val="0"/>
          <w:sz w:val="25"/>
          <w:szCs w:val="25"/>
        </w:rPr>
      </w:pPr>
    </w:p>
    <w:p w:rsidR="00566C3F" w:rsidRPr="003458F8" w:rsidRDefault="001343F3" w:rsidP="00667024">
      <w:pPr>
        <w:spacing w:before="0" w:beforeAutospacing="0" w:after="0" w:afterAutospacing="0"/>
        <w:contextualSpacing/>
        <w:jc w:val="both"/>
        <w:rPr>
          <w:i w:val="0"/>
          <w:sz w:val="25"/>
          <w:szCs w:val="25"/>
        </w:rPr>
      </w:pPr>
      <w:r w:rsidRPr="003458F8">
        <w:rPr>
          <w:i w:val="0"/>
          <w:sz w:val="25"/>
          <w:szCs w:val="25"/>
        </w:rPr>
        <w:t xml:space="preserve">Mi ero trasferito a </w:t>
      </w:r>
      <w:r w:rsidR="002468B7" w:rsidRPr="003458F8">
        <w:rPr>
          <w:i w:val="0"/>
          <w:sz w:val="25"/>
          <w:szCs w:val="25"/>
        </w:rPr>
        <w:t xml:space="preserve">Troy vicino a </w:t>
      </w:r>
      <w:r w:rsidRPr="003458F8">
        <w:rPr>
          <w:i w:val="0"/>
          <w:sz w:val="25"/>
          <w:szCs w:val="25"/>
        </w:rPr>
        <w:t>New York, in un piccolo appartamento</w:t>
      </w:r>
      <w:r w:rsidR="002468B7" w:rsidRPr="003458F8">
        <w:rPr>
          <w:i w:val="0"/>
          <w:sz w:val="25"/>
          <w:szCs w:val="25"/>
        </w:rPr>
        <w:t xml:space="preserve"> a due isolati dal centro</w:t>
      </w:r>
      <w:r w:rsidR="00B3529B" w:rsidRPr="003458F8">
        <w:rPr>
          <w:i w:val="0"/>
          <w:sz w:val="25"/>
          <w:szCs w:val="25"/>
        </w:rPr>
        <w:t xml:space="preserve">, avevo </w:t>
      </w:r>
      <w:r w:rsidR="002468B7" w:rsidRPr="003458F8">
        <w:rPr>
          <w:i w:val="0"/>
          <w:sz w:val="25"/>
          <w:szCs w:val="25"/>
        </w:rPr>
        <w:t xml:space="preserve">trovato </w:t>
      </w:r>
      <w:r w:rsidR="00B3529B" w:rsidRPr="003458F8">
        <w:rPr>
          <w:i w:val="0"/>
          <w:sz w:val="25"/>
          <w:szCs w:val="25"/>
        </w:rPr>
        <w:t xml:space="preserve">un </w:t>
      </w:r>
      <w:r w:rsidR="002468B7" w:rsidRPr="003458F8">
        <w:rPr>
          <w:i w:val="0"/>
          <w:sz w:val="25"/>
          <w:szCs w:val="25"/>
        </w:rPr>
        <w:t xml:space="preserve">piccolo </w:t>
      </w:r>
      <w:r w:rsidR="00B3529B" w:rsidRPr="003458F8">
        <w:rPr>
          <w:i w:val="0"/>
          <w:sz w:val="25"/>
          <w:szCs w:val="25"/>
        </w:rPr>
        <w:t xml:space="preserve">lavoro come </w:t>
      </w:r>
      <w:r w:rsidR="002468B7" w:rsidRPr="003458F8">
        <w:rPr>
          <w:i w:val="0"/>
          <w:sz w:val="25"/>
          <w:szCs w:val="25"/>
        </w:rPr>
        <w:t xml:space="preserve">correttore </w:t>
      </w:r>
      <w:r w:rsidR="00B3529B" w:rsidRPr="003458F8">
        <w:rPr>
          <w:i w:val="0"/>
          <w:sz w:val="25"/>
          <w:szCs w:val="25"/>
        </w:rPr>
        <w:t xml:space="preserve">giornalista presso il </w:t>
      </w:r>
      <w:r w:rsidR="0057169A">
        <w:rPr>
          <w:i w:val="0"/>
          <w:sz w:val="25"/>
          <w:szCs w:val="25"/>
        </w:rPr>
        <w:t>“</w:t>
      </w:r>
      <w:r w:rsidR="00B3529B" w:rsidRPr="003458F8">
        <w:rPr>
          <w:i w:val="0"/>
          <w:sz w:val="25"/>
          <w:szCs w:val="25"/>
        </w:rPr>
        <w:t>New York Post</w:t>
      </w:r>
      <w:r w:rsidR="0057169A">
        <w:rPr>
          <w:i w:val="0"/>
          <w:sz w:val="25"/>
          <w:szCs w:val="25"/>
        </w:rPr>
        <w:t>”</w:t>
      </w:r>
      <w:r w:rsidR="002468B7" w:rsidRPr="003458F8">
        <w:rPr>
          <w:i w:val="0"/>
          <w:sz w:val="25"/>
          <w:szCs w:val="25"/>
        </w:rPr>
        <w:t xml:space="preserve"> e molte volte non dovevo nemmeno spostarmi da casa perché facevo tutto online</w:t>
      </w:r>
      <w:r w:rsidR="00B3529B" w:rsidRPr="003458F8">
        <w:rPr>
          <w:i w:val="0"/>
          <w:sz w:val="25"/>
          <w:szCs w:val="25"/>
        </w:rPr>
        <w:t xml:space="preserve">, non era un granché </w:t>
      </w:r>
      <w:r w:rsidR="002468B7" w:rsidRPr="003458F8">
        <w:rPr>
          <w:i w:val="0"/>
          <w:sz w:val="25"/>
          <w:szCs w:val="25"/>
        </w:rPr>
        <w:t xml:space="preserve">come lavoro, </w:t>
      </w:r>
      <w:r w:rsidR="00B3529B" w:rsidRPr="003458F8">
        <w:rPr>
          <w:i w:val="0"/>
          <w:sz w:val="25"/>
          <w:szCs w:val="25"/>
        </w:rPr>
        <w:t>ma era un lavoro e questo mi bastava.</w:t>
      </w:r>
      <w:r w:rsidR="008018E6" w:rsidRPr="003458F8">
        <w:rPr>
          <w:i w:val="0"/>
          <w:sz w:val="25"/>
          <w:szCs w:val="25"/>
        </w:rPr>
        <w:t xml:space="preserve"> </w:t>
      </w:r>
    </w:p>
    <w:p w:rsidR="00566C3F" w:rsidRPr="003458F8" w:rsidRDefault="008018E6" w:rsidP="00667024">
      <w:pPr>
        <w:spacing w:before="0" w:beforeAutospacing="0" w:after="0" w:afterAutospacing="0"/>
        <w:contextualSpacing/>
        <w:jc w:val="both"/>
        <w:rPr>
          <w:i w:val="0"/>
          <w:sz w:val="25"/>
          <w:szCs w:val="25"/>
        </w:rPr>
      </w:pPr>
      <w:r w:rsidRPr="003458F8">
        <w:rPr>
          <w:i w:val="0"/>
          <w:sz w:val="25"/>
          <w:szCs w:val="25"/>
        </w:rPr>
        <w:t xml:space="preserve">Billy era rimasto con me ed era quasi all’ultimo anno di college, stava per diventare un medico e questo mi rendeva </w:t>
      </w:r>
      <w:r w:rsidR="00096996" w:rsidRPr="003458F8">
        <w:rPr>
          <w:i w:val="0"/>
          <w:sz w:val="25"/>
          <w:szCs w:val="25"/>
        </w:rPr>
        <w:t>veramente</w:t>
      </w:r>
      <w:r w:rsidRPr="003458F8">
        <w:rPr>
          <w:i w:val="0"/>
          <w:sz w:val="25"/>
          <w:szCs w:val="25"/>
        </w:rPr>
        <w:t xml:space="preserve"> orgoglioso di lui.</w:t>
      </w:r>
      <w:r w:rsidR="009966E5" w:rsidRPr="003458F8">
        <w:rPr>
          <w:i w:val="0"/>
          <w:sz w:val="25"/>
          <w:szCs w:val="25"/>
        </w:rPr>
        <w:t xml:space="preserve"> </w:t>
      </w:r>
      <w:r w:rsidR="00566C3F" w:rsidRPr="003458F8">
        <w:rPr>
          <w:i w:val="0"/>
          <w:sz w:val="25"/>
          <w:szCs w:val="25"/>
        </w:rPr>
        <w:t>Entrambi</w:t>
      </w:r>
      <w:r w:rsidR="00096996" w:rsidRPr="003458F8">
        <w:rPr>
          <w:i w:val="0"/>
          <w:sz w:val="25"/>
          <w:szCs w:val="25"/>
        </w:rPr>
        <w:t>,</w:t>
      </w:r>
      <w:r w:rsidR="00566C3F" w:rsidRPr="003458F8">
        <w:rPr>
          <w:i w:val="0"/>
          <w:sz w:val="25"/>
          <w:szCs w:val="25"/>
        </w:rPr>
        <w:t xml:space="preserve"> avevamo scelto quella città perché il caos, la gente e persino la frenesia ci faceva sentire vivi ed al sicuro; qualunque mostro fosse arrivato avrebbe perso le palle davanti alla forza militare che NY emanava da tutti i pori.</w:t>
      </w:r>
    </w:p>
    <w:p w:rsidR="001B4686" w:rsidRPr="003458F8" w:rsidRDefault="009966E5" w:rsidP="0057169A">
      <w:pPr>
        <w:spacing w:before="0" w:beforeAutospacing="0" w:after="0" w:afterAutospacing="0"/>
        <w:ind w:firstLine="708"/>
        <w:contextualSpacing/>
        <w:jc w:val="both"/>
        <w:rPr>
          <w:i w:val="0"/>
          <w:sz w:val="25"/>
          <w:szCs w:val="25"/>
        </w:rPr>
      </w:pPr>
      <w:r w:rsidRPr="003458F8">
        <w:rPr>
          <w:i w:val="0"/>
          <w:sz w:val="25"/>
          <w:szCs w:val="25"/>
        </w:rPr>
        <w:t>Negli ultimi sette anni avevamo affrontato la fame, la depressione e la tristezza poi, dopo molti sacrifici la nostra vita divenne que</w:t>
      </w:r>
      <w:r w:rsidR="00566C3F" w:rsidRPr="003458F8">
        <w:rPr>
          <w:i w:val="0"/>
          <w:sz w:val="25"/>
          <w:szCs w:val="25"/>
        </w:rPr>
        <w:t>lla di una famiglia normale</w:t>
      </w:r>
      <w:r w:rsidRPr="003458F8">
        <w:rPr>
          <w:i w:val="0"/>
          <w:sz w:val="25"/>
          <w:szCs w:val="25"/>
        </w:rPr>
        <w:t xml:space="preserve"> m</w:t>
      </w:r>
      <w:r w:rsidR="00566C3F" w:rsidRPr="003458F8">
        <w:rPr>
          <w:i w:val="0"/>
          <w:sz w:val="25"/>
          <w:szCs w:val="25"/>
        </w:rPr>
        <w:t>a</w:t>
      </w:r>
      <w:r w:rsidRPr="003458F8">
        <w:rPr>
          <w:i w:val="0"/>
          <w:sz w:val="25"/>
          <w:szCs w:val="25"/>
        </w:rPr>
        <w:t xml:space="preserve"> Billy era diventato un ragazzo taciturno e malinconico. </w:t>
      </w:r>
    </w:p>
    <w:p w:rsidR="00BB7BBB" w:rsidRPr="003458F8" w:rsidRDefault="009966E5" w:rsidP="00667024">
      <w:pPr>
        <w:spacing w:before="0" w:beforeAutospacing="0" w:after="0" w:afterAutospacing="0"/>
        <w:contextualSpacing/>
        <w:jc w:val="both"/>
        <w:rPr>
          <w:i w:val="0"/>
          <w:sz w:val="25"/>
          <w:szCs w:val="25"/>
        </w:rPr>
      </w:pPr>
      <w:r w:rsidRPr="003458F8">
        <w:rPr>
          <w:i w:val="0"/>
          <w:sz w:val="25"/>
          <w:szCs w:val="25"/>
        </w:rPr>
        <w:t xml:space="preserve">Passava ore sui libri senza mai lamentarsi del peso dello studio </w:t>
      </w:r>
      <w:r w:rsidR="00BC586C" w:rsidRPr="003458F8">
        <w:rPr>
          <w:i w:val="0"/>
          <w:sz w:val="25"/>
          <w:szCs w:val="25"/>
        </w:rPr>
        <w:t>e</w:t>
      </w:r>
      <w:r w:rsidRPr="003458F8">
        <w:rPr>
          <w:i w:val="0"/>
          <w:sz w:val="25"/>
          <w:szCs w:val="25"/>
        </w:rPr>
        <w:t xml:space="preserve">ro arrivato a credere che </w:t>
      </w:r>
      <w:r w:rsidR="0057169A" w:rsidRPr="003458F8">
        <w:rPr>
          <w:i w:val="0"/>
          <w:sz w:val="25"/>
          <w:szCs w:val="25"/>
        </w:rPr>
        <w:t>avesse scelto</w:t>
      </w:r>
      <w:r w:rsidRPr="003458F8">
        <w:rPr>
          <w:i w:val="0"/>
          <w:sz w:val="25"/>
          <w:szCs w:val="25"/>
        </w:rPr>
        <w:t xml:space="preserve"> medicina solo per non essere libero di pensare ad altro e per sfuggire ai ricordi.</w:t>
      </w:r>
    </w:p>
    <w:p w:rsidR="00BC0863" w:rsidRPr="003458F8" w:rsidRDefault="009966E5" w:rsidP="00667024">
      <w:pPr>
        <w:spacing w:before="0" w:beforeAutospacing="0" w:after="0" w:afterAutospacing="0"/>
        <w:contextualSpacing/>
        <w:jc w:val="both"/>
        <w:rPr>
          <w:i w:val="0"/>
          <w:sz w:val="25"/>
          <w:szCs w:val="25"/>
        </w:rPr>
      </w:pPr>
      <w:r w:rsidRPr="003458F8">
        <w:rPr>
          <w:i w:val="0"/>
          <w:sz w:val="25"/>
          <w:szCs w:val="25"/>
        </w:rPr>
        <w:t xml:space="preserve">Non eravamo più tornati </w:t>
      </w:r>
      <w:r w:rsidR="003462DA" w:rsidRPr="003458F8">
        <w:rPr>
          <w:i w:val="0"/>
          <w:sz w:val="25"/>
          <w:szCs w:val="25"/>
        </w:rPr>
        <w:t>a</w:t>
      </w:r>
      <w:r w:rsidRPr="003458F8">
        <w:rPr>
          <w:i w:val="0"/>
          <w:sz w:val="25"/>
          <w:szCs w:val="25"/>
        </w:rPr>
        <w:t xml:space="preserve"> </w:t>
      </w:r>
      <w:proofErr w:type="spellStart"/>
      <w:r w:rsidRPr="003458F8">
        <w:rPr>
          <w:i w:val="0"/>
          <w:sz w:val="25"/>
          <w:szCs w:val="25"/>
        </w:rPr>
        <w:t>Idony</w:t>
      </w:r>
      <w:proofErr w:type="spellEnd"/>
      <w:r w:rsidRPr="003458F8">
        <w:rPr>
          <w:i w:val="0"/>
          <w:sz w:val="25"/>
          <w:szCs w:val="25"/>
        </w:rPr>
        <w:t xml:space="preserve"> </w:t>
      </w:r>
      <w:r w:rsidR="00BC586C" w:rsidRPr="003458F8">
        <w:rPr>
          <w:i w:val="0"/>
          <w:sz w:val="25"/>
          <w:szCs w:val="25"/>
        </w:rPr>
        <w:t>né</w:t>
      </w:r>
      <w:r w:rsidRPr="003458F8">
        <w:rPr>
          <w:i w:val="0"/>
          <w:sz w:val="25"/>
          <w:szCs w:val="25"/>
        </w:rPr>
        <w:t xml:space="preserve"> tra noi si era più parlato di </w:t>
      </w:r>
      <w:proofErr w:type="spellStart"/>
      <w:r w:rsidRPr="003458F8">
        <w:rPr>
          <w:i w:val="0"/>
          <w:sz w:val="25"/>
          <w:szCs w:val="25"/>
        </w:rPr>
        <w:t>Goth</w:t>
      </w:r>
      <w:proofErr w:type="spellEnd"/>
      <w:r w:rsidRPr="003458F8">
        <w:rPr>
          <w:i w:val="0"/>
          <w:sz w:val="25"/>
          <w:szCs w:val="25"/>
        </w:rPr>
        <w:t>, di mare e di scomparsi.</w:t>
      </w:r>
    </w:p>
    <w:p w:rsidR="009966E5" w:rsidRPr="003458F8" w:rsidRDefault="009966E5" w:rsidP="00667024">
      <w:pPr>
        <w:spacing w:before="0" w:beforeAutospacing="0" w:after="0" w:afterAutospacing="0"/>
        <w:contextualSpacing/>
        <w:jc w:val="both"/>
        <w:rPr>
          <w:i w:val="0"/>
          <w:sz w:val="25"/>
          <w:szCs w:val="25"/>
        </w:rPr>
      </w:pPr>
      <w:r w:rsidRPr="003458F8">
        <w:rPr>
          <w:i w:val="0"/>
          <w:sz w:val="25"/>
          <w:szCs w:val="25"/>
        </w:rPr>
        <w:t>Noi non prendevamo il battello, non passeggiavamo in Central Park</w:t>
      </w:r>
      <w:r w:rsidR="00451E5F" w:rsidRPr="003458F8">
        <w:rPr>
          <w:i w:val="0"/>
          <w:sz w:val="25"/>
          <w:szCs w:val="25"/>
        </w:rPr>
        <w:t xml:space="preserve"> per evitare la vista del lago</w:t>
      </w:r>
      <w:r w:rsidRPr="003458F8">
        <w:rPr>
          <w:i w:val="0"/>
          <w:sz w:val="25"/>
          <w:szCs w:val="25"/>
        </w:rPr>
        <w:t xml:space="preserve"> e qualunque pozza più grande di un piede </w:t>
      </w:r>
      <w:r w:rsidR="00451E5F" w:rsidRPr="003458F8">
        <w:rPr>
          <w:i w:val="0"/>
          <w:sz w:val="25"/>
          <w:szCs w:val="25"/>
        </w:rPr>
        <w:t>ci metteva in fuga.</w:t>
      </w:r>
    </w:p>
    <w:p w:rsidR="00451E5F" w:rsidRPr="003458F8" w:rsidRDefault="00451E5F" w:rsidP="00667024">
      <w:pPr>
        <w:spacing w:before="0" w:beforeAutospacing="0" w:after="0" w:afterAutospacing="0"/>
        <w:contextualSpacing/>
        <w:jc w:val="both"/>
        <w:rPr>
          <w:i w:val="0"/>
          <w:sz w:val="25"/>
          <w:szCs w:val="25"/>
        </w:rPr>
      </w:pPr>
      <w:r w:rsidRPr="003458F8">
        <w:rPr>
          <w:i w:val="0"/>
          <w:sz w:val="25"/>
          <w:szCs w:val="25"/>
        </w:rPr>
        <w:t>Eravamo diventati dei criceti da biblioteca</w:t>
      </w:r>
      <w:r w:rsidR="00E442B4" w:rsidRPr="003458F8">
        <w:rPr>
          <w:i w:val="0"/>
          <w:sz w:val="25"/>
          <w:szCs w:val="25"/>
        </w:rPr>
        <w:t>;</w:t>
      </w:r>
      <w:r w:rsidRPr="003458F8">
        <w:rPr>
          <w:i w:val="0"/>
          <w:sz w:val="25"/>
          <w:szCs w:val="25"/>
        </w:rPr>
        <w:t xml:space="preserve"> a casa nostra si leggeva molto e di tutto</w:t>
      </w:r>
      <w:r w:rsidR="00E442B4" w:rsidRPr="003458F8">
        <w:rPr>
          <w:i w:val="0"/>
          <w:sz w:val="25"/>
          <w:szCs w:val="25"/>
        </w:rPr>
        <w:t xml:space="preserve">, i soldi che avevamo in tasca </w:t>
      </w:r>
      <w:r w:rsidR="00096996" w:rsidRPr="003458F8">
        <w:rPr>
          <w:i w:val="0"/>
          <w:sz w:val="25"/>
          <w:szCs w:val="25"/>
        </w:rPr>
        <w:t>erano</w:t>
      </w:r>
      <w:r w:rsidR="00E442B4" w:rsidRPr="003458F8">
        <w:rPr>
          <w:i w:val="0"/>
          <w:sz w:val="25"/>
          <w:szCs w:val="25"/>
        </w:rPr>
        <w:t xml:space="preserve"> spesi per decine di tascabili che bastavano ad alimentarci solo per poche settimane</w:t>
      </w:r>
      <w:r w:rsidR="000E1529">
        <w:rPr>
          <w:i w:val="0"/>
          <w:sz w:val="25"/>
          <w:szCs w:val="25"/>
        </w:rPr>
        <w:t xml:space="preserve">. </w:t>
      </w:r>
      <w:r w:rsidRPr="003458F8">
        <w:rPr>
          <w:i w:val="0"/>
          <w:sz w:val="25"/>
          <w:szCs w:val="25"/>
        </w:rPr>
        <w:t>Billy nelle ore libere invece di stare al computer come i suoi coetanei, leggeva Mark Twain o Verne, o gli eccellenti europei che sembravano capaci di alleggerirgli  l’animo.</w:t>
      </w:r>
    </w:p>
    <w:p w:rsidR="00D376A3" w:rsidRPr="003458F8" w:rsidRDefault="00667271" w:rsidP="00667024">
      <w:pPr>
        <w:spacing w:before="0" w:beforeAutospacing="0" w:after="0" w:afterAutospacing="0"/>
        <w:contextualSpacing/>
        <w:jc w:val="both"/>
        <w:rPr>
          <w:i w:val="0"/>
          <w:sz w:val="25"/>
          <w:szCs w:val="25"/>
        </w:rPr>
      </w:pPr>
      <w:r w:rsidRPr="003458F8">
        <w:rPr>
          <w:i w:val="0"/>
          <w:sz w:val="25"/>
          <w:szCs w:val="25"/>
        </w:rPr>
        <w:t>Amavamo entrambi la musica ma il nostro genere</w:t>
      </w:r>
      <w:r w:rsidR="00096996" w:rsidRPr="003458F8">
        <w:rPr>
          <w:i w:val="0"/>
          <w:sz w:val="25"/>
          <w:szCs w:val="25"/>
        </w:rPr>
        <w:t>,</w:t>
      </w:r>
      <w:r w:rsidRPr="003458F8">
        <w:rPr>
          <w:i w:val="0"/>
          <w:sz w:val="25"/>
          <w:szCs w:val="25"/>
        </w:rPr>
        <w:t xml:space="preserve"> era drammatico come gli aventi che sopportammo. </w:t>
      </w:r>
    </w:p>
    <w:p w:rsidR="00667271" w:rsidRPr="003458F8" w:rsidRDefault="00667271" w:rsidP="00667024">
      <w:pPr>
        <w:spacing w:before="0" w:beforeAutospacing="0" w:after="0" w:afterAutospacing="0"/>
        <w:contextualSpacing/>
        <w:jc w:val="both"/>
        <w:rPr>
          <w:i w:val="0"/>
          <w:sz w:val="25"/>
          <w:szCs w:val="25"/>
        </w:rPr>
      </w:pPr>
      <w:r w:rsidRPr="003458F8">
        <w:rPr>
          <w:i w:val="0"/>
          <w:sz w:val="25"/>
          <w:szCs w:val="25"/>
        </w:rPr>
        <w:t xml:space="preserve">Io consumavo il cd di </w:t>
      </w:r>
      <w:proofErr w:type="spellStart"/>
      <w:r w:rsidRPr="003458F8">
        <w:rPr>
          <w:i w:val="0"/>
          <w:sz w:val="25"/>
          <w:szCs w:val="25"/>
        </w:rPr>
        <w:t>Camille</w:t>
      </w:r>
      <w:proofErr w:type="spellEnd"/>
      <w:r w:rsidRPr="003458F8">
        <w:rPr>
          <w:i w:val="0"/>
          <w:sz w:val="25"/>
          <w:szCs w:val="25"/>
        </w:rPr>
        <w:t xml:space="preserve"> Saint-</w:t>
      </w:r>
      <w:proofErr w:type="spellStart"/>
      <w:r w:rsidRPr="003458F8">
        <w:rPr>
          <w:i w:val="0"/>
          <w:sz w:val="25"/>
          <w:szCs w:val="25"/>
        </w:rPr>
        <w:t>Saens</w:t>
      </w:r>
      <w:proofErr w:type="spellEnd"/>
      <w:r w:rsidRPr="003458F8">
        <w:rPr>
          <w:i w:val="0"/>
          <w:sz w:val="25"/>
          <w:szCs w:val="25"/>
        </w:rPr>
        <w:t>-</w:t>
      </w:r>
      <w:proofErr w:type="spellStart"/>
      <w:r w:rsidRPr="003458F8">
        <w:rPr>
          <w:i w:val="0"/>
          <w:sz w:val="25"/>
          <w:szCs w:val="25"/>
        </w:rPr>
        <w:t>Danse</w:t>
      </w:r>
      <w:proofErr w:type="spellEnd"/>
      <w:r w:rsidRPr="003458F8">
        <w:rPr>
          <w:i w:val="0"/>
          <w:sz w:val="25"/>
          <w:szCs w:val="25"/>
        </w:rPr>
        <w:t xml:space="preserve"> macabre, mentre il mio figlioccio mescolava gli elementi di fisiologia umana con gli AC DC. Si erano salvati i nostri corpi ma le nostre anime erano rimaste prigioniere laggiù, tra le griglie di ferro e </w:t>
      </w:r>
      <w:r w:rsidR="00096996" w:rsidRPr="003458F8">
        <w:rPr>
          <w:i w:val="0"/>
          <w:sz w:val="25"/>
          <w:szCs w:val="25"/>
        </w:rPr>
        <w:t>cemento, dove</w:t>
      </w:r>
      <w:r w:rsidR="000E1529">
        <w:rPr>
          <w:i w:val="0"/>
          <w:sz w:val="25"/>
          <w:szCs w:val="25"/>
        </w:rPr>
        <w:t xml:space="preserve"> c’</w:t>
      </w:r>
      <w:r w:rsidRPr="003458F8">
        <w:rPr>
          <w:i w:val="0"/>
          <w:sz w:val="25"/>
          <w:szCs w:val="25"/>
        </w:rPr>
        <w:t>eravamo legati.</w:t>
      </w:r>
    </w:p>
    <w:p w:rsidR="009D57B0" w:rsidRPr="003458F8" w:rsidRDefault="009A1863" w:rsidP="00667024">
      <w:pPr>
        <w:spacing w:before="0" w:beforeAutospacing="0" w:after="0" w:afterAutospacing="0"/>
        <w:contextualSpacing/>
        <w:jc w:val="both"/>
        <w:rPr>
          <w:i w:val="0"/>
          <w:sz w:val="25"/>
          <w:szCs w:val="25"/>
        </w:rPr>
      </w:pPr>
      <w:r w:rsidRPr="003458F8">
        <w:rPr>
          <w:i w:val="0"/>
          <w:sz w:val="25"/>
          <w:szCs w:val="25"/>
        </w:rPr>
        <w:t xml:space="preserve">La nostra routine giornaliera non sopportava alcuna sorpresa. </w:t>
      </w:r>
    </w:p>
    <w:p w:rsidR="009D57B0" w:rsidRPr="003458F8" w:rsidRDefault="009A1863" w:rsidP="00667024">
      <w:pPr>
        <w:spacing w:before="0" w:beforeAutospacing="0" w:after="0" w:afterAutospacing="0"/>
        <w:contextualSpacing/>
        <w:jc w:val="both"/>
        <w:rPr>
          <w:i w:val="0"/>
          <w:sz w:val="25"/>
          <w:szCs w:val="25"/>
        </w:rPr>
      </w:pPr>
      <w:r w:rsidRPr="003458F8">
        <w:rPr>
          <w:i w:val="0"/>
          <w:sz w:val="25"/>
          <w:szCs w:val="25"/>
        </w:rPr>
        <w:t xml:space="preserve">Noi non ci facevamo regali di Natale o per il compleanno ma stavamo insieme il più possibile chiacchierando su ogni cosa; molte volte mi aiutava con gli articoli scandalistici, altre volte lo aiutavo io, interrogandolo o suggerendogli come semplificare alcuni esami. </w:t>
      </w:r>
    </w:p>
    <w:p w:rsidR="001B4686" w:rsidRPr="003458F8" w:rsidRDefault="009A1863" w:rsidP="00667024">
      <w:pPr>
        <w:spacing w:before="0" w:beforeAutospacing="0" w:after="0" w:afterAutospacing="0"/>
        <w:contextualSpacing/>
        <w:jc w:val="both"/>
        <w:rPr>
          <w:i w:val="0"/>
          <w:sz w:val="25"/>
          <w:szCs w:val="25"/>
        </w:rPr>
      </w:pPr>
      <w:r w:rsidRPr="003458F8">
        <w:rPr>
          <w:i w:val="0"/>
          <w:sz w:val="25"/>
          <w:szCs w:val="25"/>
        </w:rPr>
        <w:t xml:space="preserve">Billy era diventato un uomo ma non l’avevo mai sentito parlare di una qualche ragazza capace a destare il suo interesse. </w:t>
      </w:r>
    </w:p>
    <w:p w:rsidR="001B4686" w:rsidRPr="003458F8" w:rsidRDefault="009A1863" w:rsidP="00667024">
      <w:pPr>
        <w:spacing w:before="0" w:beforeAutospacing="0" w:after="0" w:afterAutospacing="0"/>
        <w:contextualSpacing/>
        <w:jc w:val="both"/>
        <w:rPr>
          <w:i w:val="0"/>
          <w:sz w:val="25"/>
          <w:szCs w:val="25"/>
        </w:rPr>
      </w:pPr>
      <w:r w:rsidRPr="003458F8">
        <w:rPr>
          <w:i w:val="0"/>
          <w:sz w:val="25"/>
          <w:szCs w:val="25"/>
        </w:rPr>
        <w:t xml:space="preserve">Usava di rado il cellulare perché non ci lasciavamo mai per più di mezza giornata. </w:t>
      </w:r>
    </w:p>
    <w:p w:rsidR="00BC0863" w:rsidRPr="003458F8" w:rsidRDefault="009A1863" w:rsidP="00667024">
      <w:pPr>
        <w:spacing w:before="0" w:beforeAutospacing="0" w:after="0" w:afterAutospacing="0"/>
        <w:contextualSpacing/>
        <w:jc w:val="both"/>
        <w:rPr>
          <w:i w:val="0"/>
          <w:sz w:val="25"/>
          <w:szCs w:val="25"/>
        </w:rPr>
      </w:pPr>
      <w:r w:rsidRPr="003458F8">
        <w:rPr>
          <w:i w:val="0"/>
          <w:sz w:val="25"/>
          <w:szCs w:val="25"/>
        </w:rPr>
        <w:t>Non ci piacevano le escursioni e la cosa che ci divertiva era la giornata del Sabato quando andavamo al centro commerciale a fare la spesa per la settimana.</w:t>
      </w:r>
    </w:p>
    <w:p w:rsidR="009D57B0" w:rsidRPr="003458F8" w:rsidRDefault="008821A5" w:rsidP="00667024">
      <w:pPr>
        <w:spacing w:before="0" w:beforeAutospacing="0" w:after="0" w:afterAutospacing="0"/>
        <w:contextualSpacing/>
        <w:jc w:val="both"/>
        <w:rPr>
          <w:i w:val="0"/>
          <w:sz w:val="25"/>
          <w:szCs w:val="25"/>
        </w:rPr>
      </w:pPr>
      <w:r w:rsidRPr="003458F8">
        <w:rPr>
          <w:i w:val="0"/>
          <w:sz w:val="25"/>
          <w:szCs w:val="25"/>
        </w:rPr>
        <w:t xml:space="preserve">Non avevo mai dubitato di lui e la mia fiducia era totale, troppo dolore ci aveva privato delle cose più belle della vita così </w:t>
      </w:r>
      <w:r w:rsidR="00096996" w:rsidRPr="003458F8">
        <w:rPr>
          <w:i w:val="0"/>
          <w:sz w:val="25"/>
          <w:szCs w:val="25"/>
        </w:rPr>
        <w:t>c’</w:t>
      </w:r>
      <w:r w:rsidRPr="003458F8">
        <w:rPr>
          <w:i w:val="0"/>
          <w:sz w:val="25"/>
          <w:szCs w:val="25"/>
        </w:rPr>
        <w:t xml:space="preserve">eravamo detti che non avremmo più sprecato nemmeno un secondo della nostra vita. La nostra Domenica la passavamo presso il centro di </w:t>
      </w:r>
      <w:r w:rsidR="00096996" w:rsidRPr="003458F8">
        <w:rPr>
          <w:i w:val="0"/>
          <w:sz w:val="25"/>
          <w:szCs w:val="25"/>
        </w:rPr>
        <w:t>volontariato, dove</w:t>
      </w:r>
      <w:r w:rsidRPr="003458F8">
        <w:rPr>
          <w:i w:val="0"/>
          <w:sz w:val="25"/>
          <w:szCs w:val="25"/>
        </w:rPr>
        <w:t xml:space="preserve"> cucina</w:t>
      </w:r>
      <w:r w:rsidR="009D57B0" w:rsidRPr="003458F8">
        <w:rPr>
          <w:i w:val="0"/>
          <w:sz w:val="25"/>
          <w:szCs w:val="25"/>
        </w:rPr>
        <w:t>vamo e servivamo i senzatetto.</w:t>
      </w:r>
    </w:p>
    <w:p w:rsidR="00096996" w:rsidRPr="003458F8" w:rsidRDefault="00096996" w:rsidP="00667024">
      <w:pPr>
        <w:spacing w:before="0" w:beforeAutospacing="0" w:after="0" w:afterAutospacing="0"/>
        <w:contextualSpacing/>
        <w:jc w:val="both"/>
        <w:rPr>
          <w:i w:val="0"/>
          <w:sz w:val="25"/>
          <w:szCs w:val="25"/>
        </w:rPr>
      </w:pPr>
    </w:p>
    <w:p w:rsidR="00096996" w:rsidRPr="003458F8" w:rsidRDefault="00096996" w:rsidP="00667024">
      <w:pPr>
        <w:spacing w:before="0" w:beforeAutospacing="0" w:after="0" w:afterAutospacing="0"/>
        <w:contextualSpacing/>
        <w:jc w:val="both"/>
        <w:rPr>
          <w:i w:val="0"/>
          <w:sz w:val="25"/>
          <w:szCs w:val="25"/>
        </w:rPr>
      </w:pPr>
    </w:p>
    <w:p w:rsidR="00BC0863" w:rsidRPr="003458F8" w:rsidRDefault="001B4686" w:rsidP="00667024">
      <w:pPr>
        <w:spacing w:before="0" w:beforeAutospacing="0" w:after="0" w:afterAutospacing="0"/>
        <w:contextualSpacing/>
        <w:jc w:val="both"/>
        <w:rPr>
          <w:i w:val="0"/>
          <w:sz w:val="25"/>
          <w:szCs w:val="25"/>
        </w:rPr>
      </w:pPr>
      <w:r w:rsidRPr="003458F8">
        <w:rPr>
          <w:i w:val="0"/>
          <w:sz w:val="25"/>
          <w:szCs w:val="25"/>
        </w:rPr>
        <w:lastRenderedPageBreak/>
        <w:t xml:space="preserve">    </w:t>
      </w:r>
      <w:r w:rsidR="008821A5" w:rsidRPr="003458F8">
        <w:rPr>
          <w:i w:val="0"/>
          <w:sz w:val="25"/>
          <w:szCs w:val="25"/>
        </w:rPr>
        <w:t xml:space="preserve">Avevo iniziato un libro ma in dieci anni ero rimasto alla quinta pagina, il perché era facile da capire, nessuna parola poteva essere degna di ricordare quegli innocenti che io non fui in grado di aiutare </w:t>
      </w:r>
      <w:r w:rsidR="00096996" w:rsidRPr="003458F8">
        <w:rPr>
          <w:i w:val="0"/>
          <w:sz w:val="25"/>
          <w:szCs w:val="25"/>
        </w:rPr>
        <w:t>e</w:t>
      </w:r>
      <w:r w:rsidR="008821A5" w:rsidRPr="003458F8">
        <w:rPr>
          <w:i w:val="0"/>
          <w:sz w:val="25"/>
          <w:szCs w:val="25"/>
        </w:rPr>
        <w:t xml:space="preserve"> allora il mio sforzo dopo poche pagine </w:t>
      </w:r>
      <w:r w:rsidR="00BC586C" w:rsidRPr="003458F8">
        <w:rPr>
          <w:i w:val="0"/>
          <w:sz w:val="25"/>
          <w:szCs w:val="25"/>
        </w:rPr>
        <w:t>era</w:t>
      </w:r>
      <w:r w:rsidR="008821A5" w:rsidRPr="003458F8">
        <w:rPr>
          <w:i w:val="0"/>
          <w:sz w:val="25"/>
          <w:szCs w:val="25"/>
        </w:rPr>
        <w:t xml:space="preserve"> vanificato dal senso dell’onore che spingeva l’indice sulla tastiera per cancellare le righe che avevano la presunzione di dire la verità.</w:t>
      </w:r>
    </w:p>
    <w:p w:rsidR="009D57B0" w:rsidRPr="003458F8" w:rsidRDefault="0065659A" w:rsidP="00AF4FDE">
      <w:pPr>
        <w:spacing w:before="0" w:beforeAutospacing="0" w:after="0" w:afterAutospacing="0"/>
        <w:contextualSpacing/>
        <w:jc w:val="both"/>
        <w:rPr>
          <w:i w:val="0"/>
          <w:sz w:val="25"/>
          <w:szCs w:val="25"/>
        </w:rPr>
      </w:pPr>
      <w:r w:rsidRPr="003458F8">
        <w:rPr>
          <w:i w:val="0"/>
          <w:sz w:val="25"/>
          <w:szCs w:val="25"/>
        </w:rPr>
        <w:t xml:space="preserve">Billy per sopravvivere alla morte dei suoi, s’era creato un guscio come quello delle testuggini giganti ed era molto difficile sentirlo ridere o vederlo entusiasmarsi per qualcosa. </w:t>
      </w:r>
    </w:p>
    <w:p w:rsidR="00700190" w:rsidRPr="003458F8" w:rsidRDefault="0065659A" w:rsidP="00AF4FDE">
      <w:pPr>
        <w:spacing w:before="0" w:beforeAutospacing="0" w:after="0" w:afterAutospacing="0"/>
        <w:contextualSpacing/>
        <w:jc w:val="both"/>
        <w:rPr>
          <w:i w:val="0"/>
          <w:sz w:val="25"/>
          <w:szCs w:val="25"/>
        </w:rPr>
      </w:pPr>
      <w:r w:rsidRPr="003458F8">
        <w:rPr>
          <w:i w:val="0"/>
          <w:sz w:val="25"/>
          <w:szCs w:val="25"/>
        </w:rPr>
        <w:t>I suoi, li avevamo cremati dopo la lunga pausa tra l’autopsia e le indagini, pausa in cui l’esercito e la polizia si permisero</w:t>
      </w:r>
      <w:r w:rsidR="00856FAC" w:rsidRPr="003458F8">
        <w:rPr>
          <w:i w:val="0"/>
          <w:sz w:val="25"/>
          <w:szCs w:val="25"/>
        </w:rPr>
        <w:t>,</w:t>
      </w:r>
      <w:r w:rsidRPr="003458F8">
        <w:rPr>
          <w:i w:val="0"/>
          <w:sz w:val="25"/>
          <w:szCs w:val="25"/>
        </w:rPr>
        <w:t xml:space="preserve"> di considerarci gente dall’intelletto limitato. Probabilmente la scia di Charlie aveva toccato qualcuno del governo e quando i soldati </w:t>
      </w:r>
      <w:r w:rsidR="009B2107" w:rsidRPr="003458F8">
        <w:rPr>
          <w:i w:val="0"/>
          <w:sz w:val="25"/>
          <w:szCs w:val="25"/>
        </w:rPr>
        <w:t>trovarono,</w:t>
      </w:r>
      <w:r w:rsidRPr="003458F8">
        <w:rPr>
          <w:i w:val="0"/>
          <w:sz w:val="25"/>
          <w:szCs w:val="25"/>
        </w:rPr>
        <w:t xml:space="preserve"> vuota la piattaforma del missile, cominciarono</w:t>
      </w:r>
      <w:r w:rsidR="00856FAC" w:rsidRPr="003458F8">
        <w:rPr>
          <w:i w:val="0"/>
          <w:sz w:val="25"/>
          <w:szCs w:val="25"/>
        </w:rPr>
        <w:t xml:space="preserve"> </w:t>
      </w:r>
      <w:r w:rsidRPr="003458F8">
        <w:rPr>
          <w:i w:val="0"/>
          <w:sz w:val="25"/>
          <w:szCs w:val="25"/>
        </w:rPr>
        <w:t>a fare pesanti congetture.</w:t>
      </w:r>
      <w:r w:rsidR="003D0A78" w:rsidRPr="003458F8">
        <w:rPr>
          <w:i w:val="0"/>
          <w:sz w:val="25"/>
          <w:szCs w:val="25"/>
        </w:rPr>
        <w:t xml:space="preserve"> Il nostro destino avanzava sui binari opposti alle ricerche grottesche del governo </w:t>
      </w:r>
      <w:r w:rsidR="00096996" w:rsidRPr="003458F8">
        <w:rPr>
          <w:i w:val="0"/>
          <w:sz w:val="25"/>
          <w:szCs w:val="25"/>
        </w:rPr>
        <w:t>e</w:t>
      </w:r>
      <w:r w:rsidR="003D0A78" w:rsidRPr="003458F8">
        <w:rPr>
          <w:i w:val="0"/>
          <w:sz w:val="25"/>
          <w:szCs w:val="25"/>
        </w:rPr>
        <w:t xml:space="preserve"> alle domande dei curiosi che si leggevano ogni tanto sui quotidiani. </w:t>
      </w:r>
    </w:p>
    <w:p w:rsidR="009A1863" w:rsidRPr="003458F8" w:rsidRDefault="003D0A78" w:rsidP="00AF4FDE">
      <w:pPr>
        <w:spacing w:before="0" w:beforeAutospacing="0" w:after="0" w:afterAutospacing="0"/>
        <w:contextualSpacing/>
        <w:jc w:val="both"/>
        <w:rPr>
          <w:i w:val="0"/>
          <w:sz w:val="25"/>
          <w:szCs w:val="25"/>
        </w:rPr>
      </w:pPr>
      <w:r w:rsidRPr="003458F8">
        <w:rPr>
          <w:i w:val="0"/>
          <w:sz w:val="25"/>
          <w:szCs w:val="25"/>
        </w:rPr>
        <w:t>Per non avere altri problemi, Charlie sarebbe stato capace a crearmi problemi anche da morto, ritirai i pochi risparmi che avevo in banca e cambiai il mio nome, usando quello del padre di Billy e Billy fu d’</w:t>
      </w:r>
      <w:r w:rsidR="000D17CC" w:rsidRPr="003458F8">
        <w:rPr>
          <w:i w:val="0"/>
          <w:sz w:val="25"/>
          <w:szCs w:val="25"/>
        </w:rPr>
        <w:t xml:space="preserve">accordo con </w:t>
      </w:r>
      <w:r w:rsidR="00096996" w:rsidRPr="003458F8">
        <w:rPr>
          <w:i w:val="0"/>
          <w:sz w:val="25"/>
          <w:szCs w:val="25"/>
        </w:rPr>
        <w:t>me, anche se</w:t>
      </w:r>
      <w:r w:rsidR="000D17CC" w:rsidRPr="003458F8">
        <w:rPr>
          <w:i w:val="0"/>
          <w:sz w:val="25"/>
          <w:szCs w:val="25"/>
        </w:rPr>
        <w:t xml:space="preserve"> a casa mi chiamava sempre </w:t>
      </w:r>
      <w:proofErr w:type="spellStart"/>
      <w:r w:rsidR="000D17CC" w:rsidRPr="003458F8">
        <w:rPr>
          <w:i w:val="0"/>
          <w:sz w:val="25"/>
          <w:szCs w:val="25"/>
        </w:rPr>
        <w:t>Armet</w:t>
      </w:r>
      <w:proofErr w:type="spellEnd"/>
      <w:r w:rsidR="000D17CC" w:rsidRPr="003458F8">
        <w:rPr>
          <w:i w:val="0"/>
          <w:sz w:val="25"/>
          <w:szCs w:val="25"/>
        </w:rPr>
        <w:t xml:space="preserve"> o Professore, quando era stanco </w:t>
      </w:r>
      <w:r w:rsidR="009B2107" w:rsidRPr="003458F8">
        <w:rPr>
          <w:i w:val="0"/>
          <w:sz w:val="25"/>
          <w:szCs w:val="25"/>
        </w:rPr>
        <w:t>e</w:t>
      </w:r>
      <w:r w:rsidR="000D17CC" w:rsidRPr="003458F8">
        <w:rPr>
          <w:i w:val="0"/>
          <w:sz w:val="25"/>
          <w:szCs w:val="25"/>
        </w:rPr>
        <w:t xml:space="preserve"> arrabbiato.</w:t>
      </w:r>
    </w:p>
    <w:p w:rsidR="006D362D" w:rsidRPr="003458F8" w:rsidRDefault="000D17CC" w:rsidP="00AF4FDE">
      <w:pPr>
        <w:spacing w:before="0" w:beforeAutospacing="0" w:after="0" w:afterAutospacing="0"/>
        <w:contextualSpacing/>
        <w:jc w:val="both"/>
        <w:rPr>
          <w:i w:val="0"/>
          <w:sz w:val="25"/>
          <w:szCs w:val="25"/>
        </w:rPr>
      </w:pPr>
      <w:r w:rsidRPr="003458F8">
        <w:rPr>
          <w:i w:val="0"/>
          <w:sz w:val="25"/>
          <w:szCs w:val="25"/>
        </w:rPr>
        <w:t xml:space="preserve">Tra noi funzionava tutto meravigliosamente bene, se meravigliosamente bene significava ognuno </w:t>
      </w:r>
      <w:r w:rsidR="00096996" w:rsidRPr="003458F8">
        <w:rPr>
          <w:i w:val="0"/>
          <w:sz w:val="25"/>
          <w:szCs w:val="25"/>
        </w:rPr>
        <w:t>con i</w:t>
      </w:r>
      <w:r w:rsidRPr="003458F8">
        <w:rPr>
          <w:i w:val="0"/>
          <w:sz w:val="25"/>
          <w:szCs w:val="25"/>
        </w:rPr>
        <w:t xml:space="preserve"> timpani sfondati dalla musica e davanti </w:t>
      </w:r>
      <w:r w:rsidR="00096996" w:rsidRPr="003458F8">
        <w:rPr>
          <w:i w:val="0"/>
          <w:sz w:val="25"/>
          <w:szCs w:val="25"/>
        </w:rPr>
        <w:t>a</w:t>
      </w:r>
      <w:r w:rsidRPr="003458F8">
        <w:rPr>
          <w:i w:val="0"/>
          <w:sz w:val="25"/>
          <w:szCs w:val="25"/>
        </w:rPr>
        <w:t xml:space="preserve"> una pizza ai peperoni </w:t>
      </w:r>
      <w:r w:rsidR="009B2107" w:rsidRPr="003458F8">
        <w:rPr>
          <w:i w:val="0"/>
          <w:sz w:val="25"/>
          <w:szCs w:val="25"/>
        </w:rPr>
        <w:t>e</w:t>
      </w:r>
      <w:r w:rsidRPr="003458F8">
        <w:rPr>
          <w:i w:val="0"/>
          <w:sz w:val="25"/>
          <w:szCs w:val="25"/>
        </w:rPr>
        <w:t xml:space="preserve"> alici. Billy non aveva amici, i suoi professori lo amavano come un figlio perché studiava bene in tutte le materie e tutti lo corteggiavano come futuro ricercatore per i</w:t>
      </w:r>
      <w:r w:rsidR="00C70AC7" w:rsidRPr="003458F8">
        <w:rPr>
          <w:i w:val="0"/>
          <w:sz w:val="25"/>
          <w:szCs w:val="25"/>
        </w:rPr>
        <w:t xml:space="preserve">l proprio corso e dai voti sembrava potesse diventare un nuovo luminare della medicina. </w:t>
      </w:r>
    </w:p>
    <w:p w:rsidR="005E09A8" w:rsidRPr="003458F8" w:rsidRDefault="000A7E80" w:rsidP="00AF4FDE">
      <w:pPr>
        <w:spacing w:before="0" w:beforeAutospacing="0" w:after="0" w:afterAutospacing="0"/>
        <w:contextualSpacing/>
        <w:jc w:val="both"/>
        <w:rPr>
          <w:i w:val="0"/>
          <w:sz w:val="25"/>
          <w:szCs w:val="25"/>
        </w:rPr>
      </w:pPr>
      <w:r w:rsidRPr="003458F8">
        <w:rPr>
          <w:i w:val="0"/>
          <w:sz w:val="25"/>
          <w:szCs w:val="25"/>
        </w:rPr>
        <w:t xml:space="preserve">         </w:t>
      </w:r>
      <w:r w:rsidR="00C70AC7" w:rsidRPr="003458F8">
        <w:rPr>
          <w:i w:val="0"/>
          <w:sz w:val="25"/>
          <w:szCs w:val="25"/>
        </w:rPr>
        <w:t>L’ultimo anno l’aveva passato a cercarsi un lavoro serale, ne cambiò due, dal ragazzo delle pizze</w:t>
      </w:r>
      <w:r w:rsidR="00096996" w:rsidRPr="003458F8">
        <w:rPr>
          <w:i w:val="0"/>
          <w:sz w:val="25"/>
          <w:szCs w:val="25"/>
        </w:rPr>
        <w:t xml:space="preserve"> </w:t>
      </w:r>
      <w:r w:rsidR="00C70AC7" w:rsidRPr="003458F8">
        <w:rPr>
          <w:i w:val="0"/>
          <w:sz w:val="25"/>
          <w:szCs w:val="25"/>
        </w:rPr>
        <w:t xml:space="preserve">a cuoco per </w:t>
      </w:r>
      <w:proofErr w:type="spellStart"/>
      <w:r w:rsidR="00C70AC7" w:rsidRPr="003458F8">
        <w:rPr>
          <w:i w:val="0"/>
          <w:sz w:val="25"/>
          <w:szCs w:val="25"/>
        </w:rPr>
        <w:t>Burger</w:t>
      </w:r>
      <w:proofErr w:type="spellEnd"/>
      <w:r w:rsidR="00C70AC7" w:rsidRPr="003458F8">
        <w:rPr>
          <w:i w:val="0"/>
          <w:sz w:val="25"/>
          <w:szCs w:val="25"/>
        </w:rPr>
        <w:t xml:space="preserve"> King, poi ne trovò uno presso la Biblioteca dell’Università che non solo lo </w:t>
      </w:r>
      <w:r w:rsidR="00096996" w:rsidRPr="003458F8">
        <w:rPr>
          <w:i w:val="0"/>
          <w:sz w:val="25"/>
          <w:szCs w:val="25"/>
        </w:rPr>
        <w:t>stimolava,</w:t>
      </w:r>
      <w:r w:rsidR="00C70AC7" w:rsidRPr="003458F8">
        <w:rPr>
          <w:i w:val="0"/>
          <w:sz w:val="25"/>
          <w:szCs w:val="25"/>
        </w:rPr>
        <w:t xml:space="preserve"> ma gli alleggeriva in qualche modo il peso del passato. Dalle sei del pomeriggio alle due del mattino curava l’ala della Scienza della Columbia </w:t>
      </w:r>
      <w:proofErr w:type="spellStart"/>
      <w:r w:rsidR="00C70AC7" w:rsidRPr="003458F8">
        <w:rPr>
          <w:i w:val="0"/>
          <w:sz w:val="25"/>
          <w:szCs w:val="25"/>
        </w:rPr>
        <w:t>University</w:t>
      </w:r>
      <w:proofErr w:type="spellEnd"/>
      <w:r w:rsidR="00C70AC7" w:rsidRPr="003458F8">
        <w:rPr>
          <w:i w:val="0"/>
          <w:sz w:val="25"/>
          <w:szCs w:val="25"/>
        </w:rPr>
        <w:t xml:space="preserve">. </w:t>
      </w:r>
    </w:p>
    <w:p w:rsidR="004B670F" w:rsidRPr="003458F8" w:rsidRDefault="004B670F" w:rsidP="00AF4FDE">
      <w:pPr>
        <w:spacing w:before="0" w:beforeAutospacing="0" w:after="0" w:afterAutospacing="0"/>
        <w:contextualSpacing/>
        <w:jc w:val="both"/>
        <w:rPr>
          <w:i w:val="0"/>
          <w:sz w:val="25"/>
          <w:szCs w:val="25"/>
        </w:rPr>
      </w:pPr>
      <w:r w:rsidRPr="003458F8">
        <w:rPr>
          <w:i w:val="0"/>
          <w:sz w:val="25"/>
          <w:szCs w:val="25"/>
        </w:rPr>
        <w:t xml:space="preserve">Le mie nottate erano fatte di attese e di noia, il non vederlo per casa mi lasciava vuoto e quando rientrava alle due e mezzo del mattino, passavano minimo un paio di ore </w:t>
      </w:r>
      <w:r w:rsidR="005A3AC8" w:rsidRPr="003458F8">
        <w:rPr>
          <w:i w:val="0"/>
          <w:sz w:val="25"/>
          <w:szCs w:val="25"/>
        </w:rPr>
        <w:t>con i</w:t>
      </w:r>
      <w:r w:rsidRPr="003458F8">
        <w:rPr>
          <w:i w:val="0"/>
          <w:sz w:val="25"/>
          <w:szCs w:val="25"/>
        </w:rPr>
        <w:t xml:space="preserve"> suoi racconti della giornata.</w:t>
      </w:r>
    </w:p>
    <w:p w:rsidR="009D57B0" w:rsidRPr="003458F8" w:rsidRDefault="00C70AC7" w:rsidP="00AF4FDE">
      <w:pPr>
        <w:spacing w:before="0" w:beforeAutospacing="0" w:after="0" w:afterAutospacing="0"/>
        <w:contextualSpacing/>
        <w:jc w:val="both"/>
        <w:rPr>
          <w:i w:val="0"/>
          <w:sz w:val="25"/>
          <w:szCs w:val="25"/>
        </w:rPr>
      </w:pPr>
      <w:r w:rsidRPr="003458F8">
        <w:rPr>
          <w:i w:val="0"/>
          <w:sz w:val="25"/>
          <w:szCs w:val="25"/>
        </w:rPr>
        <w:t>Ero fiero di lui ma non felice per lui perché avrei voluto che fosse meno perfetto, avrei voluto che si godesse la vita come un qualsiasi giovane della sua età. La nostra auto era</w:t>
      </w:r>
      <w:r w:rsidR="00E34710" w:rsidRPr="003458F8">
        <w:rPr>
          <w:i w:val="0"/>
          <w:sz w:val="25"/>
          <w:szCs w:val="25"/>
        </w:rPr>
        <w:t>,</w:t>
      </w:r>
      <w:r w:rsidR="000E1529">
        <w:rPr>
          <w:i w:val="0"/>
          <w:sz w:val="25"/>
          <w:szCs w:val="25"/>
        </w:rPr>
        <w:t xml:space="preserve"> una vecchia M</w:t>
      </w:r>
      <w:r w:rsidRPr="003458F8">
        <w:rPr>
          <w:i w:val="0"/>
          <w:sz w:val="25"/>
          <w:szCs w:val="25"/>
        </w:rPr>
        <w:t xml:space="preserve">ustang che ci eravamo regalati appena uscì in televisione il telefilm </w:t>
      </w:r>
      <w:proofErr w:type="spellStart"/>
      <w:r w:rsidRPr="003458F8">
        <w:rPr>
          <w:i w:val="0"/>
          <w:sz w:val="25"/>
          <w:szCs w:val="25"/>
        </w:rPr>
        <w:t>Supernatural</w:t>
      </w:r>
      <w:proofErr w:type="spellEnd"/>
      <w:r w:rsidRPr="003458F8">
        <w:rPr>
          <w:i w:val="0"/>
          <w:sz w:val="25"/>
          <w:szCs w:val="25"/>
        </w:rPr>
        <w:t xml:space="preserve">. </w:t>
      </w:r>
    </w:p>
    <w:p w:rsidR="000D17CC" w:rsidRPr="003458F8" w:rsidRDefault="00C70AC7" w:rsidP="00AF4FDE">
      <w:pPr>
        <w:spacing w:before="0" w:beforeAutospacing="0" w:after="0" w:afterAutospacing="0"/>
        <w:contextualSpacing/>
        <w:jc w:val="both"/>
        <w:rPr>
          <w:i w:val="0"/>
          <w:sz w:val="25"/>
          <w:szCs w:val="25"/>
        </w:rPr>
      </w:pPr>
      <w:r w:rsidRPr="003458F8">
        <w:rPr>
          <w:i w:val="0"/>
          <w:sz w:val="25"/>
          <w:szCs w:val="25"/>
        </w:rPr>
        <w:t>Amici o fratelli, padre e figlio, eravamo tutto e nulla ma eravamo insieme ed era quello che contava per me. Il fatto di avere guadagnato un figlio era come avere ritrovato una nuova ragione di vita.</w:t>
      </w:r>
    </w:p>
    <w:p w:rsidR="000A7E80" w:rsidRPr="003458F8" w:rsidRDefault="00206EC5" w:rsidP="00AF4FDE">
      <w:pPr>
        <w:spacing w:before="0" w:beforeAutospacing="0" w:after="0" w:afterAutospacing="0"/>
        <w:contextualSpacing/>
        <w:jc w:val="both"/>
        <w:rPr>
          <w:i w:val="0"/>
          <w:sz w:val="25"/>
          <w:szCs w:val="25"/>
        </w:rPr>
      </w:pPr>
      <w:r w:rsidRPr="003458F8">
        <w:rPr>
          <w:i w:val="0"/>
          <w:sz w:val="25"/>
          <w:szCs w:val="25"/>
        </w:rPr>
        <w:t xml:space="preserve">Da quando avevamo lasciato </w:t>
      </w:r>
      <w:proofErr w:type="spellStart"/>
      <w:r w:rsidR="00E34710" w:rsidRPr="003458F8">
        <w:rPr>
          <w:i w:val="0"/>
          <w:sz w:val="25"/>
          <w:szCs w:val="25"/>
        </w:rPr>
        <w:t>Idony</w:t>
      </w:r>
      <w:proofErr w:type="spellEnd"/>
      <w:r w:rsidR="00E34710" w:rsidRPr="003458F8">
        <w:rPr>
          <w:i w:val="0"/>
          <w:sz w:val="25"/>
          <w:szCs w:val="25"/>
        </w:rPr>
        <w:t>,</w:t>
      </w:r>
      <w:r w:rsidRPr="003458F8">
        <w:rPr>
          <w:i w:val="0"/>
          <w:sz w:val="25"/>
          <w:szCs w:val="25"/>
        </w:rPr>
        <w:t xml:space="preserve"> nessuno di noi aveva più parlato di Cassius. </w:t>
      </w:r>
    </w:p>
    <w:p w:rsidR="00206EC5" w:rsidRPr="003458F8" w:rsidRDefault="000A7E80" w:rsidP="00AF4FDE">
      <w:pPr>
        <w:spacing w:before="0" w:beforeAutospacing="0" w:after="0" w:afterAutospacing="0"/>
        <w:contextualSpacing/>
        <w:jc w:val="both"/>
        <w:rPr>
          <w:i w:val="0"/>
          <w:sz w:val="25"/>
          <w:szCs w:val="25"/>
        </w:rPr>
      </w:pPr>
      <w:r w:rsidRPr="003458F8">
        <w:rPr>
          <w:i w:val="0"/>
          <w:sz w:val="25"/>
          <w:szCs w:val="25"/>
        </w:rPr>
        <w:t xml:space="preserve">         </w:t>
      </w:r>
      <w:r w:rsidR="00206EC5" w:rsidRPr="003458F8">
        <w:rPr>
          <w:i w:val="0"/>
          <w:sz w:val="25"/>
          <w:szCs w:val="25"/>
        </w:rPr>
        <w:t xml:space="preserve">Le ceneri dei </w:t>
      </w:r>
      <w:proofErr w:type="spellStart"/>
      <w:r w:rsidR="00206EC5" w:rsidRPr="003458F8">
        <w:rPr>
          <w:i w:val="0"/>
          <w:sz w:val="25"/>
          <w:szCs w:val="25"/>
        </w:rPr>
        <w:t>Backmayer</w:t>
      </w:r>
      <w:proofErr w:type="spellEnd"/>
      <w:r w:rsidR="00206EC5" w:rsidRPr="003458F8">
        <w:rPr>
          <w:i w:val="0"/>
          <w:sz w:val="25"/>
          <w:szCs w:val="25"/>
        </w:rPr>
        <w:t xml:space="preserve"> le avevamo seppellite in un roseto</w:t>
      </w:r>
      <w:r w:rsidR="009966BF" w:rsidRPr="003458F8">
        <w:rPr>
          <w:i w:val="0"/>
          <w:sz w:val="25"/>
          <w:szCs w:val="25"/>
        </w:rPr>
        <w:t xml:space="preserve"> rosso</w:t>
      </w:r>
      <w:r w:rsidR="004B670F" w:rsidRPr="003458F8">
        <w:rPr>
          <w:i w:val="0"/>
          <w:sz w:val="25"/>
          <w:szCs w:val="25"/>
        </w:rPr>
        <w:t xml:space="preserve"> sul nostro piccolo davanzale, era un modo</w:t>
      </w:r>
      <w:r w:rsidR="009966BF" w:rsidRPr="003458F8">
        <w:rPr>
          <w:i w:val="0"/>
          <w:sz w:val="25"/>
          <w:szCs w:val="25"/>
        </w:rPr>
        <w:t xml:space="preserve"> per essere vicini tutti quanti e d’estate quando il roseto fioriva, il suo profumo erano le cure di quella mamma e di quel papà che avevano lasciato troppo presto il proprio figlio.</w:t>
      </w:r>
    </w:p>
    <w:p w:rsidR="00556CB3" w:rsidRPr="003458F8" w:rsidRDefault="00556CB3" w:rsidP="00AF4FDE">
      <w:pPr>
        <w:spacing w:before="0" w:beforeAutospacing="0" w:after="0" w:afterAutospacing="0"/>
        <w:contextualSpacing/>
        <w:jc w:val="both"/>
        <w:rPr>
          <w:i w:val="0"/>
          <w:sz w:val="25"/>
          <w:szCs w:val="25"/>
        </w:rPr>
      </w:pPr>
      <w:r w:rsidRPr="003458F8">
        <w:rPr>
          <w:i w:val="0"/>
          <w:sz w:val="25"/>
          <w:szCs w:val="25"/>
        </w:rPr>
        <w:t xml:space="preserve">Era </w:t>
      </w:r>
      <w:r w:rsidR="00915969" w:rsidRPr="003458F8">
        <w:rPr>
          <w:i w:val="0"/>
          <w:sz w:val="25"/>
          <w:szCs w:val="25"/>
        </w:rPr>
        <w:t>l</w:t>
      </w:r>
      <w:r w:rsidRPr="003458F8">
        <w:rPr>
          <w:i w:val="0"/>
          <w:sz w:val="25"/>
          <w:szCs w:val="25"/>
        </w:rPr>
        <w:t>uglio e caso voleva fosse ancora inizio mese. Sebbene ci avessi provato</w:t>
      </w:r>
      <w:r w:rsidR="00C05BE3" w:rsidRPr="003458F8">
        <w:rPr>
          <w:i w:val="0"/>
          <w:sz w:val="25"/>
          <w:szCs w:val="25"/>
        </w:rPr>
        <w:t>,</w:t>
      </w:r>
      <w:r w:rsidRPr="003458F8">
        <w:rPr>
          <w:i w:val="0"/>
          <w:sz w:val="25"/>
          <w:szCs w:val="25"/>
        </w:rPr>
        <w:t xml:space="preserve"> non avevo più cancellato quel maledetto </w:t>
      </w:r>
      <w:r w:rsidR="00915969" w:rsidRPr="003458F8">
        <w:rPr>
          <w:i w:val="0"/>
          <w:sz w:val="25"/>
          <w:szCs w:val="25"/>
        </w:rPr>
        <w:t>8 l</w:t>
      </w:r>
      <w:r w:rsidRPr="003458F8">
        <w:rPr>
          <w:i w:val="0"/>
          <w:sz w:val="25"/>
          <w:szCs w:val="25"/>
        </w:rPr>
        <w:t>uglio</w:t>
      </w:r>
      <w:r w:rsidR="00C05BE3" w:rsidRPr="003458F8">
        <w:rPr>
          <w:i w:val="0"/>
          <w:sz w:val="25"/>
          <w:szCs w:val="25"/>
        </w:rPr>
        <w:t xml:space="preserve">, per non dare dispiacere a Billy che sapevo pensasse alla mia medesima maniera, </w:t>
      </w:r>
      <w:r w:rsidR="00F60D10" w:rsidRPr="003458F8">
        <w:rPr>
          <w:i w:val="0"/>
          <w:sz w:val="25"/>
          <w:szCs w:val="25"/>
        </w:rPr>
        <w:t xml:space="preserve">come un falso professore di anime ascoltavo le voci di quelli che avevo lasciato lì </w:t>
      </w:r>
      <w:r w:rsidR="00E34710" w:rsidRPr="003458F8">
        <w:rPr>
          <w:i w:val="0"/>
          <w:sz w:val="25"/>
          <w:szCs w:val="25"/>
        </w:rPr>
        <w:t>a</w:t>
      </w:r>
      <w:r w:rsidR="00F60D10" w:rsidRPr="003458F8">
        <w:rPr>
          <w:i w:val="0"/>
          <w:sz w:val="25"/>
          <w:szCs w:val="25"/>
        </w:rPr>
        <w:t xml:space="preserve"> </w:t>
      </w:r>
      <w:proofErr w:type="spellStart"/>
      <w:r w:rsidR="00F60D10" w:rsidRPr="003458F8">
        <w:rPr>
          <w:i w:val="0"/>
          <w:sz w:val="25"/>
          <w:szCs w:val="25"/>
        </w:rPr>
        <w:t>Idony</w:t>
      </w:r>
      <w:proofErr w:type="spellEnd"/>
      <w:r w:rsidR="00F60D10" w:rsidRPr="003458F8">
        <w:rPr>
          <w:i w:val="0"/>
          <w:sz w:val="25"/>
          <w:szCs w:val="25"/>
        </w:rPr>
        <w:t>.</w:t>
      </w:r>
      <w:r w:rsidR="00915969" w:rsidRPr="003458F8">
        <w:rPr>
          <w:i w:val="0"/>
          <w:sz w:val="25"/>
          <w:szCs w:val="25"/>
        </w:rPr>
        <w:t xml:space="preserve"> Buona parte di me era morta</w:t>
      </w:r>
      <w:r w:rsidR="005A3AC8">
        <w:rPr>
          <w:i w:val="0"/>
          <w:sz w:val="25"/>
          <w:szCs w:val="25"/>
        </w:rPr>
        <w:t>,</w:t>
      </w:r>
      <w:r w:rsidR="00915969" w:rsidRPr="003458F8">
        <w:rPr>
          <w:i w:val="0"/>
          <w:sz w:val="25"/>
          <w:szCs w:val="25"/>
        </w:rPr>
        <w:t xml:space="preserve"> un decennio prima, ma l’altra parte aspettava inconsciamente l’8 luglio per la rabbia che stava assopita per un anno dentro un incubo chiuso nella scatola del capo.</w:t>
      </w:r>
    </w:p>
    <w:p w:rsidR="00A33CBB" w:rsidRPr="003458F8" w:rsidRDefault="00E34710" w:rsidP="00AF4FDE">
      <w:pPr>
        <w:spacing w:before="0" w:beforeAutospacing="0" w:after="0" w:afterAutospacing="0"/>
        <w:contextualSpacing/>
        <w:jc w:val="both"/>
        <w:rPr>
          <w:i w:val="0"/>
          <w:sz w:val="25"/>
          <w:szCs w:val="25"/>
        </w:rPr>
      </w:pPr>
      <w:r w:rsidRPr="003458F8">
        <w:rPr>
          <w:i w:val="0"/>
          <w:sz w:val="25"/>
          <w:szCs w:val="25"/>
        </w:rPr>
        <w:t>Quell’</w:t>
      </w:r>
      <w:r w:rsidR="00915969" w:rsidRPr="003458F8">
        <w:rPr>
          <w:i w:val="0"/>
          <w:sz w:val="25"/>
          <w:szCs w:val="25"/>
        </w:rPr>
        <w:t xml:space="preserve">inizio mese sentivo diverso dagli altri. I miei sogni divennero pesanti </w:t>
      </w:r>
      <w:r w:rsidRPr="003458F8">
        <w:rPr>
          <w:i w:val="0"/>
          <w:sz w:val="25"/>
          <w:szCs w:val="25"/>
        </w:rPr>
        <w:t>e</w:t>
      </w:r>
      <w:r w:rsidR="00915969" w:rsidRPr="003458F8">
        <w:rPr>
          <w:i w:val="0"/>
          <w:sz w:val="25"/>
          <w:szCs w:val="25"/>
        </w:rPr>
        <w:t xml:space="preserve"> orribili, </w:t>
      </w:r>
      <w:r w:rsidR="00856FAC" w:rsidRPr="003458F8">
        <w:rPr>
          <w:i w:val="0"/>
          <w:sz w:val="25"/>
          <w:szCs w:val="25"/>
        </w:rPr>
        <w:t>visioni</w:t>
      </w:r>
      <w:r w:rsidR="00915969" w:rsidRPr="003458F8">
        <w:rPr>
          <w:i w:val="0"/>
          <w:sz w:val="25"/>
          <w:szCs w:val="25"/>
        </w:rPr>
        <w:t xml:space="preserve"> con mostri che inghiottivano Billy, sogni dove gli innocenti tornavano da me per rivendicare la propria esistenza. </w:t>
      </w:r>
    </w:p>
    <w:p w:rsidR="005E09A8" w:rsidRPr="003458F8" w:rsidRDefault="00915969" w:rsidP="00AF4FDE">
      <w:pPr>
        <w:spacing w:before="0" w:beforeAutospacing="0" w:after="0" w:afterAutospacing="0"/>
        <w:contextualSpacing/>
        <w:jc w:val="both"/>
        <w:rPr>
          <w:i w:val="0"/>
          <w:sz w:val="25"/>
          <w:szCs w:val="25"/>
        </w:rPr>
      </w:pPr>
      <w:r w:rsidRPr="003458F8">
        <w:rPr>
          <w:i w:val="0"/>
          <w:sz w:val="25"/>
          <w:szCs w:val="25"/>
        </w:rPr>
        <w:lastRenderedPageBreak/>
        <w:t xml:space="preserve">La mia unica consolazione era il non aver più rivisto i fantasmi di Conrad o Mary </w:t>
      </w:r>
      <w:proofErr w:type="spellStart"/>
      <w:r w:rsidRPr="003458F8">
        <w:rPr>
          <w:i w:val="0"/>
          <w:sz w:val="25"/>
          <w:szCs w:val="25"/>
        </w:rPr>
        <w:t>Ann</w:t>
      </w:r>
      <w:proofErr w:type="spellEnd"/>
      <w:r w:rsidRPr="003458F8">
        <w:rPr>
          <w:i w:val="0"/>
          <w:sz w:val="25"/>
          <w:szCs w:val="25"/>
        </w:rPr>
        <w:t xml:space="preserve">. </w:t>
      </w:r>
    </w:p>
    <w:p w:rsidR="00915969" w:rsidRPr="003458F8" w:rsidRDefault="00915969" w:rsidP="00AF4FDE">
      <w:pPr>
        <w:spacing w:before="0" w:beforeAutospacing="0" w:after="0" w:afterAutospacing="0"/>
        <w:contextualSpacing/>
        <w:jc w:val="both"/>
        <w:rPr>
          <w:i w:val="0"/>
          <w:sz w:val="25"/>
          <w:szCs w:val="25"/>
        </w:rPr>
      </w:pPr>
      <w:r w:rsidRPr="003458F8">
        <w:rPr>
          <w:i w:val="0"/>
          <w:sz w:val="25"/>
          <w:szCs w:val="25"/>
        </w:rPr>
        <w:t xml:space="preserve">Il ritorno </w:t>
      </w:r>
      <w:r w:rsidR="00E3710A" w:rsidRPr="003458F8">
        <w:rPr>
          <w:i w:val="0"/>
          <w:sz w:val="25"/>
          <w:szCs w:val="25"/>
        </w:rPr>
        <w:t>a</w:t>
      </w:r>
      <w:r w:rsidRPr="003458F8">
        <w:rPr>
          <w:i w:val="0"/>
          <w:sz w:val="25"/>
          <w:szCs w:val="25"/>
        </w:rPr>
        <w:t xml:space="preserve"> una normalità mi aveva reso più forte e più coriaceo, io ero il primo a capire Billy e l’unico ad appoggiare in tutto e per tutto quella sua fuga dal mondo interiore.</w:t>
      </w:r>
    </w:p>
    <w:p w:rsidR="004B670F" w:rsidRPr="003458F8" w:rsidRDefault="00A33CBB" w:rsidP="00AF4FDE">
      <w:pPr>
        <w:spacing w:before="0" w:beforeAutospacing="0" w:after="0" w:afterAutospacing="0"/>
        <w:contextualSpacing/>
        <w:jc w:val="both"/>
        <w:rPr>
          <w:i w:val="0"/>
          <w:sz w:val="25"/>
          <w:szCs w:val="25"/>
        </w:rPr>
      </w:pPr>
      <w:r w:rsidRPr="003458F8">
        <w:rPr>
          <w:i w:val="0"/>
          <w:sz w:val="25"/>
          <w:szCs w:val="25"/>
        </w:rPr>
        <w:t xml:space="preserve">Stavo stendendo un piccolo articolo sulle star presenti alle prime di Brooklyn, quando il cellulare squillò. Non avevo amici tra i colleghi e sapevo di passare per un personaggio burbero </w:t>
      </w:r>
      <w:r w:rsidR="005A3AC8" w:rsidRPr="003458F8">
        <w:rPr>
          <w:i w:val="0"/>
          <w:sz w:val="25"/>
          <w:szCs w:val="25"/>
        </w:rPr>
        <w:t>e</w:t>
      </w:r>
      <w:r w:rsidRPr="003458F8">
        <w:rPr>
          <w:i w:val="0"/>
          <w:sz w:val="25"/>
          <w:szCs w:val="25"/>
        </w:rPr>
        <w:t xml:space="preserve"> anticonvenzionale quindi non c’erano nessuno che mi poteva chiamare.</w:t>
      </w:r>
    </w:p>
    <w:p w:rsidR="00A33CBB" w:rsidRPr="003458F8" w:rsidRDefault="00A33CBB" w:rsidP="00AF4FDE">
      <w:pPr>
        <w:spacing w:before="0" w:beforeAutospacing="0" w:after="0" w:afterAutospacing="0"/>
        <w:contextualSpacing/>
        <w:jc w:val="both"/>
        <w:rPr>
          <w:i w:val="0"/>
          <w:sz w:val="25"/>
          <w:szCs w:val="25"/>
        </w:rPr>
      </w:pPr>
      <w:r w:rsidRPr="003458F8">
        <w:rPr>
          <w:i w:val="0"/>
          <w:sz w:val="25"/>
          <w:szCs w:val="25"/>
        </w:rPr>
        <w:t>Risposi con la speranza fosse solo un messaggio di Billy che per qualche motivo non si era portato il telefono dietro.</w:t>
      </w:r>
    </w:p>
    <w:p w:rsidR="00A33CBB" w:rsidRPr="003458F8" w:rsidRDefault="00A33CBB" w:rsidP="00AF4FDE">
      <w:pPr>
        <w:spacing w:before="0" w:beforeAutospacing="0" w:after="0" w:afterAutospacing="0"/>
        <w:contextualSpacing/>
        <w:jc w:val="both"/>
        <w:rPr>
          <w:i w:val="0"/>
          <w:sz w:val="25"/>
          <w:szCs w:val="25"/>
        </w:rPr>
      </w:pPr>
      <w:r w:rsidRPr="003458F8">
        <w:rPr>
          <w:i w:val="0"/>
          <w:sz w:val="25"/>
          <w:szCs w:val="25"/>
        </w:rPr>
        <w:t>“Buonasera Do</w:t>
      </w:r>
      <w:r w:rsidR="00820B41" w:rsidRPr="003458F8">
        <w:rPr>
          <w:i w:val="0"/>
          <w:sz w:val="25"/>
          <w:szCs w:val="25"/>
        </w:rPr>
        <w:t xml:space="preserve">ttor </w:t>
      </w:r>
      <w:proofErr w:type="spellStart"/>
      <w:r w:rsidR="00820B41" w:rsidRPr="003458F8">
        <w:rPr>
          <w:i w:val="0"/>
          <w:sz w:val="25"/>
          <w:szCs w:val="25"/>
        </w:rPr>
        <w:t>Stupini</w:t>
      </w:r>
      <w:proofErr w:type="spellEnd"/>
      <w:r w:rsidR="00820B41" w:rsidRPr="003458F8">
        <w:rPr>
          <w:i w:val="0"/>
          <w:sz w:val="25"/>
          <w:szCs w:val="25"/>
        </w:rPr>
        <w:t xml:space="preserve">, </w:t>
      </w:r>
      <w:r w:rsidRPr="003458F8">
        <w:rPr>
          <w:i w:val="0"/>
          <w:sz w:val="25"/>
          <w:szCs w:val="25"/>
        </w:rPr>
        <w:t xml:space="preserve">mi chiamo Jonathan </w:t>
      </w:r>
      <w:proofErr w:type="spellStart"/>
      <w:r w:rsidRPr="003458F8">
        <w:rPr>
          <w:i w:val="0"/>
          <w:sz w:val="25"/>
          <w:szCs w:val="25"/>
        </w:rPr>
        <w:t>Haytt</w:t>
      </w:r>
      <w:proofErr w:type="spellEnd"/>
      <w:r w:rsidR="00820B41" w:rsidRPr="003458F8">
        <w:rPr>
          <w:i w:val="0"/>
          <w:sz w:val="25"/>
          <w:szCs w:val="25"/>
        </w:rPr>
        <w:t>, ero il capo del bureau e dell’amico comune</w:t>
      </w:r>
      <w:r w:rsidRPr="003458F8">
        <w:rPr>
          <w:i w:val="0"/>
          <w:sz w:val="25"/>
          <w:szCs w:val="25"/>
        </w:rPr>
        <w:t xml:space="preserve"> Charlie</w:t>
      </w:r>
      <w:r w:rsidR="00820B41" w:rsidRPr="003458F8">
        <w:rPr>
          <w:i w:val="0"/>
          <w:sz w:val="25"/>
          <w:szCs w:val="25"/>
        </w:rPr>
        <w:t>, più di</w:t>
      </w:r>
      <w:r w:rsidRPr="003458F8">
        <w:rPr>
          <w:i w:val="0"/>
          <w:sz w:val="25"/>
          <w:szCs w:val="25"/>
        </w:rPr>
        <w:t xml:space="preserve"> dieci anni fa</w:t>
      </w:r>
      <w:r w:rsidR="00820B41" w:rsidRPr="003458F8">
        <w:rPr>
          <w:i w:val="0"/>
          <w:sz w:val="25"/>
          <w:szCs w:val="25"/>
        </w:rPr>
        <w:t>. Dovrebbe sapere …</w:t>
      </w:r>
      <w:r w:rsidRPr="003458F8">
        <w:rPr>
          <w:i w:val="0"/>
          <w:sz w:val="25"/>
          <w:szCs w:val="25"/>
        </w:rPr>
        <w:t>”</w:t>
      </w:r>
      <w:r w:rsidR="005C0733" w:rsidRPr="003458F8">
        <w:rPr>
          <w:i w:val="0"/>
          <w:sz w:val="25"/>
          <w:szCs w:val="25"/>
        </w:rPr>
        <w:t>, ma non lo feci finire.</w:t>
      </w:r>
    </w:p>
    <w:p w:rsidR="003D0A78" w:rsidRPr="003458F8" w:rsidRDefault="00A33CBB" w:rsidP="00AF4FDE">
      <w:pPr>
        <w:spacing w:before="0" w:beforeAutospacing="0" w:after="0" w:afterAutospacing="0"/>
        <w:contextualSpacing/>
        <w:jc w:val="both"/>
        <w:rPr>
          <w:i w:val="0"/>
          <w:sz w:val="25"/>
          <w:szCs w:val="25"/>
        </w:rPr>
      </w:pPr>
      <w:r w:rsidRPr="003458F8">
        <w:rPr>
          <w:i w:val="0"/>
          <w:sz w:val="25"/>
          <w:szCs w:val="25"/>
        </w:rPr>
        <w:t xml:space="preserve">Non so cosa mi passò per la testa ma appena udì il nome di Charlie vomitai, fu un gesto angosciante e liberatorio ed il telefono mi volò sul pavimento, poco lontano da me e dalla pozza di </w:t>
      </w:r>
      <w:proofErr w:type="spellStart"/>
      <w:r w:rsidRPr="003458F8">
        <w:rPr>
          <w:i w:val="0"/>
          <w:sz w:val="25"/>
          <w:szCs w:val="25"/>
        </w:rPr>
        <w:t>acritudine</w:t>
      </w:r>
      <w:proofErr w:type="spellEnd"/>
      <w:r w:rsidRPr="003458F8">
        <w:rPr>
          <w:i w:val="0"/>
          <w:sz w:val="25"/>
          <w:szCs w:val="25"/>
        </w:rPr>
        <w:t>.</w:t>
      </w:r>
    </w:p>
    <w:p w:rsidR="00A33CBB" w:rsidRPr="003458F8" w:rsidRDefault="00E34710" w:rsidP="00AF4FDE">
      <w:pPr>
        <w:spacing w:before="0" w:beforeAutospacing="0" w:after="0" w:afterAutospacing="0"/>
        <w:contextualSpacing/>
        <w:jc w:val="both"/>
        <w:rPr>
          <w:i w:val="0"/>
          <w:sz w:val="25"/>
          <w:szCs w:val="25"/>
        </w:rPr>
      </w:pPr>
      <w:r w:rsidRPr="003458F8">
        <w:rPr>
          <w:i w:val="0"/>
          <w:sz w:val="25"/>
          <w:szCs w:val="25"/>
        </w:rPr>
        <w:t xml:space="preserve">“Signor </w:t>
      </w:r>
      <w:proofErr w:type="spellStart"/>
      <w:r w:rsidRPr="003458F8">
        <w:rPr>
          <w:i w:val="0"/>
          <w:sz w:val="25"/>
          <w:szCs w:val="25"/>
        </w:rPr>
        <w:t>Stupini</w:t>
      </w:r>
      <w:proofErr w:type="spellEnd"/>
      <w:r w:rsidRPr="003458F8">
        <w:rPr>
          <w:i w:val="0"/>
          <w:sz w:val="25"/>
          <w:szCs w:val="25"/>
        </w:rPr>
        <w:t xml:space="preserve"> è ancora la</w:t>
      </w:r>
      <w:r w:rsidR="00B47DE5">
        <w:rPr>
          <w:i w:val="0"/>
          <w:sz w:val="25"/>
          <w:szCs w:val="25"/>
        </w:rPr>
        <w:t>?”</w:t>
      </w:r>
    </w:p>
    <w:p w:rsidR="005C0733" w:rsidRPr="003458F8" w:rsidRDefault="00A33CBB" w:rsidP="005C0733">
      <w:pPr>
        <w:spacing w:before="0" w:beforeAutospacing="0" w:after="0" w:afterAutospacing="0"/>
        <w:contextualSpacing/>
        <w:jc w:val="both"/>
        <w:rPr>
          <w:i w:val="0"/>
          <w:sz w:val="25"/>
          <w:szCs w:val="25"/>
        </w:rPr>
      </w:pPr>
      <w:r w:rsidRPr="003458F8">
        <w:rPr>
          <w:i w:val="0"/>
          <w:sz w:val="25"/>
          <w:szCs w:val="25"/>
        </w:rPr>
        <w:t>Corsi a spegnere il cellulare nella speranza che gli scagnozzi del governo non mi venissero ancora a cercare. Presi la batteria e la gettai fuori dalla finestra.</w:t>
      </w:r>
      <w:r w:rsidR="00345518" w:rsidRPr="003458F8">
        <w:rPr>
          <w:i w:val="0"/>
          <w:sz w:val="25"/>
          <w:szCs w:val="25"/>
        </w:rPr>
        <w:t xml:space="preserve"> Non avrei raccontato</w:t>
      </w:r>
      <w:r w:rsidR="00E34710" w:rsidRPr="003458F8">
        <w:rPr>
          <w:i w:val="0"/>
          <w:sz w:val="25"/>
          <w:szCs w:val="25"/>
        </w:rPr>
        <w:t xml:space="preserve"> </w:t>
      </w:r>
      <w:r w:rsidR="00345518" w:rsidRPr="003458F8">
        <w:rPr>
          <w:i w:val="0"/>
          <w:sz w:val="25"/>
          <w:szCs w:val="25"/>
        </w:rPr>
        <w:t xml:space="preserve">nulla a Billy per evitare di preoccuparlo. </w:t>
      </w:r>
      <w:r w:rsidR="005C0733" w:rsidRPr="003458F8">
        <w:rPr>
          <w:i w:val="0"/>
          <w:sz w:val="25"/>
          <w:szCs w:val="25"/>
        </w:rPr>
        <w:t>Dunque</w:t>
      </w:r>
      <w:r w:rsidR="00E34710" w:rsidRPr="003458F8">
        <w:rPr>
          <w:i w:val="0"/>
          <w:sz w:val="25"/>
          <w:szCs w:val="25"/>
        </w:rPr>
        <w:t>,</w:t>
      </w:r>
      <w:r w:rsidR="005C0733" w:rsidRPr="003458F8">
        <w:rPr>
          <w:i w:val="0"/>
          <w:sz w:val="25"/>
          <w:szCs w:val="25"/>
        </w:rPr>
        <w:t xml:space="preserve"> le acque non erano quiete e gli eventi di </w:t>
      </w:r>
      <w:proofErr w:type="spellStart"/>
      <w:r w:rsidR="005C0733" w:rsidRPr="003458F8">
        <w:rPr>
          <w:i w:val="0"/>
          <w:sz w:val="25"/>
          <w:szCs w:val="25"/>
        </w:rPr>
        <w:t>Idony</w:t>
      </w:r>
      <w:proofErr w:type="spellEnd"/>
      <w:r w:rsidR="005C0733" w:rsidRPr="003458F8">
        <w:rPr>
          <w:i w:val="0"/>
          <w:sz w:val="25"/>
          <w:szCs w:val="25"/>
        </w:rPr>
        <w:t xml:space="preserve"> avevano lasciato strascichi. </w:t>
      </w:r>
    </w:p>
    <w:p w:rsidR="00A33CBB" w:rsidRPr="003458F8" w:rsidRDefault="005C0733" w:rsidP="005C0733">
      <w:pPr>
        <w:spacing w:before="0" w:beforeAutospacing="0" w:after="0" w:afterAutospacing="0"/>
        <w:contextualSpacing/>
        <w:jc w:val="both"/>
        <w:rPr>
          <w:i w:val="0"/>
          <w:sz w:val="25"/>
          <w:szCs w:val="25"/>
        </w:rPr>
      </w:pPr>
      <w:r w:rsidRPr="003458F8">
        <w:rPr>
          <w:i w:val="0"/>
          <w:sz w:val="25"/>
          <w:szCs w:val="25"/>
        </w:rPr>
        <w:t>“Noi siamo soli ovunque andiamo</w:t>
      </w:r>
      <w:r w:rsidR="002C64E3" w:rsidRPr="003458F8">
        <w:rPr>
          <w:i w:val="0"/>
          <w:sz w:val="25"/>
          <w:szCs w:val="25"/>
        </w:rPr>
        <w:t>!</w:t>
      </w:r>
      <w:r w:rsidRPr="003458F8">
        <w:rPr>
          <w:i w:val="0"/>
          <w:sz w:val="25"/>
          <w:szCs w:val="25"/>
        </w:rPr>
        <w:t>”, gridai buttando il capo dalla finestra aperta.</w:t>
      </w:r>
    </w:p>
    <w:p w:rsidR="003D0A78" w:rsidRPr="003458F8" w:rsidRDefault="003D0A78" w:rsidP="00AF4FDE">
      <w:pPr>
        <w:spacing w:before="0" w:beforeAutospacing="0" w:after="0" w:afterAutospacing="0"/>
        <w:contextualSpacing/>
        <w:jc w:val="both"/>
        <w:rPr>
          <w:i w:val="0"/>
          <w:sz w:val="25"/>
          <w:szCs w:val="25"/>
        </w:rPr>
      </w:pPr>
    </w:p>
    <w:p w:rsidR="003D0A78" w:rsidRPr="003458F8" w:rsidRDefault="003D0A78" w:rsidP="00AF4FDE">
      <w:pPr>
        <w:spacing w:before="0" w:beforeAutospacing="0" w:after="0" w:afterAutospacing="0"/>
        <w:contextualSpacing/>
        <w:jc w:val="both"/>
        <w:rPr>
          <w:i w:val="0"/>
          <w:sz w:val="25"/>
          <w:szCs w:val="25"/>
        </w:rPr>
      </w:pPr>
    </w:p>
    <w:p w:rsidR="003D0A78" w:rsidRPr="003458F8" w:rsidRDefault="005C0733" w:rsidP="00AF4FDE">
      <w:pPr>
        <w:spacing w:before="0" w:beforeAutospacing="0" w:after="0" w:afterAutospacing="0"/>
        <w:contextualSpacing/>
        <w:jc w:val="both"/>
        <w:rPr>
          <w:i w:val="0"/>
          <w:sz w:val="25"/>
          <w:szCs w:val="25"/>
        </w:rPr>
      </w:pPr>
      <w:r w:rsidRPr="003458F8">
        <w:rPr>
          <w:i w:val="0"/>
          <w:sz w:val="25"/>
          <w:szCs w:val="25"/>
        </w:rPr>
        <w:t>Quella sera si spezzarono moltissime catene della quotidianità. Billy arrivò prima dell’or</w:t>
      </w:r>
      <w:r w:rsidR="00820B41" w:rsidRPr="003458F8">
        <w:rPr>
          <w:i w:val="0"/>
          <w:sz w:val="25"/>
          <w:szCs w:val="25"/>
        </w:rPr>
        <w:t>a di cena con una ragazza, una giovane</w:t>
      </w:r>
      <w:r w:rsidRPr="003458F8">
        <w:rPr>
          <w:i w:val="0"/>
          <w:sz w:val="25"/>
          <w:szCs w:val="25"/>
        </w:rPr>
        <w:t xml:space="preserve"> esile e carina di nome Rose. Io rimasi stralunato come un pupazzo piazzato davanti alla Grande Ruota del Luna Park.</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La giovane di piccola statura</w:t>
      </w:r>
      <w:r w:rsidR="00620A69" w:rsidRPr="003458F8">
        <w:rPr>
          <w:i w:val="0"/>
          <w:sz w:val="25"/>
          <w:szCs w:val="25"/>
        </w:rPr>
        <w:t>,</w:t>
      </w:r>
      <w:r w:rsidRPr="003458F8">
        <w:rPr>
          <w:i w:val="0"/>
          <w:sz w:val="25"/>
          <w:szCs w:val="25"/>
        </w:rPr>
        <w:t xml:space="preserve"> sembrava una bambolina </w:t>
      </w:r>
      <w:r w:rsidR="00620A69" w:rsidRPr="003458F8">
        <w:rPr>
          <w:i w:val="0"/>
          <w:sz w:val="25"/>
          <w:szCs w:val="25"/>
        </w:rPr>
        <w:t xml:space="preserve">di porcellana </w:t>
      </w:r>
      <w:r w:rsidRPr="003458F8">
        <w:rPr>
          <w:i w:val="0"/>
          <w:sz w:val="25"/>
          <w:szCs w:val="25"/>
        </w:rPr>
        <w:t xml:space="preserve">che non superava le spalle larghe del mio </w:t>
      </w:r>
      <w:r w:rsidR="005A3AC8" w:rsidRPr="003458F8">
        <w:rPr>
          <w:i w:val="0"/>
          <w:sz w:val="25"/>
          <w:szCs w:val="25"/>
        </w:rPr>
        <w:t>Billy,</w:t>
      </w:r>
      <w:r w:rsidRPr="003458F8">
        <w:rPr>
          <w:i w:val="0"/>
          <w:sz w:val="25"/>
          <w:szCs w:val="25"/>
        </w:rPr>
        <w:t xml:space="preserve"> ma non per questo non mi piaceva. La cosa strana era che parlava, tantissimo, </w:t>
      </w:r>
      <w:r w:rsidR="00620A69" w:rsidRPr="003458F8">
        <w:rPr>
          <w:i w:val="0"/>
          <w:sz w:val="25"/>
          <w:szCs w:val="25"/>
        </w:rPr>
        <w:t xml:space="preserve">parlava </w:t>
      </w:r>
      <w:r w:rsidRPr="003458F8">
        <w:rPr>
          <w:i w:val="0"/>
          <w:sz w:val="25"/>
          <w:szCs w:val="25"/>
        </w:rPr>
        <w:t>troppo rispetto a lui che preferiva stare in silenz</w:t>
      </w:r>
      <w:r w:rsidR="00620A69" w:rsidRPr="003458F8">
        <w:rPr>
          <w:i w:val="0"/>
          <w:sz w:val="25"/>
          <w:szCs w:val="25"/>
        </w:rPr>
        <w:t xml:space="preserve">io </w:t>
      </w:r>
      <w:r w:rsidR="00B370D6" w:rsidRPr="003458F8">
        <w:rPr>
          <w:i w:val="0"/>
          <w:sz w:val="25"/>
          <w:szCs w:val="25"/>
        </w:rPr>
        <w:t>e</w:t>
      </w:r>
      <w:r w:rsidR="00620A69" w:rsidRPr="003458F8">
        <w:rPr>
          <w:i w:val="0"/>
          <w:sz w:val="25"/>
          <w:szCs w:val="25"/>
        </w:rPr>
        <w:t xml:space="preserve"> annuire di tanto in tanto quando lei lo interpellava. La serata al contrario di come avrei pensato prima fu leggera e piacevole. Avevamo condiviso come una </w:t>
      </w:r>
      <w:r w:rsidR="00E34710" w:rsidRPr="003458F8">
        <w:rPr>
          <w:i w:val="0"/>
          <w:sz w:val="25"/>
          <w:szCs w:val="25"/>
        </w:rPr>
        <w:t>famiglia, una</w:t>
      </w:r>
      <w:r w:rsidR="00620A69" w:rsidRPr="003458F8">
        <w:rPr>
          <w:i w:val="0"/>
          <w:sz w:val="25"/>
          <w:szCs w:val="25"/>
        </w:rPr>
        <w:t xml:space="preserve"> pizza e bevuto quattro birre ghiacciate come premio per un corso di laurea che stava per finire.</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 xml:space="preserve">Prima di dormire si presentò in camera mia, dopo aver bussato e quando </w:t>
      </w:r>
      <w:r w:rsidR="00E34710" w:rsidRPr="003458F8">
        <w:rPr>
          <w:i w:val="0"/>
          <w:sz w:val="25"/>
          <w:szCs w:val="25"/>
        </w:rPr>
        <w:t>bussava,</w:t>
      </w:r>
      <w:r w:rsidRPr="003458F8">
        <w:rPr>
          <w:i w:val="0"/>
          <w:sz w:val="25"/>
          <w:szCs w:val="25"/>
        </w:rPr>
        <w:t xml:space="preserve"> sapevo che il suo animo era sotto sopra.</w:t>
      </w:r>
    </w:p>
    <w:p w:rsidR="001B7624" w:rsidRPr="003458F8" w:rsidRDefault="00B370D6" w:rsidP="00AF4FDE">
      <w:pPr>
        <w:spacing w:before="0" w:beforeAutospacing="0" w:after="0" w:afterAutospacing="0"/>
        <w:contextualSpacing/>
        <w:jc w:val="both"/>
        <w:rPr>
          <w:i w:val="0"/>
          <w:sz w:val="25"/>
          <w:szCs w:val="25"/>
        </w:rPr>
      </w:pPr>
      <w:r w:rsidRPr="003458F8">
        <w:rPr>
          <w:i w:val="0"/>
          <w:sz w:val="25"/>
          <w:szCs w:val="25"/>
        </w:rPr>
        <w:t xml:space="preserve">“Mi piace </w:t>
      </w:r>
      <w:proofErr w:type="spellStart"/>
      <w:r w:rsidRPr="003458F8">
        <w:rPr>
          <w:i w:val="0"/>
          <w:sz w:val="25"/>
          <w:szCs w:val="25"/>
        </w:rPr>
        <w:t>Armet</w:t>
      </w:r>
      <w:proofErr w:type="spellEnd"/>
      <w:r w:rsidRPr="003458F8">
        <w:rPr>
          <w:i w:val="0"/>
          <w:sz w:val="25"/>
          <w:szCs w:val="25"/>
        </w:rPr>
        <w:t xml:space="preserve">, mi sopporta, forse </w:t>
      </w:r>
      <w:r w:rsidR="001B7624" w:rsidRPr="003458F8">
        <w:rPr>
          <w:i w:val="0"/>
          <w:sz w:val="25"/>
          <w:szCs w:val="25"/>
        </w:rPr>
        <w:t xml:space="preserve">le </w:t>
      </w:r>
      <w:r w:rsidRPr="003458F8">
        <w:rPr>
          <w:i w:val="0"/>
          <w:sz w:val="25"/>
          <w:szCs w:val="25"/>
        </w:rPr>
        <w:t>piaccio, anche se</w:t>
      </w:r>
      <w:r w:rsidR="001B7624" w:rsidRPr="003458F8">
        <w:rPr>
          <w:i w:val="0"/>
          <w:sz w:val="25"/>
          <w:szCs w:val="25"/>
        </w:rPr>
        <w:t xml:space="preserve"> non sono un grande oratore. Mi aspetta per ore senza mai lamentarsi</w:t>
      </w:r>
      <w:r w:rsidR="002C64E3" w:rsidRPr="003458F8">
        <w:rPr>
          <w:i w:val="0"/>
          <w:sz w:val="25"/>
          <w:szCs w:val="25"/>
        </w:rPr>
        <w:t>,</w:t>
      </w:r>
      <w:r w:rsidR="001B7624" w:rsidRPr="003458F8">
        <w:rPr>
          <w:i w:val="0"/>
          <w:sz w:val="25"/>
          <w:szCs w:val="25"/>
        </w:rPr>
        <w:t xml:space="preserve"> e studia</w:t>
      </w:r>
      <w:r w:rsidR="002C64E3" w:rsidRPr="003458F8">
        <w:rPr>
          <w:i w:val="0"/>
          <w:sz w:val="25"/>
          <w:szCs w:val="25"/>
        </w:rPr>
        <w:t xml:space="preserve"> </w:t>
      </w:r>
      <w:r w:rsidR="001B7624" w:rsidRPr="003458F8">
        <w:rPr>
          <w:i w:val="0"/>
          <w:sz w:val="25"/>
          <w:szCs w:val="25"/>
        </w:rPr>
        <w:t>negandosi qualsiasi</w:t>
      </w:r>
      <w:r w:rsidR="002C64E3" w:rsidRPr="003458F8">
        <w:rPr>
          <w:i w:val="0"/>
          <w:sz w:val="25"/>
          <w:szCs w:val="25"/>
        </w:rPr>
        <w:t xml:space="preserve"> distrazione o</w:t>
      </w:r>
      <w:r w:rsidR="001B7624" w:rsidRPr="003458F8">
        <w:rPr>
          <w:i w:val="0"/>
          <w:sz w:val="25"/>
          <w:szCs w:val="25"/>
        </w:rPr>
        <w:t xml:space="preserve"> cosa </w:t>
      </w:r>
      <w:r w:rsidR="002C64E3" w:rsidRPr="003458F8">
        <w:rPr>
          <w:i w:val="0"/>
          <w:sz w:val="25"/>
          <w:szCs w:val="25"/>
        </w:rPr>
        <w:t xml:space="preserve">che non sia legata al </w:t>
      </w:r>
      <w:r w:rsidR="001B7624" w:rsidRPr="003458F8">
        <w:rPr>
          <w:i w:val="0"/>
          <w:sz w:val="25"/>
          <w:szCs w:val="25"/>
        </w:rPr>
        <w:t xml:space="preserve">suo </w:t>
      </w:r>
      <w:r w:rsidR="002C64E3" w:rsidRPr="003458F8">
        <w:rPr>
          <w:i w:val="0"/>
          <w:sz w:val="25"/>
          <w:szCs w:val="25"/>
        </w:rPr>
        <w:t xml:space="preserve">prossimo </w:t>
      </w:r>
      <w:r w:rsidR="001B7624" w:rsidRPr="003458F8">
        <w:rPr>
          <w:i w:val="0"/>
          <w:sz w:val="25"/>
          <w:szCs w:val="25"/>
        </w:rPr>
        <w:t>futuro</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“Ma a me piace e a te che deve piacere</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 xml:space="preserve">Lo studiai in silenzio e percepivo dell’energia negativa in lui. Quando diventava nervoso </w:t>
      </w:r>
      <w:r w:rsidR="00B370D6" w:rsidRPr="003458F8">
        <w:rPr>
          <w:i w:val="0"/>
          <w:sz w:val="25"/>
          <w:szCs w:val="25"/>
        </w:rPr>
        <w:t>Billy,</w:t>
      </w:r>
      <w:r w:rsidRPr="003458F8">
        <w:rPr>
          <w:i w:val="0"/>
          <w:sz w:val="25"/>
          <w:szCs w:val="25"/>
        </w:rPr>
        <w:t xml:space="preserve"> si dondolava sul posto </w:t>
      </w:r>
      <w:r w:rsidR="004A5D8E" w:rsidRPr="003458F8">
        <w:rPr>
          <w:i w:val="0"/>
          <w:sz w:val="25"/>
          <w:szCs w:val="25"/>
        </w:rPr>
        <w:t>e</w:t>
      </w:r>
      <w:r w:rsidRPr="003458F8">
        <w:rPr>
          <w:i w:val="0"/>
          <w:sz w:val="25"/>
          <w:szCs w:val="25"/>
        </w:rPr>
        <w:t xml:space="preserve"> in quel momento, sotto la luce fiocca della candela profumata che bruciavo davanti alla finestra, i miei occhi vedevano il ragazzino spaventato e non l’uomo.</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“Vuoi che ti spieghi qualcosa</w:t>
      </w:r>
      <w:r w:rsidR="00B47DE5">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“Tipo l’impollinazione? Arrivi tardi non pensi</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“Già, eri già grande allora figurati adesso, adesso dovresti essere tu a darmi qualche dritta</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“Non diventerai presto nonno, non ti agitare</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“E chi si agita, ho tutto il tempo del mondo per rovinarti i figlie e sentirai quante parolacce ed in quante lingue ti griderà</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“Gli racconterò che eri uno scrittore e ti tartasserà finché non ti rimetterai a scrivere.”</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“Davvero pensi che io non stia facendo nulla di buono?“</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“Non per te stesso</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 xml:space="preserve">“Io ho fatto la miglior cosa della mia vita solo </w:t>
      </w:r>
      <w:r w:rsidR="00C037A0" w:rsidRPr="003458F8">
        <w:rPr>
          <w:i w:val="0"/>
          <w:sz w:val="25"/>
          <w:szCs w:val="25"/>
        </w:rPr>
        <w:t>e</w:t>
      </w:r>
      <w:r w:rsidRPr="003458F8">
        <w:rPr>
          <w:i w:val="0"/>
          <w:sz w:val="25"/>
          <w:szCs w:val="25"/>
        </w:rPr>
        <w:t xml:space="preserve"> unicamente grazie a te.”</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lastRenderedPageBreak/>
        <w:t>“Non farmi piangere</w:t>
      </w:r>
      <w:r w:rsidR="0062416F">
        <w:rPr>
          <w:i w:val="0"/>
          <w:sz w:val="25"/>
          <w:szCs w:val="25"/>
        </w:rPr>
        <w:t>.”</w:t>
      </w:r>
    </w:p>
    <w:p w:rsidR="001B7624" w:rsidRPr="003458F8" w:rsidRDefault="001B7624" w:rsidP="00AF4FDE">
      <w:pPr>
        <w:spacing w:before="0" w:beforeAutospacing="0" w:after="0" w:afterAutospacing="0"/>
        <w:contextualSpacing/>
        <w:jc w:val="both"/>
        <w:rPr>
          <w:i w:val="0"/>
          <w:sz w:val="25"/>
          <w:szCs w:val="25"/>
        </w:rPr>
      </w:pPr>
      <w:r w:rsidRPr="003458F8">
        <w:rPr>
          <w:i w:val="0"/>
          <w:sz w:val="25"/>
          <w:szCs w:val="25"/>
        </w:rPr>
        <w:t xml:space="preserve">“Non sono mai stato un genitore modello e non posso negare di aver invidiato i tuoi ma ho cercato di lasciare spazio a tutti i tuoi </w:t>
      </w:r>
      <w:r w:rsidR="00C037A0" w:rsidRPr="003458F8">
        <w:rPr>
          <w:i w:val="0"/>
          <w:sz w:val="25"/>
          <w:szCs w:val="25"/>
        </w:rPr>
        <w:t>sogni, anche se</w:t>
      </w:r>
      <w:r w:rsidRPr="003458F8">
        <w:rPr>
          <w:i w:val="0"/>
          <w:sz w:val="25"/>
          <w:szCs w:val="25"/>
        </w:rPr>
        <w:t xml:space="preserve"> so che la maggior parte sono ancora degli incubi</w:t>
      </w:r>
      <w:r w:rsidR="0062416F">
        <w:rPr>
          <w:i w:val="0"/>
          <w:sz w:val="25"/>
          <w:szCs w:val="25"/>
        </w:rPr>
        <w:t>.”</w:t>
      </w:r>
    </w:p>
    <w:p w:rsidR="001B7624" w:rsidRPr="003458F8" w:rsidRDefault="00620A69" w:rsidP="00AF4FDE">
      <w:pPr>
        <w:spacing w:before="0" w:beforeAutospacing="0" w:after="0" w:afterAutospacing="0"/>
        <w:contextualSpacing/>
        <w:jc w:val="both"/>
        <w:rPr>
          <w:i w:val="0"/>
          <w:sz w:val="25"/>
          <w:szCs w:val="25"/>
        </w:rPr>
      </w:pPr>
      <w:r w:rsidRPr="003458F8">
        <w:rPr>
          <w:i w:val="0"/>
          <w:sz w:val="25"/>
          <w:szCs w:val="25"/>
        </w:rPr>
        <w:t>“Sei stato perfetto ma non sono qui per questo</w:t>
      </w:r>
      <w:r w:rsidR="0062416F">
        <w:rPr>
          <w:i w:val="0"/>
          <w:sz w:val="25"/>
          <w:szCs w:val="25"/>
        </w:rPr>
        <w:t>.”</w:t>
      </w:r>
    </w:p>
    <w:p w:rsidR="00620A69" w:rsidRPr="003458F8" w:rsidRDefault="00620A69" w:rsidP="00AF4FDE">
      <w:pPr>
        <w:spacing w:before="0" w:beforeAutospacing="0" w:after="0" w:afterAutospacing="0"/>
        <w:contextualSpacing/>
        <w:jc w:val="both"/>
        <w:rPr>
          <w:i w:val="0"/>
          <w:sz w:val="25"/>
          <w:szCs w:val="25"/>
        </w:rPr>
      </w:pPr>
      <w:r w:rsidRPr="003458F8">
        <w:rPr>
          <w:i w:val="0"/>
          <w:sz w:val="25"/>
          <w:szCs w:val="25"/>
        </w:rPr>
        <w:t>“Dimmi ti ascolto</w:t>
      </w:r>
      <w:r w:rsidR="00B47DE5">
        <w:rPr>
          <w:i w:val="0"/>
          <w:sz w:val="25"/>
          <w:szCs w:val="25"/>
        </w:rPr>
        <w:t>?”</w:t>
      </w:r>
    </w:p>
    <w:p w:rsidR="00620A69" w:rsidRPr="003458F8" w:rsidRDefault="00620A69" w:rsidP="00AF4FDE">
      <w:pPr>
        <w:spacing w:before="0" w:beforeAutospacing="0" w:after="0" w:afterAutospacing="0"/>
        <w:contextualSpacing/>
        <w:jc w:val="both"/>
        <w:rPr>
          <w:i w:val="0"/>
          <w:sz w:val="25"/>
          <w:szCs w:val="25"/>
        </w:rPr>
      </w:pPr>
      <w:r w:rsidRPr="003458F8">
        <w:rPr>
          <w:i w:val="0"/>
          <w:sz w:val="25"/>
          <w:szCs w:val="25"/>
        </w:rPr>
        <w:t>“Oggi è il 6 luglio</w:t>
      </w:r>
      <w:r w:rsidR="0062416F">
        <w:rPr>
          <w:i w:val="0"/>
          <w:sz w:val="25"/>
          <w:szCs w:val="25"/>
        </w:rPr>
        <w:t>.”</w:t>
      </w:r>
    </w:p>
    <w:p w:rsidR="00620A69" w:rsidRPr="003458F8" w:rsidRDefault="00620A69" w:rsidP="00AF4FDE">
      <w:pPr>
        <w:spacing w:before="0" w:beforeAutospacing="0" w:after="0" w:afterAutospacing="0"/>
        <w:contextualSpacing/>
        <w:jc w:val="both"/>
        <w:rPr>
          <w:i w:val="0"/>
          <w:sz w:val="25"/>
          <w:szCs w:val="25"/>
        </w:rPr>
      </w:pPr>
      <w:r w:rsidRPr="003458F8">
        <w:rPr>
          <w:i w:val="0"/>
          <w:sz w:val="25"/>
          <w:szCs w:val="25"/>
        </w:rPr>
        <w:t>Feci finta di non capire</w:t>
      </w:r>
      <w:r w:rsidR="00C037A0" w:rsidRPr="003458F8">
        <w:rPr>
          <w:i w:val="0"/>
          <w:sz w:val="25"/>
          <w:szCs w:val="25"/>
        </w:rPr>
        <w:t>,</w:t>
      </w:r>
      <w:r w:rsidRPr="003458F8">
        <w:rPr>
          <w:i w:val="0"/>
          <w:sz w:val="25"/>
          <w:szCs w:val="25"/>
        </w:rPr>
        <w:t xml:space="preserve"> anche se avrei voluto sviare il discorso per finire bene quella serata.</w:t>
      </w:r>
    </w:p>
    <w:p w:rsidR="00620A69" w:rsidRPr="003458F8" w:rsidRDefault="00620A69" w:rsidP="00AF4FDE">
      <w:pPr>
        <w:spacing w:before="0" w:beforeAutospacing="0" w:after="0" w:afterAutospacing="0"/>
        <w:contextualSpacing/>
        <w:jc w:val="both"/>
        <w:rPr>
          <w:i w:val="0"/>
          <w:sz w:val="25"/>
          <w:szCs w:val="25"/>
        </w:rPr>
      </w:pPr>
      <w:r w:rsidRPr="003458F8">
        <w:rPr>
          <w:i w:val="0"/>
          <w:sz w:val="25"/>
          <w:szCs w:val="25"/>
        </w:rPr>
        <w:t>“E per Rose?”, cambiai volutamente tema.</w:t>
      </w:r>
    </w:p>
    <w:p w:rsidR="00620A69" w:rsidRPr="003458F8" w:rsidRDefault="00620A69" w:rsidP="00AF4FDE">
      <w:pPr>
        <w:spacing w:before="0" w:beforeAutospacing="0" w:after="0" w:afterAutospacing="0"/>
        <w:contextualSpacing/>
        <w:jc w:val="both"/>
        <w:rPr>
          <w:i w:val="0"/>
          <w:sz w:val="25"/>
          <w:szCs w:val="25"/>
        </w:rPr>
      </w:pPr>
      <w:r w:rsidRPr="003458F8">
        <w:rPr>
          <w:i w:val="0"/>
          <w:sz w:val="25"/>
          <w:szCs w:val="25"/>
        </w:rPr>
        <w:t xml:space="preserve">“Qualcuno mi ha raggiunto ai corsi, </w:t>
      </w:r>
      <w:r w:rsidR="00F9369F" w:rsidRPr="003458F8">
        <w:rPr>
          <w:i w:val="0"/>
          <w:sz w:val="25"/>
          <w:szCs w:val="25"/>
        </w:rPr>
        <w:t xml:space="preserve">sto tizio </w:t>
      </w:r>
      <w:r w:rsidRPr="003458F8">
        <w:rPr>
          <w:i w:val="0"/>
          <w:sz w:val="25"/>
          <w:szCs w:val="25"/>
        </w:rPr>
        <w:t>ti cercava, in verità ti cercavano</w:t>
      </w:r>
      <w:r w:rsidR="00C037A0" w:rsidRPr="003458F8">
        <w:rPr>
          <w:i w:val="0"/>
          <w:sz w:val="25"/>
          <w:szCs w:val="25"/>
        </w:rPr>
        <w:t>, erano</w:t>
      </w:r>
      <w:r w:rsidRPr="003458F8">
        <w:rPr>
          <w:i w:val="0"/>
          <w:sz w:val="25"/>
          <w:szCs w:val="25"/>
        </w:rPr>
        <w:t xml:space="preserve"> in quattro ed erano in una macchina scura.</w:t>
      </w:r>
      <w:r w:rsidR="00F9369F" w:rsidRPr="003458F8">
        <w:rPr>
          <w:i w:val="0"/>
          <w:sz w:val="25"/>
          <w:szCs w:val="25"/>
        </w:rPr>
        <w:t xml:space="preserve"> Ho detto loro di non conoscerti</w:t>
      </w:r>
      <w:r w:rsidR="0038725E" w:rsidRPr="003458F8">
        <w:rPr>
          <w:i w:val="0"/>
          <w:sz w:val="25"/>
          <w:szCs w:val="25"/>
        </w:rPr>
        <w:t>,</w:t>
      </w:r>
      <w:r w:rsidR="00F9369F" w:rsidRPr="003458F8">
        <w:rPr>
          <w:i w:val="0"/>
          <w:sz w:val="25"/>
          <w:szCs w:val="25"/>
        </w:rPr>
        <w:t xml:space="preserve"> ma loro</w:t>
      </w:r>
      <w:r w:rsidR="00C9128E" w:rsidRPr="003458F8">
        <w:rPr>
          <w:i w:val="0"/>
          <w:sz w:val="25"/>
          <w:szCs w:val="25"/>
        </w:rPr>
        <w:t xml:space="preserve"> erano a mio parere, erano ben i</w:t>
      </w:r>
      <w:r w:rsidR="001869A7" w:rsidRPr="003458F8">
        <w:rPr>
          <w:i w:val="0"/>
          <w:sz w:val="25"/>
          <w:szCs w:val="25"/>
        </w:rPr>
        <w:t>nformati sui nostri spostamenti.</w:t>
      </w:r>
      <w:r w:rsidR="000E1529">
        <w:rPr>
          <w:i w:val="0"/>
          <w:sz w:val="25"/>
          <w:szCs w:val="25"/>
        </w:rPr>
        <w:t xml:space="preserve"> </w:t>
      </w:r>
      <w:r w:rsidR="001869A7" w:rsidRPr="003458F8">
        <w:rPr>
          <w:i w:val="0"/>
          <w:sz w:val="25"/>
          <w:szCs w:val="25"/>
        </w:rPr>
        <w:t>Sapevano</w:t>
      </w:r>
      <w:r w:rsidR="00F9369F" w:rsidRPr="003458F8">
        <w:rPr>
          <w:i w:val="0"/>
          <w:sz w:val="25"/>
          <w:szCs w:val="25"/>
        </w:rPr>
        <w:t xml:space="preserve"> </w:t>
      </w:r>
      <w:r w:rsidR="00C037A0" w:rsidRPr="003458F8">
        <w:rPr>
          <w:i w:val="0"/>
          <w:sz w:val="25"/>
          <w:szCs w:val="25"/>
        </w:rPr>
        <w:t>persino, dove</w:t>
      </w:r>
      <w:r w:rsidR="00F9369F" w:rsidRPr="003458F8">
        <w:rPr>
          <w:i w:val="0"/>
          <w:sz w:val="25"/>
          <w:szCs w:val="25"/>
        </w:rPr>
        <w:t xml:space="preserve"> </w:t>
      </w:r>
      <w:r w:rsidR="001869A7" w:rsidRPr="003458F8">
        <w:rPr>
          <w:i w:val="0"/>
          <w:sz w:val="25"/>
          <w:szCs w:val="25"/>
        </w:rPr>
        <w:t xml:space="preserve">avevamo sistemato </w:t>
      </w:r>
      <w:r w:rsidR="00F9369F" w:rsidRPr="003458F8">
        <w:rPr>
          <w:i w:val="0"/>
          <w:sz w:val="25"/>
          <w:szCs w:val="25"/>
        </w:rPr>
        <w:t>mamma e papà</w:t>
      </w:r>
      <w:r w:rsidR="0062416F">
        <w:rPr>
          <w:i w:val="0"/>
          <w:sz w:val="25"/>
          <w:szCs w:val="25"/>
        </w:rPr>
        <w:t>.</w:t>
      </w:r>
      <w:r w:rsidR="000E1529">
        <w:rPr>
          <w:i w:val="0"/>
          <w:sz w:val="25"/>
          <w:szCs w:val="25"/>
        </w:rPr>
        <w:t>”</w:t>
      </w:r>
    </w:p>
    <w:p w:rsidR="00F9369F" w:rsidRPr="003458F8" w:rsidRDefault="00F9369F" w:rsidP="00AF4FDE">
      <w:pPr>
        <w:spacing w:before="0" w:beforeAutospacing="0" w:after="0" w:afterAutospacing="0"/>
        <w:contextualSpacing/>
        <w:jc w:val="both"/>
        <w:rPr>
          <w:i w:val="0"/>
          <w:sz w:val="25"/>
          <w:szCs w:val="25"/>
        </w:rPr>
      </w:pPr>
      <w:r w:rsidRPr="003458F8">
        <w:rPr>
          <w:i w:val="0"/>
          <w:sz w:val="25"/>
          <w:szCs w:val="25"/>
        </w:rPr>
        <w:t xml:space="preserve">La luce nella mia mente di colpo si spense. Si spense tutta la positività che avevo cercato di recuperare in tutti </w:t>
      </w:r>
      <w:r w:rsidR="00C9128E" w:rsidRPr="003458F8">
        <w:rPr>
          <w:i w:val="0"/>
          <w:sz w:val="25"/>
          <w:szCs w:val="25"/>
        </w:rPr>
        <w:t>quegli</w:t>
      </w:r>
      <w:r w:rsidRPr="003458F8">
        <w:rPr>
          <w:i w:val="0"/>
          <w:sz w:val="25"/>
          <w:szCs w:val="25"/>
        </w:rPr>
        <w:t xml:space="preserve"> anni. Mi avevano seguito per un motivo a me sconosciuto o perché curiosi di chiudere con la verità, un dossier ancora pieno di domande.</w:t>
      </w:r>
    </w:p>
    <w:p w:rsidR="003D0A78" w:rsidRPr="003458F8" w:rsidRDefault="009E64FC" w:rsidP="00AF4FDE">
      <w:pPr>
        <w:spacing w:before="0" w:beforeAutospacing="0" w:after="0" w:afterAutospacing="0"/>
        <w:contextualSpacing/>
        <w:jc w:val="both"/>
        <w:rPr>
          <w:i w:val="0"/>
          <w:sz w:val="25"/>
          <w:szCs w:val="25"/>
        </w:rPr>
      </w:pPr>
      <w:r w:rsidRPr="003458F8">
        <w:rPr>
          <w:i w:val="0"/>
          <w:sz w:val="25"/>
          <w:szCs w:val="25"/>
        </w:rPr>
        <w:t>“Tu hai paura di questa gente?”,</w:t>
      </w:r>
      <w:r w:rsidR="00C037A0" w:rsidRPr="003458F8">
        <w:rPr>
          <w:i w:val="0"/>
          <w:sz w:val="25"/>
          <w:szCs w:val="25"/>
        </w:rPr>
        <w:t xml:space="preserve"> </w:t>
      </w:r>
      <w:r w:rsidRPr="003458F8">
        <w:rPr>
          <w:i w:val="0"/>
          <w:sz w:val="25"/>
          <w:szCs w:val="25"/>
        </w:rPr>
        <w:t>lo invitai a sedersi sul bordo del letto.</w:t>
      </w:r>
    </w:p>
    <w:p w:rsidR="009E64FC" w:rsidRPr="003458F8" w:rsidRDefault="009E64FC" w:rsidP="00AF4FDE">
      <w:pPr>
        <w:spacing w:before="0" w:beforeAutospacing="0" w:after="0" w:afterAutospacing="0"/>
        <w:contextualSpacing/>
        <w:jc w:val="both"/>
        <w:rPr>
          <w:i w:val="0"/>
          <w:sz w:val="25"/>
          <w:szCs w:val="25"/>
        </w:rPr>
      </w:pPr>
      <w:r w:rsidRPr="003458F8">
        <w:rPr>
          <w:i w:val="0"/>
          <w:sz w:val="25"/>
          <w:szCs w:val="25"/>
        </w:rPr>
        <w:t>“Ho paura</w:t>
      </w:r>
      <w:r w:rsidR="006312D9" w:rsidRPr="003458F8">
        <w:rPr>
          <w:i w:val="0"/>
          <w:sz w:val="25"/>
          <w:szCs w:val="25"/>
        </w:rPr>
        <w:t>,</w:t>
      </w:r>
      <w:r w:rsidR="000E1529">
        <w:rPr>
          <w:i w:val="0"/>
          <w:sz w:val="25"/>
          <w:szCs w:val="25"/>
        </w:rPr>
        <w:t xml:space="preserve"> se tu mi dici di aver paura</w:t>
      </w:r>
      <w:r w:rsidRPr="003458F8">
        <w:rPr>
          <w:i w:val="0"/>
          <w:sz w:val="25"/>
          <w:szCs w:val="25"/>
        </w:rPr>
        <w:t xml:space="preserve">”, il ragazzo mi fissava gli occhi cercando di captare </w:t>
      </w:r>
      <w:r w:rsidR="0038725E" w:rsidRPr="003458F8">
        <w:rPr>
          <w:i w:val="0"/>
          <w:sz w:val="25"/>
          <w:szCs w:val="25"/>
        </w:rPr>
        <w:t>un po’ del mio coraggio che dalle mie forze io sentivo svanire.</w:t>
      </w:r>
    </w:p>
    <w:p w:rsidR="009E64FC" w:rsidRPr="003458F8" w:rsidRDefault="0038725E" w:rsidP="00AF4FDE">
      <w:pPr>
        <w:spacing w:before="0" w:beforeAutospacing="0" w:after="0" w:afterAutospacing="0"/>
        <w:contextualSpacing/>
        <w:jc w:val="both"/>
        <w:rPr>
          <w:i w:val="0"/>
          <w:sz w:val="25"/>
          <w:szCs w:val="25"/>
        </w:rPr>
      </w:pPr>
      <w:r w:rsidRPr="003458F8">
        <w:rPr>
          <w:i w:val="0"/>
          <w:sz w:val="25"/>
          <w:szCs w:val="25"/>
        </w:rPr>
        <w:t xml:space="preserve"> </w:t>
      </w:r>
      <w:r w:rsidR="009E64FC" w:rsidRPr="003458F8">
        <w:rPr>
          <w:i w:val="0"/>
          <w:sz w:val="25"/>
          <w:szCs w:val="25"/>
        </w:rPr>
        <w:t>“Devi aver paura, mi hanno chiamato e non volevo dirtelo</w:t>
      </w:r>
      <w:r w:rsidR="0062416F">
        <w:rPr>
          <w:i w:val="0"/>
          <w:sz w:val="25"/>
          <w:szCs w:val="25"/>
        </w:rPr>
        <w:t>.”</w:t>
      </w:r>
    </w:p>
    <w:p w:rsidR="009E64FC" w:rsidRPr="003458F8" w:rsidRDefault="009E64FC" w:rsidP="00AF4FDE">
      <w:pPr>
        <w:spacing w:before="0" w:beforeAutospacing="0" w:after="0" w:afterAutospacing="0"/>
        <w:contextualSpacing/>
        <w:jc w:val="both"/>
        <w:rPr>
          <w:i w:val="0"/>
          <w:sz w:val="25"/>
          <w:szCs w:val="25"/>
        </w:rPr>
      </w:pPr>
      <w:r w:rsidRPr="003458F8">
        <w:rPr>
          <w:i w:val="0"/>
          <w:sz w:val="25"/>
          <w:szCs w:val="25"/>
        </w:rPr>
        <w:t>“Potrebbero trovarci</w:t>
      </w:r>
      <w:r w:rsidR="0062416F">
        <w:rPr>
          <w:i w:val="0"/>
          <w:sz w:val="25"/>
          <w:szCs w:val="25"/>
        </w:rPr>
        <w:t>.”</w:t>
      </w:r>
    </w:p>
    <w:p w:rsidR="009E64FC" w:rsidRPr="003458F8" w:rsidRDefault="009E64FC" w:rsidP="00AF4FDE">
      <w:pPr>
        <w:spacing w:before="0" w:beforeAutospacing="0" w:after="0" w:afterAutospacing="0"/>
        <w:contextualSpacing/>
        <w:jc w:val="both"/>
        <w:rPr>
          <w:i w:val="0"/>
          <w:sz w:val="25"/>
          <w:szCs w:val="25"/>
        </w:rPr>
      </w:pPr>
      <w:r w:rsidRPr="003458F8">
        <w:rPr>
          <w:i w:val="0"/>
          <w:sz w:val="25"/>
          <w:szCs w:val="25"/>
        </w:rPr>
        <w:t xml:space="preserve">“Da sempre </w:t>
      </w:r>
      <w:r w:rsidR="006312D9" w:rsidRPr="003458F8">
        <w:rPr>
          <w:i w:val="0"/>
          <w:sz w:val="25"/>
          <w:szCs w:val="25"/>
        </w:rPr>
        <w:t>sanno, dove</w:t>
      </w:r>
      <w:r w:rsidRPr="003458F8">
        <w:rPr>
          <w:i w:val="0"/>
          <w:sz w:val="25"/>
          <w:szCs w:val="25"/>
        </w:rPr>
        <w:t xml:space="preserve"> </w:t>
      </w:r>
      <w:r w:rsidR="006312D9" w:rsidRPr="003458F8">
        <w:rPr>
          <w:i w:val="0"/>
          <w:sz w:val="25"/>
          <w:szCs w:val="25"/>
        </w:rPr>
        <w:t>siamo,</w:t>
      </w:r>
      <w:r w:rsidRPr="003458F8">
        <w:rPr>
          <w:i w:val="0"/>
          <w:sz w:val="25"/>
          <w:szCs w:val="25"/>
        </w:rPr>
        <w:t xml:space="preserve"> è solo che non gli servivamo ancora</w:t>
      </w:r>
      <w:r w:rsidR="0062416F">
        <w:rPr>
          <w:i w:val="0"/>
          <w:sz w:val="25"/>
          <w:szCs w:val="25"/>
        </w:rPr>
        <w:t>.”</w:t>
      </w:r>
    </w:p>
    <w:p w:rsidR="009E64FC" w:rsidRPr="003458F8" w:rsidRDefault="009E64FC" w:rsidP="00AF4FDE">
      <w:pPr>
        <w:spacing w:before="0" w:beforeAutospacing="0" w:after="0" w:afterAutospacing="0"/>
        <w:contextualSpacing/>
        <w:jc w:val="both"/>
        <w:rPr>
          <w:i w:val="0"/>
          <w:sz w:val="25"/>
          <w:szCs w:val="25"/>
        </w:rPr>
      </w:pPr>
      <w:r w:rsidRPr="003458F8">
        <w:rPr>
          <w:i w:val="0"/>
          <w:sz w:val="25"/>
          <w:szCs w:val="25"/>
        </w:rPr>
        <w:t>“Perché pensi questo</w:t>
      </w:r>
      <w:r w:rsidR="00B47DE5">
        <w:rPr>
          <w:i w:val="0"/>
          <w:sz w:val="25"/>
          <w:szCs w:val="25"/>
        </w:rPr>
        <w:t>?”</w:t>
      </w:r>
    </w:p>
    <w:p w:rsidR="009E64FC" w:rsidRPr="003458F8" w:rsidRDefault="009E64FC" w:rsidP="00AF4FDE">
      <w:pPr>
        <w:spacing w:before="0" w:beforeAutospacing="0" w:after="0" w:afterAutospacing="0"/>
        <w:contextualSpacing/>
        <w:jc w:val="both"/>
        <w:rPr>
          <w:i w:val="0"/>
          <w:sz w:val="25"/>
          <w:szCs w:val="25"/>
        </w:rPr>
      </w:pPr>
      <w:r w:rsidRPr="003458F8">
        <w:rPr>
          <w:i w:val="0"/>
          <w:sz w:val="25"/>
          <w:szCs w:val="25"/>
        </w:rPr>
        <w:t xml:space="preserve">“Quando qualcuno del governo ti </w:t>
      </w:r>
      <w:r w:rsidR="006312D9" w:rsidRPr="003458F8">
        <w:rPr>
          <w:i w:val="0"/>
          <w:sz w:val="25"/>
          <w:szCs w:val="25"/>
        </w:rPr>
        <w:t>chiama,</w:t>
      </w:r>
      <w:r w:rsidRPr="003458F8">
        <w:rPr>
          <w:i w:val="0"/>
          <w:sz w:val="25"/>
          <w:szCs w:val="25"/>
        </w:rPr>
        <w:t xml:space="preserve"> non è per farti una donazione ma perché sei tu a dover fare qualcosa per lui</w:t>
      </w:r>
      <w:r w:rsidR="0062416F">
        <w:rPr>
          <w:i w:val="0"/>
          <w:sz w:val="25"/>
          <w:szCs w:val="25"/>
        </w:rPr>
        <w:t>.”</w:t>
      </w:r>
    </w:p>
    <w:p w:rsidR="00740C85" w:rsidRPr="003458F8" w:rsidRDefault="004F1B05" w:rsidP="00AF4FDE">
      <w:pPr>
        <w:spacing w:before="0" w:beforeAutospacing="0" w:after="0" w:afterAutospacing="0"/>
        <w:contextualSpacing/>
        <w:jc w:val="both"/>
        <w:rPr>
          <w:i w:val="0"/>
          <w:sz w:val="25"/>
          <w:szCs w:val="25"/>
        </w:rPr>
      </w:pPr>
      <w:r w:rsidRPr="003458F8">
        <w:rPr>
          <w:i w:val="0"/>
          <w:sz w:val="25"/>
          <w:szCs w:val="25"/>
        </w:rPr>
        <w:t xml:space="preserve">Billy andò in camera sua </w:t>
      </w:r>
      <w:r w:rsidR="0038725E" w:rsidRPr="003458F8">
        <w:rPr>
          <w:i w:val="0"/>
          <w:sz w:val="25"/>
          <w:szCs w:val="25"/>
        </w:rPr>
        <w:t>e</w:t>
      </w:r>
      <w:r w:rsidR="00740C85" w:rsidRPr="003458F8">
        <w:rPr>
          <w:i w:val="0"/>
          <w:sz w:val="25"/>
          <w:szCs w:val="25"/>
        </w:rPr>
        <w:t xml:space="preserve"> iniziò a trafficare con gli armadi. Dovevo seguirlo perché mi spaventava l’idea di vederlo andare via di casa e lasciarmi lì da solo.</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“Che stai facendo Billy</w:t>
      </w:r>
      <w:r w:rsidR="00B47DE5">
        <w:rPr>
          <w:i w:val="0"/>
          <w:sz w:val="25"/>
          <w:szCs w:val="25"/>
        </w:rPr>
        <w:t>?”</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“Preparo i bagagli</w:t>
      </w:r>
      <w:r w:rsidR="0062416F">
        <w:rPr>
          <w:i w:val="0"/>
          <w:sz w:val="25"/>
          <w:szCs w:val="25"/>
        </w:rPr>
        <w:t>.”</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“Perché</w:t>
      </w:r>
      <w:r w:rsidR="00B47DE5">
        <w:rPr>
          <w:i w:val="0"/>
          <w:sz w:val="25"/>
          <w:szCs w:val="25"/>
        </w:rPr>
        <w:t>?”</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“Perché noi dobbiamo andare via da qui</w:t>
      </w:r>
      <w:r w:rsidR="0062416F">
        <w:rPr>
          <w:i w:val="0"/>
          <w:sz w:val="25"/>
          <w:szCs w:val="25"/>
        </w:rPr>
        <w:t>.”</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Non mi stava abbandonando, mi stava aiutando a scappare e per farlo stava rinunciato a tutto il lavoro e a tutti i sacrifici che aveva fatto in quella città.</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“Scappare non serve a nulla, ti posso trovare ovunque e a quale prezzo, nasconderci come insetti, come dei criminali che fuggono dalle loro responsabilità?”</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“Ma</w:t>
      </w:r>
      <w:r w:rsidR="00515E60" w:rsidRPr="003458F8">
        <w:rPr>
          <w:i w:val="0"/>
          <w:sz w:val="25"/>
          <w:szCs w:val="25"/>
        </w:rPr>
        <w:t>,</w:t>
      </w:r>
      <w:r w:rsidRPr="003458F8">
        <w:rPr>
          <w:i w:val="0"/>
          <w:sz w:val="25"/>
          <w:szCs w:val="25"/>
        </w:rPr>
        <w:t xml:space="preserve"> ci cercano</w:t>
      </w:r>
      <w:r w:rsidR="00B47DE5">
        <w:rPr>
          <w:i w:val="0"/>
          <w:sz w:val="25"/>
          <w:szCs w:val="25"/>
        </w:rPr>
        <w:t>?”</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“Mi domandavo perché Ci avesse lasciati vivi, perché proprio noi due e non altri? Non ti sei mai domandato questo</w:t>
      </w:r>
      <w:r w:rsidR="00B47DE5">
        <w:rPr>
          <w:i w:val="0"/>
          <w:sz w:val="25"/>
          <w:szCs w:val="25"/>
        </w:rPr>
        <w:t>?”</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Billy annuì.</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 xml:space="preserve">“Chi mi cerca non cerca </w:t>
      </w:r>
      <w:proofErr w:type="spellStart"/>
      <w:r w:rsidRPr="003458F8">
        <w:rPr>
          <w:i w:val="0"/>
          <w:sz w:val="25"/>
          <w:szCs w:val="25"/>
        </w:rPr>
        <w:t>Armet</w:t>
      </w:r>
      <w:proofErr w:type="spellEnd"/>
      <w:r w:rsidRPr="003458F8">
        <w:rPr>
          <w:i w:val="0"/>
          <w:sz w:val="25"/>
          <w:szCs w:val="25"/>
        </w:rPr>
        <w:t xml:space="preserve"> </w:t>
      </w:r>
      <w:proofErr w:type="spellStart"/>
      <w:r w:rsidRPr="003458F8">
        <w:rPr>
          <w:i w:val="0"/>
          <w:sz w:val="25"/>
          <w:szCs w:val="25"/>
        </w:rPr>
        <w:t>Stupini</w:t>
      </w:r>
      <w:proofErr w:type="spellEnd"/>
      <w:r w:rsidRPr="003458F8">
        <w:rPr>
          <w:i w:val="0"/>
          <w:sz w:val="25"/>
          <w:szCs w:val="25"/>
        </w:rPr>
        <w:t xml:space="preserve"> ma </w:t>
      </w:r>
      <w:proofErr w:type="spellStart"/>
      <w:r w:rsidRPr="003458F8">
        <w:rPr>
          <w:i w:val="0"/>
          <w:sz w:val="25"/>
          <w:szCs w:val="25"/>
        </w:rPr>
        <w:t>Luss</w:t>
      </w:r>
      <w:proofErr w:type="spellEnd"/>
      <w:r w:rsidRPr="003458F8">
        <w:rPr>
          <w:i w:val="0"/>
          <w:sz w:val="25"/>
          <w:szCs w:val="25"/>
        </w:rPr>
        <w:t xml:space="preserve"> o </w:t>
      </w:r>
      <w:proofErr w:type="spellStart"/>
      <w:r w:rsidRPr="003458F8">
        <w:rPr>
          <w:i w:val="0"/>
          <w:sz w:val="25"/>
          <w:szCs w:val="25"/>
        </w:rPr>
        <w:t>Ghott</w:t>
      </w:r>
      <w:proofErr w:type="spellEnd"/>
      <w:r w:rsidRPr="003458F8">
        <w:rPr>
          <w:i w:val="0"/>
          <w:sz w:val="25"/>
          <w:szCs w:val="25"/>
        </w:rPr>
        <w:t xml:space="preserve"> o </w:t>
      </w:r>
      <w:proofErr w:type="spellStart"/>
      <w:r w:rsidRPr="003458F8">
        <w:rPr>
          <w:i w:val="0"/>
          <w:sz w:val="25"/>
          <w:szCs w:val="25"/>
        </w:rPr>
        <w:t>Goth</w:t>
      </w:r>
      <w:proofErr w:type="spellEnd"/>
      <w:r w:rsidR="001869A7" w:rsidRPr="003458F8">
        <w:rPr>
          <w:i w:val="0"/>
          <w:sz w:val="25"/>
          <w:szCs w:val="25"/>
        </w:rPr>
        <w:t xml:space="preserve">, </w:t>
      </w:r>
      <w:r w:rsidRPr="003458F8">
        <w:rPr>
          <w:i w:val="0"/>
          <w:sz w:val="25"/>
          <w:szCs w:val="25"/>
        </w:rPr>
        <w:t>cerca la sfida col male o l’</w:t>
      </w:r>
      <w:proofErr w:type="spellStart"/>
      <w:r w:rsidRPr="003458F8">
        <w:rPr>
          <w:i w:val="0"/>
          <w:sz w:val="25"/>
          <w:szCs w:val="25"/>
        </w:rPr>
        <w:t>interpreazione</w:t>
      </w:r>
      <w:proofErr w:type="spellEnd"/>
      <w:r w:rsidRPr="003458F8">
        <w:rPr>
          <w:i w:val="0"/>
          <w:sz w:val="25"/>
          <w:szCs w:val="25"/>
        </w:rPr>
        <w:t xml:space="preserve"> di questo.”</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“Interpretazione</w:t>
      </w:r>
      <w:r w:rsidR="00B47DE5">
        <w:rPr>
          <w:i w:val="0"/>
          <w:sz w:val="25"/>
          <w:szCs w:val="25"/>
        </w:rPr>
        <w:t>?”</w:t>
      </w:r>
    </w:p>
    <w:p w:rsidR="00740C85" w:rsidRPr="003458F8" w:rsidRDefault="00740C85" w:rsidP="00AF4FDE">
      <w:pPr>
        <w:spacing w:before="0" w:beforeAutospacing="0" w:after="0" w:afterAutospacing="0"/>
        <w:contextualSpacing/>
        <w:jc w:val="both"/>
        <w:rPr>
          <w:i w:val="0"/>
          <w:sz w:val="25"/>
          <w:szCs w:val="25"/>
        </w:rPr>
      </w:pPr>
      <w:r w:rsidRPr="003458F8">
        <w:rPr>
          <w:i w:val="0"/>
          <w:sz w:val="25"/>
          <w:szCs w:val="25"/>
        </w:rPr>
        <w:t>“hanno bisogno di noi per capire quello che loro non sono stato in grado di capire in un decennio di studi</w:t>
      </w:r>
      <w:r w:rsidR="0062416F">
        <w:rPr>
          <w:i w:val="0"/>
          <w:sz w:val="25"/>
          <w:szCs w:val="25"/>
        </w:rPr>
        <w:t>.”</w:t>
      </w:r>
    </w:p>
    <w:p w:rsidR="00F73176" w:rsidRPr="003458F8" w:rsidRDefault="00F73176" w:rsidP="00AF4FDE">
      <w:pPr>
        <w:spacing w:before="0" w:beforeAutospacing="0" w:after="0" w:afterAutospacing="0"/>
        <w:contextualSpacing/>
        <w:jc w:val="both"/>
        <w:rPr>
          <w:i w:val="0"/>
          <w:sz w:val="25"/>
          <w:szCs w:val="25"/>
        </w:rPr>
      </w:pPr>
      <w:r w:rsidRPr="003458F8">
        <w:rPr>
          <w:i w:val="0"/>
          <w:sz w:val="25"/>
          <w:szCs w:val="25"/>
        </w:rPr>
        <w:t>“E perché ora e non prima</w:t>
      </w:r>
      <w:r w:rsidR="00B47DE5">
        <w:rPr>
          <w:i w:val="0"/>
          <w:sz w:val="25"/>
          <w:szCs w:val="25"/>
        </w:rPr>
        <w:t>?”</w:t>
      </w:r>
    </w:p>
    <w:p w:rsidR="00F73176" w:rsidRPr="003458F8" w:rsidRDefault="00F73176" w:rsidP="00AF4FDE">
      <w:pPr>
        <w:spacing w:before="0" w:beforeAutospacing="0" w:after="0" w:afterAutospacing="0"/>
        <w:contextualSpacing/>
        <w:jc w:val="both"/>
        <w:rPr>
          <w:i w:val="0"/>
          <w:sz w:val="25"/>
          <w:szCs w:val="25"/>
        </w:rPr>
      </w:pPr>
      <w:r w:rsidRPr="003458F8">
        <w:rPr>
          <w:i w:val="0"/>
          <w:sz w:val="25"/>
          <w:szCs w:val="25"/>
        </w:rPr>
        <w:t xml:space="preserve">“Non saprei ma stai sicuro che saranno loro a dircelo. </w:t>
      </w:r>
      <w:r w:rsidR="001869A7" w:rsidRPr="003458F8">
        <w:rPr>
          <w:i w:val="0"/>
          <w:sz w:val="25"/>
          <w:szCs w:val="25"/>
        </w:rPr>
        <w:t xml:space="preserve">Ti va di sfidare il destino per </w:t>
      </w:r>
      <w:r w:rsidRPr="003458F8">
        <w:rPr>
          <w:i w:val="0"/>
          <w:sz w:val="25"/>
          <w:szCs w:val="25"/>
        </w:rPr>
        <w:t xml:space="preserve">affrontare </w:t>
      </w:r>
      <w:r w:rsidR="001869A7" w:rsidRPr="003458F8">
        <w:rPr>
          <w:i w:val="0"/>
          <w:sz w:val="25"/>
          <w:szCs w:val="25"/>
        </w:rPr>
        <w:t xml:space="preserve">nuovamente </w:t>
      </w:r>
      <w:r w:rsidRPr="003458F8">
        <w:rPr>
          <w:i w:val="0"/>
          <w:sz w:val="25"/>
          <w:szCs w:val="25"/>
        </w:rPr>
        <w:t>la storia</w:t>
      </w:r>
      <w:r w:rsidR="00B47DE5">
        <w:rPr>
          <w:i w:val="0"/>
          <w:sz w:val="25"/>
          <w:szCs w:val="25"/>
        </w:rPr>
        <w:t>?”</w:t>
      </w:r>
    </w:p>
    <w:p w:rsidR="00F73176" w:rsidRPr="003458F8" w:rsidRDefault="00F73176"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xml:space="preserve"> tu sai cosa abbiamo visto e l’onda, ti ricordi la montagna e l’acqua che spingeva per entrarci nei polmoni, e Cassius, ti ricordi di Cassius, dei miei, di tutti quelli che ha portato via</w:t>
      </w:r>
      <w:r w:rsidR="00B47DE5">
        <w:rPr>
          <w:i w:val="0"/>
          <w:sz w:val="25"/>
          <w:szCs w:val="25"/>
        </w:rPr>
        <w:t>?”</w:t>
      </w:r>
    </w:p>
    <w:p w:rsidR="00345E94" w:rsidRPr="003458F8" w:rsidRDefault="00345E94" w:rsidP="00AF4FDE">
      <w:pPr>
        <w:spacing w:before="0" w:beforeAutospacing="0" w:after="0" w:afterAutospacing="0"/>
        <w:contextualSpacing/>
        <w:jc w:val="both"/>
        <w:rPr>
          <w:i w:val="0"/>
          <w:sz w:val="25"/>
          <w:szCs w:val="25"/>
        </w:rPr>
      </w:pPr>
      <w:r w:rsidRPr="003458F8">
        <w:rPr>
          <w:i w:val="0"/>
          <w:sz w:val="25"/>
          <w:szCs w:val="25"/>
        </w:rPr>
        <w:lastRenderedPageBreak/>
        <w:t>“Io li porto tutti con me, un pezzo di me è morto Billy e quello che è sopravvissuto è grazie a te. Sei la mia unica ragione di vita e credo che tu lo sappia. Hai preso le parti migliori di tutti noi, sei un grande studioso, un ragazzo dotato di una lucidità mentale e di un acume poco comuni ma sei anche un ragazzo ferito ed io non voglio riaprire quelle ferite che so che non potranno mai guarire. Io devo c</w:t>
      </w:r>
      <w:r w:rsidR="00256CC5" w:rsidRPr="003458F8">
        <w:rPr>
          <w:i w:val="0"/>
          <w:sz w:val="25"/>
          <w:szCs w:val="25"/>
        </w:rPr>
        <w:t>a</w:t>
      </w:r>
      <w:r w:rsidRPr="003458F8">
        <w:rPr>
          <w:i w:val="0"/>
          <w:sz w:val="25"/>
          <w:szCs w:val="25"/>
        </w:rPr>
        <w:t xml:space="preserve">pire perché </w:t>
      </w:r>
      <w:r w:rsidR="004B7651" w:rsidRPr="003458F8">
        <w:rPr>
          <w:i w:val="0"/>
          <w:sz w:val="25"/>
          <w:szCs w:val="25"/>
        </w:rPr>
        <w:t>capire,</w:t>
      </w:r>
      <w:r w:rsidRPr="003458F8">
        <w:rPr>
          <w:i w:val="0"/>
          <w:sz w:val="25"/>
          <w:szCs w:val="25"/>
        </w:rPr>
        <w:t xml:space="preserve"> vuole dire poter fermare, curare, </w:t>
      </w:r>
      <w:r w:rsidR="00256CC5" w:rsidRPr="003458F8">
        <w:rPr>
          <w:i w:val="0"/>
          <w:sz w:val="25"/>
          <w:szCs w:val="25"/>
        </w:rPr>
        <w:t>reagire. Noi sappiamo molto più di loro e qualunque cosa vogliano</w:t>
      </w:r>
      <w:r w:rsidR="004B7651" w:rsidRPr="003458F8">
        <w:rPr>
          <w:i w:val="0"/>
          <w:sz w:val="25"/>
          <w:szCs w:val="25"/>
        </w:rPr>
        <w:t>,</w:t>
      </w:r>
      <w:r w:rsidR="00256CC5" w:rsidRPr="003458F8">
        <w:rPr>
          <w:i w:val="0"/>
          <w:sz w:val="25"/>
          <w:szCs w:val="25"/>
        </w:rPr>
        <w:t xml:space="preserve"> non sarà peggio della volontà di </w:t>
      </w:r>
      <w:proofErr w:type="spellStart"/>
      <w:r w:rsidR="00B60BAD" w:rsidRPr="003458F8">
        <w:rPr>
          <w:i w:val="0"/>
          <w:sz w:val="25"/>
          <w:szCs w:val="25"/>
        </w:rPr>
        <w:t>Ghott</w:t>
      </w:r>
      <w:proofErr w:type="spellEnd"/>
      <w:r w:rsidR="00256CC5" w:rsidRPr="003458F8">
        <w:rPr>
          <w:i w:val="0"/>
          <w:sz w:val="25"/>
          <w:szCs w:val="25"/>
        </w:rPr>
        <w:t>.”</w:t>
      </w:r>
    </w:p>
    <w:p w:rsidR="00256CC5" w:rsidRPr="003458F8" w:rsidRDefault="00256CC5" w:rsidP="00AF4FDE">
      <w:pPr>
        <w:spacing w:before="0" w:beforeAutospacing="0" w:after="0" w:afterAutospacing="0"/>
        <w:contextualSpacing/>
        <w:jc w:val="both"/>
        <w:rPr>
          <w:i w:val="0"/>
          <w:sz w:val="25"/>
          <w:szCs w:val="25"/>
        </w:rPr>
      </w:pPr>
      <w:r w:rsidRPr="003458F8">
        <w:rPr>
          <w:i w:val="0"/>
          <w:sz w:val="25"/>
          <w:szCs w:val="25"/>
        </w:rPr>
        <w:t>“Che vuoi fare? Vuoi cercarli</w:t>
      </w:r>
      <w:r w:rsidR="00B47DE5">
        <w:rPr>
          <w:i w:val="0"/>
          <w:sz w:val="25"/>
          <w:szCs w:val="25"/>
        </w:rPr>
        <w:t>?”</w:t>
      </w:r>
    </w:p>
    <w:p w:rsidR="00256CC5" w:rsidRPr="003458F8" w:rsidRDefault="00256CC5" w:rsidP="00AF4FDE">
      <w:pPr>
        <w:spacing w:before="0" w:beforeAutospacing="0" w:after="0" w:afterAutospacing="0"/>
        <w:contextualSpacing/>
        <w:jc w:val="both"/>
        <w:rPr>
          <w:i w:val="0"/>
          <w:sz w:val="25"/>
          <w:szCs w:val="25"/>
        </w:rPr>
      </w:pPr>
      <w:r w:rsidRPr="003458F8">
        <w:rPr>
          <w:i w:val="0"/>
          <w:sz w:val="25"/>
          <w:szCs w:val="25"/>
        </w:rPr>
        <w:t xml:space="preserve">“Basta </w:t>
      </w:r>
      <w:r w:rsidR="004B7651" w:rsidRPr="003458F8">
        <w:rPr>
          <w:i w:val="0"/>
          <w:sz w:val="25"/>
          <w:szCs w:val="25"/>
        </w:rPr>
        <w:t>guardare fuori dalla finestra e</w:t>
      </w:r>
      <w:r w:rsidRPr="003458F8">
        <w:rPr>
          <w:i w:val="0"/>
          <w:sz w:val="25"/>
          <w:szCs w:val="25"/>
        </w:rPr>
        <w:t xml:space="preserve"> aspettare che loro salgano da te</w:t>
      </w:r>
      <w:r w:rsidR="00B47DE5">
        <w:rPr>
          <w:i w:val="0"/>
          <w:sz w:val="25"/>
          <w:szCs w:val="25"/>
        </w:rPr>
        <w:t>!”</w:t>
      </w:r>
    </w:p>
    <w:p w:rsidR="00256CC5" w:rsidRPr="003458F8" w:rsidRDefault="00256CC5" w:rsidP="00AF4FDE">
      <w:pPr>
        <w:spacing w:before="0" w:beforeAutospacing="0" w:after="0" w:afterAutospacing="0"/>
        <w:contextualSpacing/>
        <w:jc w:val="both"/>
        <w:rPr>
          <w:i w:val="0"/>
          <w:sz w:val="25"/>
          <w:szCs w:val="25"/>
        </w:rPr>
      </w:pPr>
      <w:r w:rsidRPr="003458F8">
        <w:rPr>
          <w:i w:val="0"/>
          <w:sz w:val="25"/>
          <w:szCs w:val="25"/>
        </w:rPr>
        <w:t>“Dici che sono la fuori</w:t>
      </w:r>
      <w:r w:rsidR="00B47DE5">
        <w:rPr>
          <w:i w:val="0"/>
          <w:sz w:val="25"/>
          <w:szCs w:val="25"/>
        </w:rPr>
        <w:t>?”</w:t>
      </w:r>
    </w:p>
    <w:p w:rsidR="00256CC5" w:rsidRPr="003458F8" w:rsidRDefault="00256CC5" w:rsidP="00AF4FDE">
      <w:pPr>
        <w:spacing w:before="0" w:beforeAutospacing="0" w:after="0" w:afterAutospacing="0"/>
        <w:contextualSpacing/>
        <w:jc w:val="both"/>
        <w:rPr>
          <w:i w:val="0"/>
          <w:sz w:val="25"/>
          <w:szCs w:val="25"/>
        </w:rPr>
      </w:pPr>
      <w:r w:rsidRPr="003458F8">
        <w:rPr>
          <w:i w:val="0"/>
          <w:sz w:val="25"/>
          <w:szCs w:val="25"/>
        </w:rPr>
        <w:t>“Dieci anni di stipendi a gente pagata solo per vederti uscire e rientrare, questa è l’America! Adesso andiamo a letto, domani le cose si sistemeranno da sole, ne sono certo</w:t>
      </w:r>
      <w:r w:rsidR="0062416F">
        <w:rPr>
          <w:i w:val="0"/>
          <w:sz w:val="25"/>
          <w:szCs w:val="25"/>
        </w:rPr>
        <w:t>.”</w:t>
      </w:r>
    </w:p>
    <w:p w:rsidR="00256CC5" w:rsidRPr="003458F8" w:rsidRDefault="00256CC5" w:rsidP="00AF4FDE">
      <w:pPr>
        <w:spacing w:before="0" w:beforeAutospacing="0" w:after="0" w:afterAutospacing="0"/>
        <w:contextualSpacing/>
        <w:jc w:val="both"/>
        <w:rPr>
          <w:i w:val="0"/>
          <w:sz w:val="25"/>
          <w:szCs w:val="25"/>
        </w:rPr>
      </w:pPr>
    </w:p>
    <w:p w:rsidR="00256CC5" w:rsidRPr="003458F8" w:rsidRDefault="00256CC5" w:rsidP="00AF4FDE">
      <w:pPr>
        <w:spacing w:before="0" w:beforeAutospacing="0" w:after="0" w:afterAutospacing="0"/>
        <w:contextualSpacing/>
        <w:jc w:val="both"/>
        <w:rPr>
          <w:i w:val="0"/>
          <w:sz w:val="25"/>
          <w:szCs w:val="25"/>
        </w:rPr>
      </w:pPr>
    </w:p>
    <w:p w:rsidR="00256CC5" w:rsidRPr="003458F8" w:rsidRDefault="00256CC5" w:rsidP="00AF4FDE">
      <w:pPr>
        <w:spacing w:before="0" w:beforeAutospacing="0" w:after="0" w:afterAutospacing="0"/>
        <w:contextualSpacing/>
        <w:jc w:val="both"/>
        <w:rPr>
          <w:i w:val="0"/>
          <w:sz w:val="25"/>
          <w:szCs w:val="25"/>
        </w:rPr>
      </w:pPr>
      <w:r w:rsidRPr="003458F8">
        <w:rPr>
          <w:i w:val="0"/>
          <w:sz w:val="25"/>
          <w:szCs w:val="25"/>
        </w:rPr>
        <w:t xml:space="preserve">Billy era in facoltà per seguire il corso di simbiosi robotica e ristrutturazione neurale delle cellule in un paziente terminale; la scienza avrebbe avuto il prossimo Einstein in Billy che cercava il modo di ridare la vita anche ai morti e con il carattere che si trovava, non </w:t>
      </w:r>
      <w:r w:rsidR="004B7651" w:rsidRPr="003458F8">
        <w:rPr>
          <w:i w:val="0"/>
          <w:sz w:val="25"/>
          <w:szCs w:val="25"/>
        </w:rPr>
        <w:t>ora,</w:t>
      </w:r>
      <w:r w:rsidRPr="003458F8">
        <w:rPr>
          <w:i w:val="0"/>
          <w:sz w:val="25"/>
          <w:szCs w:val="25"/>
        </w:rPr>
        <w:t xml:space="preserve"> ma forse </w:t>
      </w:r>
      <w:r w:rsidR="004B7651" w:rsidRPr="003458F8">
        <w:rPr>
          <w:i w:val="0"/>
          <w:sz w:val="25"/>
          <w:szCs w:val="25"/>
        </w:rPr>
        <w:t>fra</w:t>
      </w:r>
      <w:r w:rsidRPr="003458F8">
        <w:rPr>
          <w:i w:val="0"/>
          <w:sz w:val="25"/>
          <w:szCs w:val="25"/>
        </w:rPr>
        <w:t xml:space="preserve"> trent’anni ci sarebbe riuscito.</w:t>
      </w:r>
      <w:r w:rsidR="00B60BAD" w:rsidRPr="003458F8">
        <w:rPr>
          <w:i w:val="0"/>
          <w:sz w:val="25"/>
          <w:szCs w:val="25"/>
        </w:rPr>
        <w:t xml:space="preserve"> Io stavo andando al giornale e non avevo voglia di usare la macchina, presi per un paio di fermate la metro poi entrai da </w:t>
      </w:r>
      <w:proofErr w:type="spellStart"/>
      <w:r w:rsidR="00B60BAD" w:rsidRPr="003458F8">
        <w:rPr>
          <w:i w:val="0"/>
          <w:sz w:val="25"/>
          <w:szCs w:val="25"/>
        </w:rPr>
        <w:t>Sobbo</w:t>
      </w:r>
      <w:proofErr w:type="spellEnd"/>
      <w:r w:rsidR="00B60BAD" w:rsidRPr="003458F8">
        <w:rPr>
          <w:i w:val="0"/>
          <w:sz w:val="25"/>
          <w:szCs w:val="25"/>
        </w:rPr>
        <w:t xml:space="preserve"> un bar famoso per il suo caffè e per i malavitosi che lo frequentavano, naturalmente la sera.</w:t>
      </w:r>
    </w:p>
    <w:p w:rsidR="00B60BAD" w:rsidRPr="003458F8" w:rsidRDefault="00B60BAD" w:rsidP="00AF4FDE">
      <w:pPr>
        <w:spacing w:before="0" w:beforeAutospacing="0" w:after="0" w:afterAutospacing="0"/>
        <w:contextualSpacing/>
        <w:jc w:val="both"/>
        <w:rPr>
          <w:i w:val="0"/>
          <w:sz w:val="25"/>
          <w:szCs w:val="25"/>
        </w:rPr>
      </w:pPr>
      <w:r w:rsidRPr="003458F8">
        <w:rPr>
          <w:i w:val="0"/>
          <w:sz w:val="25"/>
          <w:szCs w:val="25"/>
        </w:rPr>
        <w:t>Avevo il mio articolo sotto braccio, il sorriso di quello che sa cosa sta per accadergli e due nichelini in tasca che facevano un rumore insopportabile ogni volta che aumentavo il passo.</w:t>
      </w:r>
    </w:p>
    <w:p w:rsidR="00B60BAD" w:rsidRPr="003458F8" w:rsidRDefault="00B60BAD" w:rsidP="00AF4FDE">
      <w:pPr>
        <w:spacing w:before="0" w:beforeAutospacing="0" w:after="0" w:afterAutospacing="0"/>
        <w:contextualSpacing/>
        <w:jc w:val="both"/>
        <w:rPr>
          <w:i w:val="0"/>
          <w:sz w:val="25"/>
          <w:szCs w:val="25"/>
        </w:rPr>
      </w:pPr>
      <w:r w:rsidRPr="003458F8">
        <w:rPr>
          <w:i w:val="0"/>
          <w:sz w:val="25"/>
          <w:szCs w:val="25"/>
        </w:rPr>
        <w:t>Mi sentivo seguito e speravo di essere solo io, l’oggetto di quell’interesse. Un omone sulla trentina si avvicinò per spingermi contro la portiera; fui invitato a salire da un altro che scese velocemente per farmi posto.</w:t>
      </w:r>
    </w:p>
    <w:p w:rsidR="00B60BAD" w:rsidRPr="003458F8" w:rsidRDefault="00B60BAD" w:rsidP="00AF4FDE">
      <w:pPr>
        <w:spacing w:before="0" w:beforeAutospacing="0" w:after="0" w:afterAutospacing="0"/>
        <w:contextualSpacing/>
        <w:jc w:val="both"/>
        <w:rPr>
          <w:i w:val="0"/>
          <w:sz w:val="25"/>
          <w:szCs w:val="25"/>
        </w:rPr>
      </w:pPr>
      <w:r w:rsidRPr="003458F8">
        <w:rPr>
          <w:i w:val="0"/>
          <w:sz w:val="25"/>
          <w:szCs w:val="25"/>
        </w:rPr>
        <w:t>Pigiato contro la portiera dai grossi culi di quei due</w:t>
      </w:r>
      <w:r w:rsidR="0055786F" w:rsidRPr="003458F8">
        <w:rPr>
          <w:i w:val="0"/>
          <w:sz w:val="25"/>
          <w:szCs w:val="25"/>
        </w:rPr>
        <w:t xml:space="preserve"> con le facce come un materasso pisciato da un bambino di due anni, ammiravo il panorama che si estendeva dal ponte di Brooklyn.</w:t>
      </w:r>
      <w:r w:rsidR="00FA570A" w:rsidRPr="003458F8">
        <w:rPr>
          <w:i w:val="0"/>
          <w:sz w:val="25"/>
          <w:szCs w:val="25"/>
        </w:rPr>
        <w:t xml:space="preserve"> Non fui interpellato per tutta la durata del via</w:t>
      </w:r>
      <w:r w:rsidR="005B72F9">
        <w:rPr>
          <w:i w:val="0"/>
          <w:sz w:val="25"/>
          <w:szCs w:val="25"/>
        </w:rPr>
        <w:t>ggio ne io chiesi loro qualcosa;</w:t>
      </w:r>
      <w:r w:rsidR="00FA570A" w:rsidRPr="003458F8">
        <w:rPr>
          <w:i w:val="0"/>
          <w:sz w:val="25"/>
          <w:szCs w:val="25"/>
        </w:rPr>
        <w:t xml:space="preserve"> sarebbe stato uno stupido segnale di debolezza e la mia debolezza era Billy, ecco questa era l’unica cosa che loro non dovevano capire.</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Arrivammo in una vecchia </w:t>
      </w:r>
      <w:r w:rsidR="004B7651" w:rsidRPr="003458F8">
        <w:rPr>
          <w:i w:val="0"/>
          <w:sz w:val="25"/>
          <w:szCs w:val="25"/>
        </w:rPr>
        <w:t>acciaieria, dove</w:t>
      </w:r>
      <w:r w:rsidRPr="003458F8">
        <w:rPr>
          <w:i w:val="0"/>
          <w:sz w:val="25"/>
          <w:szCs w:val="25"/>
        </w:rPr>
        <w:t xml:space="preserve"> signori brizzolati mi aspettavano in piedi mentre le loro guardie mi fissavano come un piattello nel gioco del tiro a segno.</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“Esimio!”, il primo si fece avanti con </w:t>
      </w:r>
      <w:r w:rsidR="004B7651" w:rsidRPr="003458F8">
        <w:rPr>
          <w:i w:val="0"/>
          <w:sz w:val="25"/>
          <w:szCs w:val="25"/>
        </w:rPr>
        <w:t>la mano destra tesa pronta</w:t>
      </w:r>
      <w:r w:rsidRPr="003458F8">
        <w:rPr>
          <w:i w:val="0"/>
          <w:sz w:val="25"/>
          <w:szCs w:val="25"/>
        </w:rPr>
        <w:t xml:space="preserve"> per salutarmi, il secondo aspettava l’esito di questa iniziativa.</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Per una comune forma di educazione mi presentai e strinsi la mano allo sconosciuto che sorridendo ritornò al suo posto sussurrando qualcosa al più vecchio che mi parlò.</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“Buongiorno Signor </w:t>
      </w:r>
      <w:proofErr w:type="spellStart"/>
      <w:r w:rsidRPr="003458F8">
        <w:rPr>
          <w:i w:val="0"/>
          <w:sz w:val="25"/>
          <w:szCs w:val="25"/>
        </w:rPr>
        <w:t>Stupini</w:t>
      </w:r>
      <w:proofErr w:type="spellEnd"/>
      <w:r w:rsidRPr="003458F8">
        <w:rPr>
          <w:i w:val="0"/>
          <w:sz w:val="25"/>
          <w:szCs w:val="25"/>
        </w:rPr>
        <w:t xml:space="preserve"> o preferisce dottore</w:t>
      </w:r>
      <w:r w:rsidR="00B47DE5">
        <w:rPr>
          <w:i w:val="0"/>
          <w:sz w:val="25"/>
          <w:szCs w:val="25"/>
        </w:rPr>
        <w:t>?”</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Pr="003458F8">
        <w:rPr>
          <w:i w:val="0"/>
          <w:sz w:val="25"/>
          <w:szCs w:val="25"/>
        </w:rPr>
        <w:t xml:space="preserve"> va bene signor … beh non so quale sia il suo nome e spero non mi debba scusare anche per questo, sono solo un modesto scrittore</w:t>
      </w:r>
      <w:r w:rsidR="0062416F">
        <w:rPr>
          <w:i w:val="0"/>
          <w:sz w:val="25"/>
          <w:szCs w:val="25"/>
        </w:rPr>
        <w:t>.”</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“Modesto e molto educato, lei è quella specie rara di uomini d’onore che questa nuova civiltà ritrova solo nei romanzi di Twain. E’ un onore conoscerla </w:t>
      </w:r>
      <w:proofErr w:type="spellStart"/>
      <w:r w:rsidRPr="003458F8">
        <w:rPr>
          <w:i w:val="0"/>
          <w:sz w:val="25"/>
          <w:szCs w:val="25"/>
        </w:rPr>
        <w:t>Armet</w:t>
      </w:r>
      <w:proofErr w:type="spellEnd"/>
      <w:r w:rsidRPr="003458F8">
        <w:rPr>
          <w:i w:val="0"/>
          <w:sz w:val="25"/>
          <w:szCs w:val="25"/>
        </w:rPr>
        <w:t>. Mi creda all’</w:t>
      </w:r>
      <w:r w:rsidR="003212A4" w:rsidRPr="003458F8">
        <w:rPr>
          <w:i w:val="0"/>
          <w:sz w:val="25"/>
          <w:szCs w:val="25"/>
        </w:rPr>
        <w:t>inizio,</w:t>
      </w:r>
      <w:r w:rsidRPr="003458F8">
        <w:rPr>
          <w:i w:val="0"/>
          <w:sz w:val="25"/>
          <w:szCs w:val="25"/>
        </w:rPr>
        <w:t xml:space="preserve"> è stato difficile trovarla ma abbiamo puntato tutto sul</w:t>
      </w:r>
      <w:r w:rsidR="003212A4" w:rsidRPr="003458F8">
        <w:rPr>
          <w:i w:val="0"/>
          <w:sz w:val="25"/>
          <w:szCs w:val="25"/>
        </w:rPr>
        <w:t xml:space="preserve"> </w:t>
      </w:r>
      <w:r w:rsidRPr="003458F8">
        <w:rPr>
          <w:i w:val="0"/>
          <w:sz w:val="25"/>
          <w:szCs w:val="25"/>
        </w:rPr>
        <w:t>suo patriottismo ed eccoci qua.”</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“Perché avete aspettato </w:t>
      </w:r>
      <w:r w:rsidR="003212A4" w:rsidRPr="003458F8">
        <w:rPr>
          <w:i w:val="0"/>
          <w:sz w:val="25"/>
          <w:szCs w:val="25"/>
        </w:rPr>
        <w:t>tanto</w:t>
      </w:r>
      <w:r w:rsidR="00B47DE5">
        <w:rPr>
          <w:i w:val="0"/>
          <w:sz w:val="25"/>
          <w:szCs w:val="25"/>
        </w:rPr>
        <w:t>?”</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“Perché non avevamo </w:t>
      </w:r>
      <w:r w:rsidR="003212A4" w:rsidRPr="003458F8">
        <w:rPr>
          <w:i w:val="0"/>
          <w:sz w:val="25"/>
          <w:szCs w:val="25"/>
        </w:rPr>
        <w:t xml:space="preserve">tutti i pezzi, quelli originali, </w:t>
      </w:r>
      <w:r w:rsidRPr="003458F8">
        <w:rPr>
          <w:i w:val="0"/>
          <w:sz w:val="25"/>
          <w:szCs w:val="25"/>
        </w:rPr>
        <w:t>intendevo</w:t>
      </w:r>
      <w:r w:rsidR="00B47DE5">
        <w:rPr>
          <w:i w:val="0"/>
          <w:sz w:val="25"/>
          <w:szCs w:val="25"/>
        </w:rPr>
        <w:t>?”</w:t>
      </w:r>
    </w:p>
    <w:p w:rsidR="00256CC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“Avete smantellato </w:t>
      </w:r>
      <w:proofErr w:type="spellStart"/>
      <w:r w:rsidRPr="003458F8">
        <w:rPr>
          <w:i w:val="0"/>
          <w:sz w:val="25"/>
          <w:szCs w:val="25"/>
        </w:rPr>
        <w:t>Icony</w:t>
      </w:r>
      <w:proofErr w:type="spellEnd"/>
      <w:r w:rsidR="00B47DE5">
        <w:rPr>
          <w:i w:val="0"/>
          <w:sz w:val="25"/>
          <w:szCs w:val="25"/>
        </w:rPr>
        <w:t>?”</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“Di più</w:t>
      </w:r>
      <w:r w:rsidR="00B60DD9" w:rsidRPr="003458F8">
        <w:rPr>
          <w:i w:val="0"/>
          <w:sz w:val="25"/>
          <w:szCs w:val="25"/>
        </w:rPr>
        <w:t>! A</w:t>
      </w:r>
      <w:r w:rsidRPr="003458F8">
        <w:rPr>
          <w:i w:val="0"/>
          <w:sz w:val="25"/>
          <w:szCs w:val="25"/>
        </w:rPr>
        <w:t xml:space="preserve">bbiamo mandato quindicimila militari a portarci ogni mattone </w:t>
      </w:r>
      <w:r w:rsidR="003212A4" w:rsidRPr="003458F8">
        <w:rPr>
          <w:i w:val="0"/>
          <w:sz w:val="25"/>
          <w:szCs w:val="25"/>
        </w:rPr>
        <w:t>e</w:t>
      </w:r>
      <w:r w:rsidRPr="003458F8">
        <w:rPr>
          <w:i w:val="0"/>
          <w:sz w:val="25"/>
          <w:szCs w:val="25"/>
        </w:rPr>
        <w:t xml:space="preserve"> ogni tegola delle due città. Un centinaio di professori</w:t>
      </w:r>
      <w:r w:rsidR="003212A4" w:rsidRPr="003458F8">
        <w:rPr>
          <w:i w:val="0"/>
          <w:sz w:val="25"/>
          <w:szCs w:val="25"/>
        </w:rPr>
        <w:t>,</w:t>
      </w:r>
      <w:r w:rsidRPr="003458F8">
        <w:rPr>
          <w:i w:val="0"/>
          <w:sz w:val="25"/>
          <w:szCs w:val="25"/>
        </w:rPr>
        <w:t xml:space="preserve"> hanno fatto il lavoro di smistamento e dopo dieci anni siamo felici di annunciare che abbiamo tutto.</w:t>
      </w:r>
      <w:r w:rsidR="00B60DD9" w:rsidRPr="003458F8">
        <w:rPr>
          <w:i w:val="0"/>
          <w:sz w:val="25"/>
          <w:szCs w:val="25"/>
        </w:rPr>
        <w:t xml:space="preserve"> </w:t>
      </w:r>
      <w:proofErr w:type="spellStart"/>
      <w:r w:rsidR="00B60DD9" w:rsidRPr="003458F8">
        <w:rPr>
          <w:i w:val="0"/>
          <w:sz w:val="25"/>
          <w:szCs w:val="25"/>
        </w:rPr>
        <w:t>Icony</w:t>
      </w:r>
      <w:proofErr w:type="spellEnd"/>
      <w:r w:rsidR="00B60DD9" w:rsidRPr="003458F8">
        <w:rPr>
          <w:i w:val="0"/>
          <w:sz w:val="25"/>
          <w:szCs w:val="25"/>
        </w:rPr>
        <w:t xml:space="preserve"> </w:t>
      </w:r>
      <w:r w:rsidR="003212A4" w:rsidRPr="003458F8">
        <w:rPr>
          <w:i w:val="0"/>
          <w:sz w:val="25"/>
          <w:szCs w:val="25"/>
        </w:rPr>
        <w:t>e</w:t>
      </w:r>
      <w:r w:rsidR="00B60DD9" w:rsidRPr="003458F8">
        <w:rPr>
          <w:i w:val="0"/>
          <w:sz w:val="25"/>
          <w:szCs w:val="25"/>
        </w:rPr>
        <w:t xml:space="preserve"> </w:t>
      </w:r>
      <w:proofErr w:type="spellStart"/>
      <w:r w:rsidR="00B60DD9" w:rsidRPr="003458F8">
        <w:rPr>
          <w:i w:val="0"/>
          <w:sz w:val="25"/>
          <w:szCs w:val="25"/>
        </w:rPr>
        <w:t>Idony</w:t>
      </w:r>
      <w:proofErr w:type="spellEnd"/>
      <w:r w:rsidR="00B60DD9" w:rsidRPr="003458F8">
        <w:rPr>
          <w:i w:val="0"/>
          <w:sz w:val="25"/>
          <w:szCs w:val="25"/>
        </w:rPr>
        <w:t xml:space="preserve"> vivono adesso in un capannone nel New </w:t>
      </w:r>
      <w:proofErr w:type="spellStart"/>
      <w:r w:rsidR="00B60DD9" w:rsidRPr="003458F8">
        <w:rPr>
          <w:i w:val="0"/>
          <w:sz w:val="25"/>
          <w:szCs w:val="25"/>
        </w:rPr>
        <w:t>England</w:t>
      </w:r>
      <w:proofErr w:type="spellEnd"/>
      <w:r w:rsidR="00B60DD9" w:rsidRPr="003458F8">
        <w:rPr>
          <w:i w:val="0"/>
          <w:sz w:val="25"/>
          <w:szCs w:val="25"/>
        </w:rPr>
        <w:t xml:space="preserve"> mentre gli oggetti più rari abbiamo avuto l’accortezza di lasciare al </w:t>
      </w:r>
      <w:proofErr w:type="spellStart"/>
      <w:r w:rsidR="00B60DD9" w:rsidRPr="003458F8">
        <w:rPr>
          <w:i w:val="0"/>
          <w:sz w:val="25"/>
          <w:szCs w:val="25"/>
        </w:rPr>
        <w:t>Metropolitan</w:t>
      </w:r>
      <w:proofErr w:type="spellEnd"/>
      <w:r w:rsidR="00B60DD9" w:rsidRPr="003458F8">
        <w:rPr>
          <w:i w:val="0"/>
          <w:sz w:val="25"/>
          <w:szCs w:val="25"/>
        </w:rPr>
        <w:t xml:space="preserve"> </w:t>
      </w:r>
      <w:proofErr w:type="spellStart"/>
      <w:r w:rsidR="00B60DD9" w:rsidRPr="003458F8">
        <w:rPr>
          <w:i w:val="0"/>
          <w:sz w:val="25"/>
          <w:szCs w:val="25"/>
        </w:rPr>
        <w:t>Museum</w:t>
      </w:r>
      <w:proofErr w:type="spellEnd"/>
      <w:r w:rsidR="00B60DD9" w:rsidRPr="003458F8">
        <w:rPr>
          <w:i w:val="0"/>
          <w:sz w:val="25"/>
          <w:szCs w:val="25"/>
        </w:rPr>
        <w:t>, come ben potrebbe capire non per ragioni filantropiche ma per motivi di studio</w:t>
      </w:r>
      <w:r w:rsidR="0062416F">
        <w:rPr>
          <w:i w:val="0"/>
          <w:sz w:val="25"/>
          <w:szCs w:val="25"/>
        </w:rPr>
        <w:t>.”</w:t>
      </w:r>
    </w:p>
    <w:p w:rsidR="00907B85" w:rsidRPr="003458F8" w:rsidRDefault="0085297F" w:rsidP="00AF4FDE">
      <w:pPr>
        <w:spacing w:before="0" w:beforeAutospacing="0" w:after="0" w:afterAutospacing="0"/>
        <w:contextualSpacing/>
        <w:jc w:val="both"/>
        <w:rPr>
          <w:i w:val="0"/>
          <w:sz w:val="25"/>
          <w:szCs w:val="25"/>
        </w:rPr>
      </w:pPr>
      <w:r w:rsidRPr="003458F8">
        <w:rPr>
          <w:i w:val="0"/>
          <w:sz w:val="25"/>
          <w:szCs w:val="25"/>
        </w:rPr>
        <w:lastRenderedPageBreak/>
        <w:t>“Le tavole</w:t>
      </w:r>
      <w:r w:rsidR="00B47DE5">
        <w:rPr>
          <w:i w:val="0"/>
          <w:sz w:val="25"/>
          <w:szCs w:val="25"/>
        </w:rPr>
        <w:t>?”</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“Non solo, abbiamo una copia dell’orecchino, lei si ricorda vero di quel cimelio? Quello che in teoria salvava la persona che lo indossava, peccato che Charlie non l’avesse addosso in quel momento</w:t>
      </w:r>
      <w:r w:rsidR="0062416F">
        <w:rPr>
          <w:i w:val="0"/>
          <w:sz w:val="25"/>
          <w:szCs w:val="25"/>
        </w:rPr>
        <w:t>.”</w:t>
      </w:r>
    </w:p>
    <w:p w:rsidR="00907B85" w:rsidRPr="003458F8" w:rsidRDefault="00907B85" w:rsidP="00AF4FDE">
      <w:pPr>
        <w:spacing w:before="0" w:beforeAutospacing="0" w:after="0" w:afterAutospacing="0"/>
        <w:contextualSpacing/>
        <w:jc w:val="both"/>
        <w:rPr>
          <w:i w:val="0"/>
          <w:sz w:val="25"/>
          <w:szCs w:val="25"/>
        </w:rPr>
      </w:pPr>
      <w:r w:rsidRPr="003458F8">
        <w:rPr>
          <w:i w:val="0"/>
          <w:sz w:val="25"/>
          <w:szCs w:val="25"/>
        </w:rPr>
        <w:t xml:space="preserve">Dunque avevo capito bene, avevano ripescato la storia di </w:t>
      </w:r>
      <w:proofErr w:type="spellStart"/>
      <w:r w:rsidRPr="003458F8">
        <w:rPr>
          <w:i w:val="0"/>
          <w:sz w:val="25"/>
          <w:szCs w:val="25"/>
        </w:rPr>
        <w:t>Icony</w:t>
      </w:r>
      <w:proofErr w:type="spellEnd"/>
      <w:r w:rsidRPr="003458F8">
        <w:rPr>
          <w:i w:val="0"/>
          <w:sz w:val="25"/>
          <w:szCs w:val="25"/>
        </w:rPr>
        <w:t xml:space="preserve"> interpretando tutto alla maniera di Charlie che in verità stava copiando me che non avevo ancora le idee molto chiare</w:t>
      </w:r>
      <w:r w:rsidR="0085297F" w:rsidRPr="003458F8">
        <w:rPr>
          <w:i w:val="0"/>
          <w:sz w:val="25"/>
          <w:szCs w:val="25"/>
        </w:rPr>
        <w:t xml:space="preserve">.  Rapire </w:t>
      </w:r>
    </w:p>
    <w:p w:rsidR="0085297F" w:rsidRPr="003458F8" w:rsidRDefault="0085297F" w:rsidP="00AF4FDE">
      <w:pPr>
        <w:spacing w:before="0" w:beforeAutospacing="0" w:after="0" w:afterAutospacing="0"/>
        <w:contextualSpacing/>
        <w:jc w:val="both"/>
        <w:rPr>
          <w:i w:val="0"/>
          <w:sz w:val="25"/>
          <w:szCs w:val="25"/>
        </w:rPr>
      </w:pPr>
      <w:r w:rsidRPr="003458F8">
        <w:rPr>
          <w:i w:val="0"/>
          <w:sz w:val="25"/>
          <w:szCs w:val="25"/>
        </w:rPr>
        <w:t>“Allora? Siete qui perché vi piace rapire la gente povera o avete domande da farmi e per le doma</w:t>
      </w:r>
      <w:r w:rsidR="00333342" w:rsidRPr="003458F8">
        <w:rPr>
          <w:i w:val="0"/>
          <w:sz w:val="25"/>
          <w:szCs w:val="25"/>
        </w:rPr>
        <w:t xml:space="preserve">nde bastava </w:t>
      </w:r>
      <w:r w:rsidR="001A5632" w:rsidRPr="003458F8">
        <w:rPr>
          <w:i w:val="0"/>
          <w:sz w:val="25"/>
          <w:szCs w:val="25"/>
        </w:rPr>
        <w:t>una semplice telefonata</w:t>
      </w:r>
      <w:r w:rsidRPr="003458F8">
        <w:rPr>
          <w:i w:val="0"/>
          <w:sz w:val="25"/>
          <w:szCs w:val="25"/>
        </w:rPr>
        <w:t>?</w:t>
      </w:r>
      <w:r w:rsidR="00E55669" w:rsidRPr="003458F8">
        <w:rPr>
          <w:i w:val="0"/>
          <w:sz w:val="25"/>
          <w:szCs w:val="25"/>
        </w:rPr>
        <w:t xml:space="preserve"> Se state preparando la fiera dei mostri</w:t>
      </w:r>
      <w:r w:rsidR="001A5632" w:rsidRPr="003458F8">
        <w:rPr>
          <w:i w:val="0"/>
          <w:sz w:val="25"/>
          <w:szCs w:val="25"/>
        </w:rPr>
        <w:t>,</w:t>
      </w:r>
      <w:r w:rsidR="00E55669" w:rsidRPr="003458F8">
        <w:rPr>
          <w:i w:val="0"/>
          <w:sz w:val="25"/>
          <w:szCs w:val="25"/>
        </w:rPr>
        <w:t xml:space="preserve"> io sono il meno indicato per </w:t>
      </w:r>
      <w:r w:rsidR="00833DD5" w:rsidRPr="003458F8">
        <w:rPr>
          <w:i w:val="0"/>
          <w:sz w:val="25"/>
          <w:szCs w:val="25"/>
        </w:rPr>
        <w:t>seguirvi in questa rischiosa avventura</w:t>
      </w:r>
      <w:r w:rsidR="0062416F">
        <w:rPr>
          <w:i w:val="0"/>
          <w:sz w:val="25"/>
          <w:szCs w:val="25"/>
        </w:rPr>
        <w:t>.”</w:t>
      </w:r>
    </w:p>
    <w:p w:rsidR="0085297F" w:rsidRPr="003458F8" w:rsidRDefault="0085297F" w:rsidP="00AF4FDE">
      <w:pPr>
        <w:spacing w:before="0" w:beforeAutospacing="0" w:after="0" w:afterAutospacing="0"/>
        <w:contextualSpacing/>
        <w:jc w:val="both"/>
        <w:rPr>
          <w:i w:val="0"/>
          <w:sz w:val="25"/>
          <w:szCs w:val="25"/>
        </w:rPr>
      </w:pPr>
      <w:r w:rsidRPr="003458F8">
        <w:rPr>
          <w:i w:val="0"/>
          <w:sz w:val="25"/>
          <w:szCs w:val="25"/>
        </w:rPr>
        <w:t>“</w:t>
      </w:r>
      <w:r w:rsidR="00833DD5" w:rsidRPr="003458F8">
        <w:rPr>
          <w:i w:val="0"/>
          <w:sz w:val="25"/>
          <w:szCs w:val="25"/>
        </w:rPr>
        <w:t>Oh che grosse parole Professore! Lei ha tutta la nostra stima e possiamo capire l’entità delle forze che ha dovuto affrontare. Mi creda</w:t>
      </w:r>
      <w:r w:rsidR="00506392" w:rsidRPr="003458F8">
        <w:rPr>
          <w:i w:val="0"/>
          <w:sz w:val="25"/>
          <w:szCs w:val="25"/>
        </w:rPr>
        <w:t>,</w:t>
      </w:r>
      <w:r w:rsidR="00833DD5" w:rsidRPr="003458F8">
        <w:rPr>
          <w:i w:val="0"/>
          <w:sz w:val="25"/>
          <w:szCs w:val="25"/>
        </w:rPr>
        <w:t xml:space="preserve"> per favore, noi s</w:t>
      </w:r>
      <w:r w:rsidRPr="003458F8">
        <w:rPr>
          <w:i w:val="0"/>
          <w:sz w:val="25"/>
          <w:szCs w:val="25"/>
        </w:rPr>
        <w:t xml:space="preserve">iamo qui per </w:t>
      </w:r>
      <w:r w:rsidR="001A5632" w:rsidRPr="003458F8">
        <w:rPr>
          <w:i w:val="0"/>
          <w:sz w:val="25"/>
          <w:szCs w:val="25"/>
        </w:rPr>
        <w:t>evitare</w:t>
      </w:r>
      <w:r w:rsidRPr="003458F8">
        <w:rPr>
          <w:i w:val="0"/>
          <w:sz w:val="25"/>
          <w:szCs w:val="25"/>
        </w:rPr>
        <w:t xml:space="preserve"> un pericolo</w:t>
      </w:r>
      <w:r w:rsidR="001A5632" w:rsidRPr="003458F8">
        <w:rPr>
          <w:i w:val="0"/>
          <w:sz w:val="25"/>
          <w:szCs w:val="25"/>
        </w:rPr>
        <w:t>,</w:t>
      </w:r>
      <w:r w:rsidRPr="003458F8">
        <w:rPr>
          <w:i w:val="0"/>
          <w:sz w:val="25"/>
          <w:szCs w:val="25"/>
        </w:rPr>
        <w:t xml:space="preserve"> ma la prego si accomodi</w:t>
      </w:r>
      <w:r w:rsidR="001A5632" w:rsidRPr="003458F8">
        <w:rPr>
          <w:i w:val="0"/>
          <w:sz w:val="25"/>
          <w:szCs w:val="25"/>
        </w:rPr>
        <w:t>,</w:t>
      </w:r>
      <w:r w:rsidRPr="003458F8">
        <w:rPr>
          <w:i w:val="0"/>
          <w:sz w:val="25"/>
          <w:szCs w:val="25"/>
        </w:rPr>
        <w:t xml:space="preserve"> così </w:t>
      </w:r>
      <w:r w:rsidR="001A5632" w:rsidRPr="003458F8">
        <w:rPr>
          <w:i w:val="0"/>
          <w:sz w:val="25"/>
          <w:szCs w:val="25"/>
        </w:rPr>
        <w:t>mi darà modo di spiegarmi</w:t>
      </w:r>
      <w:r w:rsidRPr="003458F8">
        <w:rPr>
          <w:i w:val="0"/>
          <w:sz w:val="25"/>
          <w:szCs w:val="25"/>
        </w:rPr>
        <w:t xml:space="preserve"> meglio</w:t>
      </w:r>
      <w:r w:rsidR="0062416F">
        <w:rPr>
          <w:i w:val="0"/>
          <w:sz w:val="25"/>
          <w:szCs w:val="25"/>
        </w:rPr>
        <w:t>.”</w:t>
      </w:r>
    </w:p>
    <w:p w:rsidR="0085297F" w:rsidRPr="003458F8" w:rsidRDefault="0085297F" w:rsidP="00AF4FDE">
      <w:pPr>
        <w:spacing w:before="0" w:beforeAutospacing="0" w:after="0" w:afterAutospacing="0"/>
        <w:contextualSpacing/>
        <w:jc w:val="both"/>
        <w:rPr>
          <w:i w:val="0"/>
          <w:sz w:val="25"/>
          <w:szCs w:val="25"/>
        </w:rPr>
      </w:pPr>
      <w:r w:rsidRPr="003458F8">
        <w:rPr>
          <w:i w:val="0"/>
          <w:sz w:val="25"/>
          <w:szCs w:val="25"/>
        </w:rPr>
        <w:t xml:space="preserve">Il più vecchio si fece portare due sedie </w:t>
      </w:r>
      <w:r w:rsidR="003212A4" w:rsidRPr="003458F8">
        <w:rPr>
          <w:i w:val="0"/>
          <w:sz w:val="25"/>
          <w:szCs w:val="25"/>
        </w:rPr>
        <w:t>e</w:t>
      </w:r>
      <w:r w:rsidRPr="003458F8">
        <w:rPr>
          <w:i w:val="0"/>
          <w:sz w:val="25"/>
          <w:szCs w:val="25"/>
        </w:rPr>
        <w:t xml:space="preserve"> una bottiglia di acqua ghiacciata con due bicchieri di vetro. Aveva quel tipo di </w:t>
      </w:r>
      <w:r w:rsidR="003212A4" w:rsidRPr="003458F8">
        <w:rPr>
          <w:i w:val="0"/>
          <w:sz w:val="25"/>
          <w:szCs w:val="25"/>
        </w:rPr>
        <w:t>autorità, dove</w:t>
      </w:r>
      <w:r w:rsidRPr="003458F8">
        <w:rPr>
          <w:i w:val="0"/>
          <w:sz w:val="25"/>
          <w:szCs w:val="25"/>
        </w:rPr>
        <w:t xml:space="preserve"> la voce non serviva. La gente gli ascoltava semplicemente lo sguardo, oh fosse stata così tutta la nostra classe politica, non più false promesse, non più bidoni e furti dalle finanze pubbliche.</w:t>
      </w:r>
    </w:p>
    <w:p w:rsidR="0085297F" w:rsidRPr="003458F8" w:rsidRDefault="0085297F" w:rsidP="00AF4FDE">
      <w:pPr>
        <w:spacing w:before="0" w:beforeAutospacing="0" w:after="0" w:afterAutospacing="0"/>
        <w:contextualSpacing/>
        <w:jc w:val="both"/>
        <w:rPr>
          <w:i w:val="0"/>
          <w:sz w:val="25"/>
          <w:szCs w:val="25"/>
        </w:rPr>
      </w:pPr>
      <w:r w:rsidRPr="003458F8">
        <w:rPr>
          <w:i w:val="0"/>
          <w:sz w:val="25"/>
          <w:szCs w:val="25"/>
        </w:rPr>
        <w:t>Quando iniziò a parlare</w:t>
      </w:r>
      <w:r w:rsidR="003212A4" w:rsidRPr="003458F8">
        <w:rPr>
          <w:i w:val="0"/>
          <w:sz w:val="25"/>
          <w:szCs w:val="25"/>
        </w:rPr>
        <w:t>,</w:t>
      </w:r>
      <w:r w:rsidRPr="003458F8">
        <w:rPr>
          <w:i w:val="0"/>
          <w:sz w:val="25"/>
          <w:szCs w:val="25"/>
        </w:rPr>
        <w:t xml:space="preserve"> io ebbi una sorta di brivido e la paura all’improvviso mi era ritornata.</w:t>
      </w:r>
    </w:p>
    <w:p w:rsidR="0085297F" w:rsidRDefault="0085297F" w:rsidP="00AF4FDE">
      <w:pPr>
        <w:spacing w:before="0" w:beforeAutospacing="0" w:after="0" w:afterAutospacing="0"/>
        <w:contextualSpacing/>
        <w:jc w:val="both"/>
        <w:rPr>
          <w:i w:val="0"/>
          <w:sz w:val="25"/>
          <w:szCs w:val="25"/>
        </w:rPr>
      </w:pPr>
      <w:r w:rsidRPr="003458F8">
        <w:rPr>
          <w:i w:val="0"/>
          <w:sz w:val="25"/>
          <w:szCs w:val="25"/>
        </w:rPr>
        <w:t>La voce iniziò a narrare mentre gli occhietti piccoli dietro le lenti d’oro mi fissavano come se studiassero la mia reazione.</w:t>
      </w:r>
    </w:p>
    <w:p w:rsidR="005B72F9" w:rsidRPr="003458F8" w:rsidRDefault="005B72F9" w:rsidP="00AF4FDE">
      <w:pPr>
        <w:spacing w:before="0" w:beforeAutospacing="0" w:after="0" w:afterAutospacing="0"/>
        <w:contextualSpacing/>
        <w:jc w:val="both"/>
        <w:rPr>
          <w:i w:val="0"/>
          <w:sz w:val="25"/>
          <w:szCs w:val="25"/>
        </w:rPr>
      </w:pPr>
    </w:p>
    <w:p w:rsidR="003D0A78" w:rsidRPr="003458F8" w:rsidRDefault="0085297F" w:rsidP="00AF4FDE">
      <w:pPr>
        <w:spacing w:before="0" w:beforeAutospacing="0" w:after="0" w:afterAutospacing="0"/>
        <w:contextualSpacing/>
        <w:jc w:val="both"/>
        <w:rPr>
          <w:sz w:val="25"/>
          <w:szCs w:val="25"/>
        </w:rPr>
      </w:pPr>
      <w:r w:rsidRPr="003458F8">
        <w:rPr>
          <w:sz w:val="25"/>
          <w:szCs w:val="25"/>
        </w:rPr>
        <w:t>“Dieci anni fa</w:t>
      </w:r>
      <w:r w:rsidR="00506392" w:rsidRPr="003458F8">
        <w:rPr>
          <w:sz w:val="25"/>
          <w:szCs w:val="25"/>
        </w:rPr>
        <w:t>,</w:t>
      </w:r>
      <w:r w:rsidRPr="003458F8">
        <w:rPr>
          <w:sz w:val="25"/>
          <w:szCs w:val="25"/>
        </w:rPr>
        <w:t xml:space="preserve"> un nostro operativo portò alla centrale le prove di un’antica civiltà </w:t>
      </w:r>
      <w:r w:rsidR="00211905" w:rsidRPr="003458F8">
        <w:rPr>
          <w:sz w:val="25"/>
          <w:szCs w:val="25"/>
        </w:rPr>
        <w:t>e i reperti scritti di una sorta</w:t>
      </w:r>
      <w:r w:rsidRPr="003458F8">
        <w:rPr>
          <w:sz w:val="25"/>
          <w:szCs w:val="25"/>
        </w:rPr>
        <w:t xml:space="preserve"> di maledizione, </w:t>
      </w:r>
      <w:r w:rsidR="003212A4" w:rsidRPr="003458F8">
        <w:rPr>
          <w:sz w:val="25"/>
          <w:szCs w:val="25"/>
        </w:rPr>
        <w:t>cui</w:t>
      </w:r>
      <w:r w:rsidR="00506392" w:rsidRPr="003458F8">
        <w:rPr>
          <w:sz w:val="25"/>
          <w:szCs w:val="25"/>
        </w:rPr>
        <w:t xml:space="preserve"> inizialmente, nessuno credeva. Questa maledizione</w:t>
      </w:r>
      <w:r w:rsidR="003212A4" w:rsidRPr="003458F8">
        <w:rPr>
          <w:sz w:val="25"/>
          <w:szCs w:val="25"/>
        </w:rPr>
        <w:t xml:space="preserve"> </w:t>
      </w:r>
      <w:r w:rsidR="00015CD3" w:rsidRPr="003458F8">
        <w:rPr>
          <w:sz w:val="25"/>
          <w:szCs w:val="25"/>
        </w:rPr>
        <w:t xml:space="preserve">stava minacciando una seconda città. Il nostro operativo aumentò le pressioni sul vertice del commando perché </w:t>
      </w:r>
      <w:r w:rsidR="003212A4" w:rsidRPr="003458F8">
        <w:rPr>
          <w:sz w:val="25"/>
          <w:szCs w:val="25"/>
        </w:rPr>
        <w:t>fosse</w:t>
      </w:r>
      <w:r w:rsidR="00015CD3" w:rsidRPr="003458F8">
        <w:rPr>
          <w:sz w:val="25"/>
          <w:szCs w:val="25"/>
        </w:rPr>
        <w:t xml:space="preserve"> ascoltato e quando ottenne la nostra </w:t>
      </w:r>
      <w:r w:rsidR="003212A4" w:rsidRPr="003458F8">
        <w:rPr>
          <w:sz w:val="25"/>
          <w:szCs w:val="25"/>
        </w:rPr>
        <w:t>attenzione,</w:t>
      </w:r>
      <w:r w:rsidR="00015CD3" w:rsidRPr="003458F8">
        <w:rPr>
          <w:sz w:val="25"/>
          <w:szCs w:val="25"/>
        </w:rPr>
        <w:t xml:space="preserve"> lui fece in modo di </w:t>
      </w:r>
      <w:r w:rsidR="004009F0" w:rsidRPr="003458F8">
        <w:rPr>
          <w:sz w:val="25"/>
          <w:szCs w:val="25"/>
        </w:rPr>
        <w:t>fornirci</w:t>
      </w:r>
      <w:r w:rsidR="00015CD3" w:rsidRPr="003458F8">
        <w:rPr>
          <w:sz w:val="25"/>
          <w:szCs w:val="25"/>
        </w:rPr>
        <w:t xml:space="preserve"> delle prove di quelle strane circostanze in cui vi trovavate di tanto in tanto, voi due.</w:t>
      </w:r>
      <w:r w:rsidR="000E4397" w:rsidRPr="003458F8">
        <w:rPr>
          <w:sz w:val="25"/>
          <w:szCs w:val="25"/>
        </w:rPr>
        <w:t xml:space="preserve"> Prima della sparizione del </w:t>
      </w:r>
      <w:proofErr w:type="spellStart"/>
      <w:r w:rsidR="000E4397" w:rsidRPr="003458F8">
        <w:rPr>
          <w:sz w:val="25"/>
          <w:szCs w:val="25"/>
        </w:rPr>
        <w:t>Dolphin</w:t>
      </w:r>
      <w:proofErr w:type="spellEnd"/>
      <w:r w:rsidR="000E4397" w:rsidRPr="003458F8">
        <w:rPr>
          <w:sz w:val="25"/>
          <w:szCs w:val="25"/>
        </w:rPr>
        <w:t>, la nostra agenzia aveva catalogato le scomparse sotto la dicitura “casistica irrisolta della marina”, ma quando fece l’</w:t>
      </w:r>
      <w:r w:rsidR="003212A4" w:rsidRPr="003458F8">
        <w:rPr>
          <w:sz w:val="25"/>
          <w:szCs w:val="25"/>
        </w:rPr>
        <w:t>apparizione, il</w:t>
      </w:r>
      <w:r w:rsidR="000E4397" w:rsidRPr="003458F8">
        <w:rPr>
          <w:sz w:val="25"/>
          <w:szCs w:val="25"/>
        </w:rPr>
        <w:t xml:space="preserve"> capitano Conrad, ebbene le nostre impressioni divennero fatti su cui indagare. Il suo amico Charlie aveva dovuto tradire la fiducia che lei aveva </w:t>
      </w:r>
      <w:r w:rsidR="003212A4" w:rsidRPr="003458F8">
        <w:rPr>
          <w:sz w:val="25"/>
          <w:szCs w:val="25"/>
        </w:rPr>
        <w:t>riposto,</w:t>
      </w:r>
      <w:r w:rsidR="000E4397" w:rsidRPr="003458F8">
        <w:rPr>
          <w:sz w:val="25"/>
          <w:szCs w:val="25"/>
        </w:rPr>
        <w:t xml:space="preserve"> ma le assicuro l’aveva fatto per salvare la propria patria da qualunque minaccia. Ogni notizia che teneva segretamente custodita nei suoi cartoni e che nostri teppisti hanno </w:t>
      </w:r>
      <w:r w:rsidR="003212A4" w:rsidRPr="003458F8">
        <w:rPr>
          <w:sz w:val="25"/>
          <w:szCs w:val="25"/>
        </w:rPr>
        <w:t>badato a</w:t>
      </w:r>
      <w:r w:rsidR="000E4397" w:rsidRPr="003458F8">
        <w:rPr>
          <w:sz w:val="25"/>
          <w:szCs w:val="25"/>
        </w:rPr>
        <w:t xml:space="preserve"> far friggere, avrebbe potuto aiutarci a ricercare i familiari di quelli scomparsi. Comunque quando trovaste i segni, noi eravamo diventati i suoi scolari, eravamo a</w:t>
      </w:r>
      <w:r w:rsidR="00F27268" w:rsidRPr="003458F8">
        <w:rPr>
          <w:sz w:val="25"/>
          <w:szCs w:val="25"/>
        </w:rPr>
        <w:t xml:space="preserve">vidi di capire chi e perché </w:t>
      </w:r>
      <w:r w:rsidR="000E4397" w:rsidRPr="003458F8">
        <w:rPr>
          <w:sz w:val="25"/>
          <w:szCs w:val="25"/>
        </w:rPr>
        <w:t>cercava la morte di così tanta gente.</w:t>
      </w:r>
      <w:r w:rsidR="00F27268" w:rsidRPr="003458F8">
        <w:rPr>
          <w:sz w:val="25"/>
          <w:szCs w:val="25"/>
        </w:rPr>
        <w:t xml:space="preserve"> Davanti alla morte</w:t>
      </w:r>
      <w:r w:rsidR="000D7E36" w:rsidRPr="003458F8">
        <w:rPr>
          <w:sz w:val="25"/>
          <w:szCs w:val="25"/>
        </w:rPr>
        <w:t>,</w:t>
      </w:r>
      <w:r w:rsidR="00F27268" w:rsidRPr="003458F8">
        <w:rPr>
          <w:sz w:val="25"/>
          <w:szCs w:val="25"/>
        </w:rPr>
        <w:t xml:space="preserve"> amico mio, noi si diventa così piccoli e quando troviamo qualcuno che la influenza almeno in parte, allora la nostra forza diventa anche la nostra speranza.</w:t>
      </w:r>
    </w:p>
    <w:p w:rsidR="00F27268" w:rsidRPr="003458F8" w:rsidRDefault="00F27268" w:rsidP="00AF4FDE">
      <w:pPr>
        <w:spacing w:before="0" w:beforeAutospacing="0" w:after="0" w:afterAutospacing="0"/>
        <w:contextualSpacing/>
        <w:jc w:val="both"/>
        <w:rPr>
          <w:sz w:val="25"/>
          <w:szCs w:val="25"/>
        </w:rPr>
      </w:pPr>
      <w:r w:rsidRPr="003458F8">
        <w:rPr>
          <w:sz w:val="25"/>
          <w:szCs w:val="25"/>
        </w:rPr>
        <w:t xml:space="preserve">Le rune scolpite perché erano così chiamate dal nostro Charlie, noi si pensava fossero come a una sorta di libro che raccontava ai sopravvissuti le vicissitudini di una città divorata dalle acque o da un mostro. </w:t>
      </w:r>
    </w:p>
    <w:p w:rsidR="00F27268" w:rsidRPr="003458F8" w:rsidRDefault="00F27268" w:rsidP="00AF4FDE">
      <w:pPr>
        <w:spacing w:before="0" w:beforeAutospacing="0" w:after="0" w:afterAutospacing="0"/>
        <w:contextualSpacing/>
        <w:jc w:val="both"/>
        <w:rPr>
          <w:sz w:val="25"/>
          <w:szCs w:val="25"/>
        </w:rPr>
      </w:pPr>
      <w:r w:rsidRPr="003458F8">
        <w:rPr>
          <w:sz w:val="25"/>
          <w:szCs w:val="25"/>
        </w:rPr>
        <w:t>Prima dell’onda che lei non sa, ma noi siamo riusciti a filmare,</w:t>
      </w:r>
      <w:r w:rsidR="0056717A">
        <w:rPr>
          <w:sz w:val="25"/>
          <w:szCs w:val="25"/>
        </w:rPr>
        <w:t xml:space="preserve"> </w:t>
      </w:r>
      <w:r w:rsidRPr="003458F8">
        <w:rPr>
          <w:sz w:val="25"/>
          <w:szCs w:val="25"/>
        </w:rPr>
        <w:t xml:space="preserve">come dicevo prima dell’onda, noi ci si occupava solamente delle indagini storiche o d’archivio come le chiamerebbe lei e non di quelle sul campo. </w:t>
      </w:r>
    </w:p>
    <w:p w:rsidR="00F27268" w:rsidRPr="003458F8" w:rsidRDefault="00F27268" w:rsidP="00AF4FDE">
      <w:pPr>
        <w:spacing w:before="0" w:beforeAutospacing="0" w:after="0" w:afterAutospacing="0"/>
        <w:contextualSpacing/>
        <w:jc w:val="both"/>
        <w:rPr>
          <w:sz w:val="25"/>
          <w:szCs w:val="25"/>
        </w:rPr>
      </w:pPr>
      <w:r w:rsidRPr="003458F8">
        <w:rPr>
          <w:sz w:val="25"/>
          <w:szCs w:val="25"/>
        </w:rPr>
        <w:t>Lei ha cambiato gli ev</w:t>
      </w:r>
      <w:r w:rsidR="00294E13" w:rsidRPr="003458F8">
        <w:rPr>
          <w:sz w:val="25"/>
          <w:szCs w:val="25"/>
        </w:rPr>
        <w:t>enti e la nostra opinione sull’avvento del male.</w:t>
      </w:r>
      <w:r w:rsidR="004E4F6B" w:rsidRPr="003458F8">
        <w:rPr>
          <w:sz w:val="25"/>
          <w:szCs w:val="25"/>
        </w:rPr>
        <w:t xml:space="preserve"> Crede davvero che questa piaga si limiterà a dormire per millenni</w:t>
      </w:r>
      <w:r w:rsidR="00211905" w:rsidRPr="003458F8">
        <w:rPr>
          <w:sz w:val="25"/>
          <w:szCs w:val="25"/>
        </w:rPr>
        <w:t>o</w:t>
      </w:r>
      <w:r w:rsidR="00467BAF" w:rsidRPr="003458F8">
        <w:rPr>
          <w:sz w:val="25"/>
          <w:szCs w:val="25"/>
        </w:rPr>
        <w:t xml:space="preserve"> o farà il morto, </w:t>
      </w:r>
      <w:r w:rsidR="000D7E36" w:rsidRPr="003458F8">
        <w:rPr>
          <w:sz w:val="25"/>
          <w:szCs w:val="25"/>
        </w:rPr>
        <w:t xml:space="preserve">senza </w:t>
      </w:r>
      <w:r w:rsidR="004E4F6B" w:rsidRPr="003458F8">
        <w:rPr>
          <w:sz w:val="25"/>
          <w:szCs w:val="25"/>
        </w:rPr>
        <w:t>nuocere</w:t>
      </w:r>
      <w:r w:rsidR="000D7E36" w:rsidRPr="003458F8">
        <w:rPr>
          <w:sz w:val="25"/>
          <w:szCs w:val="25"/>
        </w:rPr>
        <w:t xml:space="preserve"> più ad alcuno</w:t>
      </w:r>
      <w:r w:rsidR="00B47DE5">
        <w:rPr>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t xml:space="preserve">“Pensavo fossero i preti </w:t>
      </w:r>
      <w:r w:rsidR="000D7E36" w:rsidRPr="003458F8">
        <w:rPr>
          <w:i w:val="0"/>
          <w:sz w:val="25"/>
          <w:szCs w:val="25"/>
        </w:rPr>
        <w:t>a</w:t>
      </w:r>
      <w:r w:rsidRPr="003458F8">
        <w:rPr>
          <w:i w:val="0"/>
          <w:sz w:val="25"/>
          <w:szCs w:val="25"/>
        </w:rPr>
        <w:t xml:space="preserve"> occuparsi dell’anima e della sua salvezza</w:t>
      </w:r>
      <w:r w:rsidR="00B47DE5">
        <w:rPr>
          <w:i w:val="0"/>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t xml:space="preserve">“Noi ci occupiamo di salvaguardare </w:t>
      </w:r>
      <w:r w:rsidR="00EA1B41" w:rsidRPr="003458F8">
        <w:rPr>
          <w:i w:val="0"/>
          <w:sz w:val="25"/>
          <w:szCs w:val="25"/>
        </w:rPr>
        <w:t>il bene dei cittadini americani</w:t>
      </w:r>
      <w:r w:rsidR="00B47DE5">
        <w:rPr>
          <w:i w:val="0"/>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t>“Insomma considerate</w:t>
      </w:r>
      <w:r w:rsidR="000D7E36" w:rsidRPr="003458F8">
        <w:rPr>
          <w:i w:val="0"/>
          <w:sz w:val="25"/>
          <w:szCs w:val="25"/>
        </w:rPr>
        <w:t xml:space="preserve"> </w:t>
      </w:r>
      <w:r w:rsidRPr="003458F8">
        <w:rPr>
          <w:i w:val="0"/>
          <w:sz w:val="25"/>
          <w:szCs w:val="25"/>
        </w:rPr>
        <w:t>cubano o comunista il mostro della laguna</w:t>
      </w:r>
      <w:r w:rsidR="00B47DE5">
        <w:rPr>
          <w:i w:val="0"/>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t>“Consideriamo indesiderata qualunque cosa voglia attaccarci o mettere in pericolo la nostra tranquillità</w:t>
      </w:r>
      <w:r w:rsidR="0062416F">
        <w:rPr>
          <w:i w:val="0"/>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lastRenderedPageBreak/>
        <w:t xml:space="preserve">“Sapevo che il governo americano </w:t>
      </w:r>
      <w:r w:rsidR="00925688" w:rsidRPr="003458F8">
        <w:rPr>
          <w:i w:val="0"/>
          <w:sz w:val="25"/>
          <w:szCs w:val="25"/>
        </w:rPr>
        <w:t>attivasse</w:t>
      </w:r>
      <w:r w:rsidRPr="003458F8">
        <w:rPr>
          <w:i w:val="0"/>
          <w:sz w:val="25"/>
          <w:szCs w:val="25"/>
        </w:rPr>
        <w:t xml:space="preserve"> la sua massa bellica solo in conflitti estremi ma adesso mi rendo conto che le nostre agenzie servono come cacciatori di fantasmi</w:t>
      </w:r>
      <w:r w:rsidR="0062416F">
        <w:rPr>
          <w:i w:val="0"/>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Goth</w:t>
      </w:r>
      <w:proofErr w:type="spellEnd"/>
      <w:r w:rsidRPr="003458F8">
        <w:rPr>
          <w:i w:val="0"/>
          <w:sz w:val="25"/>
          <w:szCs w:val="25"/>
        </w:rPr>
        <w:t xml:space="preserve"> non è un semplice fantasma ma una forza ostile</w:t>
      </w:r>
      <w:r w:rsidR="0062416F">
        <w:rPr>
          <w:i w:val="0"/>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t>“Insomma non capisco perché vi siete dati tanta pena di sorveg</w:t>
      </w:r>
      <w:r w:rsidR="00EA1B41" w:rsidRPr="003458F8">
        <w:rPr>
          <w:i w:val="0"/>
          <w:sz w:val="25"/>
          <w:szCs w:val="25"/>
        </w:rPr>
        <w:t>liarmi?</w:t>
      </w:r>
      <w:r w:rsidRPr="003458F8">
        <w:rPr>
          <w:i w:val="0"/>
          <w:sz w:val="25"/>
          <w:szCs w:val="25"/>
        </w:rPr>
        <w:t xml:space="preserve"> Io conto così poco in questa storia</w:t>
      </w:r>
      <w:r w:rsidR="0062416F">
        <w:rPr>
          <w:i w:val="0"/>
          <w:sz w:val="25"/>
          <w:szCs w:val="25"/>
        </w:rPr>
        <w:t>.”</w:t>
      </w:r>
    </w:p>
    <w:p w:rsidR="00294E13" w:rsidRPr="003458F8" w:rsidRDefault="00294E13" w:rsidP="00AF4FDE">
      <w:pPr>
        <w:spacing w:before="0" w:beforeAutospacing="0" w:after="0" w:afterAutospacing="0"/>
        <w:contextualSpacing/>
        <w:jc w:val="both"/>
        <w:rPr>
          <w:i w:val="0"/>
          <w:sz w:val="25"/>
          <w:szCs w:val="25"/>
        </w:rPr>
      </w:pPr>
      <w:r w:rsidRPr="003458F8">
        <w:rPr>
          <w:i w:val="0"/>
          <w:sz w:val="25"/>
          <w:szCs w:val="25"/>
        </w:rPr>
        <w:t>“Invece lei è l’asse di quel pianeta inesplorato di cui dobbiamo scoprire le debolezze</w:t>
      </w:r>
      <w:r w:rsidR="0062416F">
        <w:rPr>
          <w:i w:val="0"/>
          <w:sz w:val="25"/>
          <w:szCs w:val="25"/>
        </w:rPr>
        <w:t>.”</w:t>
      </w:r>
    </w:p>
    <w:p w:rsidR="00DE74D7" w:rsidRPr="003458F8" w:rsidRDefault="00DE74D7" w:rsidP="00AF4FDE">
      <w:pPr>
        <w:spacing w:before="0" w:beforeAutospacing="0" w:after="0" w:afterAutospacing="0"/>
        <w:contextualSpacing/>
        <w:jc w:val="both"/>
        <w:rPr>
          <w:i w:val="0"/>
          <w:sz w:val="25"/>
          <w:szCs w:val="25"/>
        </w:rPr>
      </w:pPr>
      <w:r w:rsidRPr="003458F8">
        <w:rPr>
          <w:i w:val="0"/>
          <w:sz w:val="25"/>
          <w:szCs w:val="25"/>
        </w:rPr>
        <w:t xml:space="preserve">“Non ha debolezze ed è meglio </w:t>
      </w:r>
      <w:r w:rsidR="00925688" w:rsidRPr="003458F8">
        <w:rPr>
          <w:i w:val="0"/>
          <w:sz w:val="25"/>
          <w:szCs w:val="25"/>
        </w:rPr>
        <w:t>lasciar correre</w:t>
      </w:r>
      <w:r w:rsidRPr="003458F8">
        <w:rPr>
          <w:i w:val="0"/>
          <w:sz w:val="25"/>
          <w:szCs w:val="25"/>
        </w:rPr>
        <w:t>, contro certe cose è meglio non andare, vi assicuro non servono le armi contro una materia cerebrale se non maggiore, sicuramente diversa.</w:t>
      </w:r>
      <w:r w:rsidR="00EA1B41" w:rsidRPr="003458F8">
        <w:rPr>
          <w:i w:val="0"/>
          <w:sz w:val="25"/>
          <w:szCs w:val="25"/>
        </w:rPr>
        <w:t xml:space="preserve"> Io sono e voglio restare un piccolo uomo rispettoso di quello che la natura ha messo a sua disposizione. </w:t>
      </w:r>
      <w:proofErr w:type="spellStart"/>
      <w:r w:rsidR="00EA1B41" w:rsidRPr="003458F8">
        <w:rPr>
          <w:i w:val="0"/>
          <w:sz w:val="25"/>
          <w:szCs w:val="25"/>
        </w:rPr>
        <w:t>Goth</w:t>
      </w:r>
      <w:proofErr w:type="spellEnd"/>
      <w:r w:rsidR="00EA1B41" w:rsidRPr="003458F8">
        <w:rPr>
          <w:i w:val="0"/>
          <w:sz w:val="25"/>
          <w:szCs w:val="25"/>
        </w:rPr>
        <w:t xml:space="preserve"> non è un mio pari e non è un mio rivale, tanto più che ho </w:t>
      </w:r>
      <w:r w:rsidR="00925688" w:rsidRPr="003458F8">
        <w:rPr>
          <w:i w:val="0"/>
          <w:sz w:val="25"/>
          <w:szCs w:val="25"/>
        </w:rPr>
        <w:t>un’</w:t>
      </w:r>
      <w:r w:rsidR="00EA1B41" w:rsidRPr="003458F8">
        <w:rPr>
          <w:i w:val="0"/>
          <w:sz w:val="25"/>
          <w:szCs w:val="25"/>
        </w:rPr>
        <w:t xml:space="preserve">avversità per il mare, ha mai </w:t>
      </w:r>
      <w:r w:rsidR="0062786F" w:rsidRPr="003458F8">
        <w:rPr>
          <w:i w:val="0"/>
          <w:sz w:val="25"/>
          <w:szCs w:val="25"/>
        </w:rPr>
        <w:t>pensato</w:t>
      </w:r>
      <w:r w:rsidR="00EA1B41" w:rsidRPr="003458F8">
        <w:rPr>
          <w:i w:val="0"/>
          <w:sz w:val="25"/>
          <w:szCs w:val="25"/>
        </w:rPr>
        <w:t xml:space="preserve"> che forse siete voi</w:t>
      </w:r>
      <w:r w:rsidR="00211905" w:rsidRPr="003458F8">
        <w:rPr>
          <w:i w:val="0"/>
          <w:sz w:val="25"/>
          <w:szCs w:val="25"/>
        </w:rPr>
        <w:t>,</w:t>
      </w:r>
      <w:r w:rsidR="00EA1B41" w:rsidRPr="003458F8">
        <w:rPr>
          <w:i w:val="0"/>
          <w:sz w:val="25"/>
          <w:szCs w:val="25"/>
        </w:rPr>
        <w:t xml:space="preserve"> </w:t>
      </w:r>
      <w:r w:rsidR="00211905" w:rsidRPr="003458F8">
        <w:rPr>
          <w:i w:val="0"/>
          <w:sz w:val="25"/>
          <w:szCs w:val="25"/>
        </w:rPr>
        <w:t>con i</w:t>
      </w:r>
      <w:r w:rsidR="00EA1B41" w:rsidRPr="003458F8">
        <w:rPr>
          <w:i w:val="0"/>
          <w:sz w:val="25"/>
          <w:szCs w:val="25"/>
        </w:rPr>
        <w:t xml:space="preserve"> vostri mercantili e reti a traino e la vostra pesca selvaggia, a disturbarlo? Chiamare me</w:t>
      </w:r>
      <w:r w:rsidR="00211905" w:rsidRPr="003458F8">
        <w:rPr>
          <w:i w:val="0"/>
          <w:sz w:val="25"/>
          <w:szCs w:val="25"/>
        </w:rPr>
        <w:t>,</w:t>
      </w:r>
      <w:r w:rsidR="00EA1B41" w:rsidRPr="003458F8">
        <w:rPr>
          <w:i w:val="0"/>
          <w:sz w:val="25"/>
          <w:szCs w:val="25"/>
        </w:rPr>
        <w:t xml:space="preserve"> significa </w:t>
      </w:r>
      <w:r w:rsidR="008D5516" w:rsidRPr="003458F8">
        <w:rPr>
          <w:i w:val="0"/>
          <w:sz w:val="25"/>
          <w:szCs w:val="25"/>
        </w:rPr>
        <w:t xml:space="preserve">darmi in pasto travestito da nemico, cavolo, </w:t>
      </w:r>
      <w:r w:rsidR="00EA1B41" w:rsidRPr="003458F8">
        <w:rPr>
          <w:i w:val="0"/>
          <w:sz w:val="25"/>
          <w:szCs w:val="25"/>
        </w:rPr>
        <w:t>io non vorrei trovarmi dalla parte sbagliata della barricata</w:t>
      </w:r>
      <w:r w:rsidR="0062416F">
        <w:rPr>
          <w:i w:val="0"/>
          <w:sz w:val="25"/>
          <w:szCs w:val="25"/>
        </w:rPr>
        <w:t>.”</w:t>
      </w:r>
    </w:p>
    <w:p w:rsidR="00EA1B41" w:rsidRPr="003458F8" w:rsidRDefault="00EA1B41" w:rsidP="00AF4FDE">
      <w:pPr>
        <w:spacing w:before="0" w:beforeAutospacing="0" w:after="0" w:afterAutospacing="0"/>
        <w:contextualSpacing/>
        <w:jc w:val="both"/>
        <w:rPr>
          <w:i w:val="0"/>
          <w:sz w:val="25"/>
          <w:szCs w:val="25"/>
        </w:rPr>
      </w:pPr>
      <w:r w:rsidRPr="003458F8">
        <w:rPr>
          <w:i w:val="0"/>
          <w:sz w:val="25"/>
          <w:szCs w:val="25"/>
        </w:rPr>
        <w:t>“Ha ucciso tanti innocenti! Bambini, neonati, animali …”</w:t>
      </w:r>
      <w:r w:rsidR="00925688" w:rsidRPr="003458F8">
        <w:rPr>
          <w:i w:val="0"/>
          <w:sz w:val="25"/>
          <w:szCs w:val="25"/>
        </w:rPr>
        <w:t>.</w:t>
      </w:r>
    </w:p>
    <w:p w:rsidR="00EA1B41" w:rsidRPr="003458F8" w:rsidRDefault="00EA1B41" w:rsidP="00AF4FDE">
      <w:pPr>
        <w:spacing w:before="0" w:beforeAutospacing="0" w:after="0" w:afterAutospacing="0"/>
        <w:contextualSpacing/>
        <w:jc w:val="both"/>
        <w:rPr>
          <w:i w:val="0"/>
          <w:sz w:val="25"/>
          <w:szCs w:val="25"/>
        </w:rPr>
      </w:pPr>
      <w:r w:rsidRPr="003458F8">
        <w:rPr>
          <w:i w:val="0"/>
          <w:sz w:val="25"/>
          <w:szCs w:val="25"/>
        </w:rPr>
        <w:t xml:space="preserve">“Anche </w:t>
      </w:r>
      <w:proofErr w:type="spellStart"/>
      <w:r w:rsidRPr="003458F8">
        <w:rPr>
          <w:i w:val="0"/>
          <w:sz w:val="25"/>
          <w:szCs w:val="25"/>
        </w:rPr>
        <w:t>Enola</w:t>
      </w:r>
      <w:proofErr w:type="spellEnd"/>
      <w:r w:rsidRPr="003458F8">
        <w:rPr>
          <w:i w:val="0"/>
          <w:sz w:val="25"/>
          <w:szCs w:val="25"/>
        </w:rPr>
        <w:t xml:space="preserve"> Gay ha fatto una strage eppure ci siamo e vi siete perdonati tutto</w:t>
      </w:r>
      <w:r w:rsidR="0062416F">
        <w:rPr>
          <w:i w:val="0"/>
          <w:sz w:val="25"/>
          <w:szCs w:val="25"/>
        </w:rPr>
        <w:t>.”</w:t>
      </w:r>
    </w:p>
    <w:p w:rsidR="00EA1B41" w:rsidRPr="003458F8" w:rsidRDefault="00EA1B41" w:rsidP="00AF4FDE">
      <w:pPr>
        <w:spacing w:before="0" w:beforeAutospacing="0" w:after="0" w:afterAutospacing="0"/>
        <w:contextualSpacing/>
        <w:jc w:val="both"/>
        <w:rPr>
          <w:i w:val="0"/>
          <w:sz w:val="25"/>
          <w:szCs w:val="25"/>
        </w:rPr>
      </w:pPr>
      <w:r w:rsidRPr="003458F8">
        <w:rPr>
          <w:i w:val="0"/>
          <w:sz w:val="25"/>
          <w:szCs w:val="25"/>
        </w:rPr>
        <w:t>“Esimio noi abbiamo bisogno della sua consulenza, certo non la possiamo obbligare ma ci potremmo impegnare nel trovarle una debolezza e sarebbe spiacevole spingerla verso una decisione più positiva verso il nostro progetto</w:t>
      </w:r>
      <w:r w:rsidR="0062416F">
        <w:rPr>
          <w:i w:val="0"/>
          <w:sz w:val="25"/>
          <w:szCs w:val="25"/>
        </w:rPr>
        <w:t>.”</w:t>
      </w:r>
    </w:p>
    <w:p w:rsidR="00EA1B41" w:rsidRPr="003458F8" w:rsidRDefault="00EA1B41" w:rsidP="00AF4FDE">
      <w:pPr>
        <w:spacing w:before="0" w:beforeAutospacing="0" w:after="0" w:afterAutospacing="0"/>
        <w:contextualSpacing/>
        <w:jc w:val="both"/>
        <w:rPr>
          <w:i w:val="0"/>
          <w:sz w:val="25"/>
          <w:szCs w:val="25"/>
        </w:rPr>
      </w:pPr>
      <w:r w:rsidRPr="003458F8">
        <w:rPr>
          <w:i w:val="0"/>
          <w:sz w:val="25"/>
          <w:szCs w:val="25"/>
        </w:rPr>
        <w:t xml:space="preserve">In quel momento pensai a Billy </w:t>
      </w:r>
      <w:r w:rsidR="00925688" w:rsidRPr="003458F8">
        <w:rPr>
          <w:i w:val="0"/>
          <w:sz w:val="25"/>
          <w:szCs w:val="25"/>
        </w:rPr>
        <w:t>e</w:t>
      </w:r>
      <w:r w:rsidRPr="003458F8">
        <w:rPr>
          <w:i w:val="0"/>
          <w:sz w:val="25"/>
          <w:szCs w:val="25"/>
        </w:rPr>
        <w:t xml:space="preserve"> il mio cuore si sarebbe spezzato se solo lo avessero sfiorato con le loro minacce. Billy doveva restarne fuori, speravo solo che mai</w:t>
      </w:r>
      <w:r w:rsidR="0062786F" w:rsidRPr="003458F8">
        <w:rPr>
          <w:i w:val="0"/>
          <w:sz w:val="25"/>
          <w:szCs w:val="25"/>
        </w:rPr>
        <w:t>,</w:t>
      </w:r>
      <w:r w:rsidRPr="003458F8">
        <w:rPr>
          <w:i w:val="0"/>
          <w:sz w:val="25"/>
          <w:szCs w:val="25"/>
        </w:rPr>
        <w:t xml:space="preserve"> avrebbero potuto capire cosa significava per me.</w:t>
      </w:r>
    </w:p>
    <w:p w:rsidR="006D6BD6" w:rsidRPr="003458F8" w:rsidRDefault="00EA1B41" w:rsidP="00AF4FDE">
      <w:pPr>
        <w:spacing w:before="0" w:beforeAutospacing="0" w:after="0" w:afterAutospacing="0"/>
        <w:contextualSpacing/>
        <w:jc w:val="both"/>
        <w:rPr>
          <w:i w:val="0"/>
          <w:sz w:val="25"/>
          <w:szCs w:val="25"/>
        </w:rPr>
      </w:pPr>
      <w:r w:rsidRPr="003458F8">
        <w:rPr>
          <w:i w:val="0"/>
          <w:sz w:val="25"/>
          <w:szCs w:val="25"/>
        </w:rPr>
        <w:t xml:space="preserve">Mi alzai in piedi </w:t>
      </w:r>
      <w:r w:rsidR="006D6BD6" w:rsidRPr="003458F8">
        <w:rPr>
          <w:i w:val="0"/>
          <w:sz w:val="25"/>
          <w:szCs w:val="25"/>
        </w:rPr>
        <w:t xml:space="preserve">costretto da un forte attacco di nervosismo e mi giustificai dicendo di </w:t>
      </w:r>
      <w:r w:rsidR="0062786F" w:rsidRPr="003458F8">
        <w:rPr>
          <w:i w:val="0"/>
          <w:sz w:val="25"/>
          <w:szCs w:val="25"/>
        </w:rPr>
        <w:t>soffrire di male</w:t>
      </w:r>
      <w:r w:rsidR="006D6BD6" w:rsidRPr="003458F8">
        <w:rPr>
          <w:i w:val="0"/>
          <w:sz w:val="25"/>
          <w:szCs w:val="25"/>
        </w:rPr>
        <w:t xml:space="preserve"> alle ginocchia.</w:t>
      </w:r>
    </w:p>
    <w:p w:rsidR="00EA1B41" w:rsidRPr="003458F8" w:rsidRDefault="00EA1B41" w:rsidP="00AF4FDE">
      <w:pPr>
        <w:spacing w:before="0" w:beforeAutospacing="0" w:after="0" w:afterAutospacing="0"/>
        <w:contextualSpacing/>
        <w:jc w:val="both"/>
        <w:rPr>
          <w:i w:val="0"/>
          <w:sz w:val="25"/>
          <w:szCs w:val="25"/>
        </w:rPr>
      </w:pPr>
      <w:r w:rsidRPr="003458F8">
        <w:rPr>
          <w:i w:val="0"/>
          <w:sz w:val="25"/>
          <w:szCs w:val="25"/>
        </w:rPr>
        <w:t>“</w:t>
      </w:r>
      <w:r w:rsidR="0062786F" w:rsidRPr="003458F8">
        <w:rPr>
          <w:i w:val="0"/>
          <w:sz w:val="25"/>
          <w:szCs w:val="25"/>
        </w:rPr>
        <w:t>Che cosa dovrei</w:t>
      </w:r>
      <w:r w:rsidRPr="003458F8">
        <w:rPr>
          <w:i w:val="0"/>
          <w:sz w:val="25"/>
          <w:szCs w:val="25"/>
        </w:rPr>
        <w:t xml:space="preserve"> fare</w:t>
      </w:r>
      <w:r w:rsidR="00B47DE5">
        <w:rPr>
          <w:i w:val="0"/>
          <w:sz w:val="25"/>
          <w:szCs w:val="25"/>
        </w:rPr>
        <w:t>?”</w:t>
      </w:r>
    </w:p>
    <w:p w:rsidR="006D6BD6" w:rsidRPr="003458F8" w:rsidRDefault="006D6BD6" w:rsidP="00AF4FDE">
      <w:pPr>
        <w:spacing w:before="0" w:beforeAutospacing="0" w:after="0" w:afterAutospacing="0"/>
        <w:contextualSpacing/>
        <w:jc w:val="both"/>
        <w:rPr>
          <w:i w:val="0"/>
          <w:sz w:val="25"/>
          <w:szCs w:val="25"/>
        </w:rPr>
      </w:pPr>
      <w:r w:rsidRPr="003458F8">
        <w:rPr>
          <w:i w:val="0"/>
          <w:sz w:val="25"/>
          <w:szCs w:val="25"/>
        </w:rPr>
        <w:t xml:space="preserve">“La chiamerà il sig. Scott, quel ragazzo con gli occhi scuri che sembra abbia inghiottito una palla di vetro, e </w:t>
      </w:r>
      <w:r w:rsidR="0062786F" w:rsidRPr="003458F8">
        <w:rPr>
          <w:i w:val="0"/>
          <w:sz w:val="25"/>
          <w:szCs w:val="25"/>
        </w:rPr>
        <w:t>m’</w:t>
      </w:r>
      <w:r w:rsidRPr="003458F8">
        <w:rPr>
          <w:i w:val="0"/>
          <w:sz w:val="25"/>
          <w:szCs w:val="25"/>
        </w:rPr>
        <w:t>indicò un personaggio che sembrava più un teppista che un agente dell’Intelligence, sarà lui a dirle dove andare e quando. Confidiamo nella sua consulenza,</w:t>
      </w:r>
      <w:r w:rsidR="0062786F" w:rsidRPr="003458F8">
        <w:rPr>
          <w:i w:val="0"/>
          <w:sz w:val="25"/>
          <w:szCs w:val="25"/>
        </w:rPr>
        <w:t xml:space="preserve"> sa</w:t>
      </w:r>
      <w:r w:rsidRPr="003458F8">
        <w:rPr>
          <w:i w:val="0"/>
          <w:sz w:val="25"/>
          <w:szCs w:val="25"/>
        </w:rPr>
        <w:t xml:space="preserve"> i tempi come ha ben capito</w:t>
      </w:r>
      <w:r w:rsidR="004C751B" w:rsidRPr="003458F8">
        <w:rPr>
          <w:i w:val="0"/>
          <w:sz w:val="25"/>
          <w:szCs w:val="25"/>
        </w:rPr>
        <w:t>,</w:t>
      </w:r>
      <w:r w:rsidRPr="003458F8">
        <w:rPr>
          <w:i w:val="0"/>
          <w:sz w:val="25"/>
          <w:szCs w:val="25"/>
        </w:rPr>
        <w:t xml:space="preserve"> non sono un problema per noi, è solo il risultato che conta</w:t>
      </w:r>
      <w:r w:rsidR="0062416F">
        <w:rPr>
          <w:i w:val="0"/>
          <w:sz w:val="25"/>
          <w:szCs w:val="25"/>
        </w:rPr>
        <w:t>.”</w:t>
      </w:r>
    </w:p>
    <w:p w:rsidR="00EB0D8A" w:rsidRDefault="009143DF" w:rsidP="00AF4FDE">
      <w:pPr>
        <w:spacing w:before="0" w:beforeAutospacing="0" w:after="0" w:afterAutospacing="0"/>
        <w:contextualSpacing/>
        <w:jc w:val="both"/>
        <w:rPr>
          <w:i w:val="0"/>
          <w:sz w:val="25"/>
          <w:szCs w:val="25"/>
        </w:rPr>
      </w:pPr>
      <w:r w:rsidRPr="003458F8">
        <w:rPr>
          <w:i w:val="0"/>
          <w:sz w:val="25"/>
          <w:szCs w:val="25"/>
        </w:rPr>
        <w:t xml:space="preserve">New York era una di quelle città che restava impassibile ai problemi di un solo uomo. Potevi camminare per ore per le sue strade per ascoltare i pensieri che rimbalzavano contro le immense pareti di cemento dei grattacieli. Persino una leggenda </w:t>
      </w:r>
      <w:r w:rsidR="00925688" w:rsidRPr="003458F8">
        <w:rPr>
          <w:i w:val="0"/>
          <w:sz w:val="25"/>
          <w:szCs w:val="25"/>
        </w:rPr>
        <w:t>era</w:t>
      </w:r>
      <w:r w:rsidRPr="003458F8">
        <w:rPr>
          <w:i w:val="0"/>
          <w:sz w:val="25"/>
          <w:szCs w:val="25"/>
        </w:rPr>
        <w:t xml:space="preserve"> un puntino in mezzo a milioni di altri perché la bocca di una metropolitana divorava quotidianamente masse incredibili di notizie, una più straordinaria dell’altra. Avevo capito bene, loro per giustificarsi col governo avevano </w:t>
      </w:r>
      <w:r w:rsidR="00925688" w:rsidRPr="003458F8">
        <w:rPr>
          <w:i w:val="0"/>
          <w:sz w:val="25"/>
          <w:szCs w:val="25"/>
        </w:rPr>
        <w:t>ideato</w:t>
      </w:r>
      <w:r w:rsidRPr="003458F8">
        <w:rPr>
          <w:i w:val="0"/>
          <w:sz w:val="25"/>
          <w:szCs w:val="25"/>
        </w:rPr>
        <w:t xml:space="preserve"> sta buffonata come la Fiera dei </w:t>
      </w:r>
      <w:r w:rsidR="00925688" w:rsidRPr="003458F8">
        <w:rPr>
          <w:i w:val="0"/>
          <w:sz w:val="25"/>
          <w:szCs w:val="25"/>
        </w:rPr>
        <w:t>Morti, dove</w:t>
      </w:r>
      <w:r w:rsidRPr="003458F8">
        <w:rPr>
          <w:i w:val="0"/>
          <w:sz w:val="25"/>
          <w:szCs w:val="25"/>
        </w:rPr>
        <w:t xml:space="preserve"> suppellettili e resti di una civiltà che aveva esposto gli orrori di un Dio selvaggio, </w:t>
      </w:r>
      <w:r w:rsidR="0062786F" w:rsidRPr="003458F8">
        <w:rPr>
          <w:i w:val="0"/>
          <w:sz w:val="25"/>
          <w:szCs w:val="25"/>
        </w:rPr>
        <w:t>erano</w:t>
      </w:r>
      <w:r w:rsidRPr="003458F8">
        <w:rPr>
          <w:i w:val="0"/>
          <w:sz w:val="25"/>
          <w:szCs w:val="25"/>
        </w:rPr>
        <w:t xml:space="preserve"> mostrati </w:t>
      </w:r>
      <w:r w:rsidR="0062786F" w:rsidRPr="003458F8">
        <w:rPr>
          <w:i w:val="0"/>
          <w:sz w:val="25"/>
          <w:szCs w:val="25"/>
        </w:rPr>
        <w:t>a</w:t>
      </w:r>
      <w:r w:rsidRPr="003458F8">
        <w:rPr>
          <w:i w:val="0"/>
          <w:sz w:val="25"/>
          <w:szCs w:val="25"/>
        </w:rPr>
        <w:t xml:space="preserve"> un pubblico massacrato da chissà quale quantitativo pubblicitario. </w:t>
      </w:r>
    </w:p>
    <w:p w:rsidR="00EB0D8A" w:rsidRDefault="009143DF" w:rsidP="00AF4FDE">
      <w:pPr>
        <w:spacing w:before="0" w:beforeAutospacing="0" w:after="0" w:afterAutospacing="0"/>
        <w:contextualSpacing/>
        <w:jc w:val="both"/>
        <w:rPr>
          <w:i w:val="0"/>
          <w:sz w:val="25"/>
          <w:szCs w:val="25"/>
        </w:rPr>
      </w:pPr>
      <w:r w:rsidRPr="003458F8">
        <w:rPr>
          <w:i w:val="0"/>
          <w:sz w:val="25"/>
          <w:szCs w:val="25"/>
        </w:rPr>
        <w:t xml:space="preserve">Era il </w:t>
      </w:r>
      <w:r w:rsidR="00925688" w:rsidRPr="003458F8">
        <w:rPr>
          <w:i w:val="0"/>
          <w:sz w:val="25"/>
          <w:szCs w:val="25"/>
        </w:rPr>
        <w:t>pubblico, il</w:t>
      </w:r>
      <w:r w:rsidRPr="003458F8">
        <w:rPr>
          <w:i w:val="0"/>
          <w:sz w:val="25"/>
          <w:szCs w:val="25"/>
        </w:rPr>
        <w:t xml:space="preserve"> vero mostro, il pubblico che pagava il biglietto d’ingresso che giustificava </w:t>
      </w:r>
      <w:r w:rsidR="0062786F" w:rsidRPr="003458F8">
        <w:rPr>
          <w:i w:val="0"/>
          <w:sz w:val="25"/>
          <w:szCs w:val="25"/>
        </w:rPr>
        <w:t>o no</w:t>
      </w:r>
      <w:r w:rsidRPr="003458F8">
        <w:rPr>
          <w:i w:val="0"/>
          <w:sz w:val="25"/>
          <w:szCs w:val="25"/>
        </w:rPr>
        <w:t xml:space="preserve"> i fondi spesi per quella colossale macchina operativa chiamata FBI ma il pubblico era anche un cervello facile alle manipolazioni e sarebbe bastato poco per entusiasmarlo. </w:t>
      </w:r>
    </w:p>
    <w:p w:rsidR="00EB0D8A" w:rsidRDefault="009143DF" w:rsidP="00AF4FDE">
      <w:pPr>
        <w:spacing w:before="0" w:beforeAutospacing="0" w:after="0" w:afterAutospacing="0"/>
        <w:contextualSpacing/>
        <w:jc w:val="both"/>
        <w:rPr>
          <w:i w:val="0"/>
          <w:sz w:val="25"/>
          <w:szCs w:val="25"/>
        </w:rPr>
      </w:pPr>
      <w:r w:rsidRPr="003458F8">
        <w:rPr>
          <w:i w:val="0"/>
          <w:sz w:val="25"/>
          <w:szCs w:val="25"/>
        </w:rPr>
        <w:t xml:space="preserve">Mi venne in mente un pensiero, se vuoi far deviare lo sguardo di qualcuno dai tuoi </w:t>
      </w:r>
      <w:r w:rsidR="009C1380" w:rsidRPr="003458F8">
        <w:rPr>
          <w:i w:val="0"/>
          <w:sz w:val="25"/>
          <w:szCs w:val="25"/>
        </w:rPr>
        <w:t>problemi,</w:t>
      </w:r>
      <w:r w:rsidRPr="003458F8">
        <w:rPr>
          <w:i w:val="0"/>
          <w:sz w:val="25"/>
          <w:szCs w:val="25"/>
        </w:rPr>
        <w:t xml:space="preserve"> basta mostrargli </w:t>
      </w:r>
      <w:r w:rsidR="00CA094B" w:rsidRPr="003458F8">
        <w:rPr>
          <w:i w:val="0"/>
          <w:sz w:val="25"/>
          <w:szCs w:val="25"/>
        </w:rPr>
        <w:t xml:space="preserve">una cosa ancora più assurda. Noi si vendeva i morti e la storia delle loro disgrazie, per coprire indagini ancora più costose. </w:t>
      </w:r>
    </w:p>
    <w:p w:rsidR="009143DF" w:rsidRPr="003458F8" w:rsidRDefault="00CA094B" w:rsidP="00AF4FDE">
      <w:pPr>
        <w:spacing w:before="0" w:beforeAutospacing="0" w:after="0" w:afterAutospacing="0"/>
        <w:contextualSpacing/>
        <w:jc w:val="both"/>
        <w:rPr>
          <w:i w:val="0"/>
          <w:sz w:val="25"/>
          <w:szCs w:val="25"/>
        </w:rPr>
      </w:pPr>
      <w:r w:rsidRPr="003458F8">
        <w:rPr>
          <w:i w:val="0"/>
          <w:sz w:val="25"/>
          <w:szCs w:val="25"/>
        </w:rPr>
        <w:t xml:space="preserve">Avevo l’impressione che certi enti si concedevano il lusso della ricerca aliena oppure dei mostri in circolazione non per diritto acquisita dalla scienza ma per </w:t>
      </w:r>
      <w:r w:rsidR="003B4FF7" w:rsidRPr="003458F8">
        <w:rPr>
          <w:i w:val="0"/>
          <w:sz w:val="25"/>
          <w:szCs w:val="25"/>
        </w:rPr>
        <w:t>plagiare le masse.</w:t>
      </w:r>
    </w:p>
    <w:p w:rsidR="00EB0D8A" w:rsidRDefault="003B4FF7" w:rsidP="00AF4FDE">
      <w:pPr>
        <w:spacing w:before="0" w:beforeAutospacing="0" w:after="0" w:afterAutospacing="0"/>
        <w:contextualSpacing/>
        <w:jc w:val="both"/>
        <w:rPr>
          <w:i w:val="0"/>
          <w:sz w:val="25"/>
          <w:szCs w:val="25"/>
        </w:rPr>
      </w:pPr>
      <w:r w:rsidRPr="003458F8">
        <w:rPr>
          <w:i w:val="0"/>
          <w:sz w:val="25"/>
          <w:szCs w:val="25"/>
        </w:rPr>
        <w:t xml:space="preserve">Forse mi seguivano, forse no ma era troppo tardi per tornare indietro. Non avevo voglia di tornare a casa ed entrai in un bar per farmi una birra, mi ero promesso di non tardare per non spaventare Billy. </w:t>
      </w:r>
    </w:p>
    <w:p w:rsidR="00EB0D8A" w:rsidRDefault="003B4FF7" w:rsidP="00AF4FDE">
      <w:pPr>
        <w:spacing w:before="0" w:beforeAutospacing="0" w:after="0" w:afterAutospacing="0"/>
        <w:contextualSpacing/>
        <w:jc w:val="both"/>
        <w:rPr>
          <w:i w:val="0"/>
          <w:sz w:val="25"/>
          <w:szCs w:val="25"/>
        </w:rPr>
      </w:pPr>
      <w:r w:rsidRPr="003458F8">
        <w:rPr>
          <w:i w:val="0"/>
          <w:sz w:val="25"/>
          <w:szCs w:val="25"/>
        </w:rPr>
        <w:t xml:space="preserve">Il bicchiere mi sembrava il regno di </w:t>
      </w:r>
      <w:proofErr w:type="spellStart"/>
      <w:r w:rsidRPr="003458F8">
        <w:rPr>
          <w:i w:val="0"/>
          <w:sz w:val="25"/>
          <w:szCs w:val="25"/>
        </w:rPr>
        <w:t>Goth</w:t>
      </w:r>
      <w:proofErr w:type="spellEnd"/>
      <w:r w:rsidRPr="003458F8">
        <w:rPr>
          <w:i w:val="0"/>
          <w:sz w:val="25"/>
          <w:szCs w:val="25"/>
        </w:rPr>
        <w:t xml:space="preserve"> e la mia bocca, l’uomo che cercava di usurparlo. Stavo per bere poi mi ricordai l’onda e persino la birra mi fece paura.</w:t>
      </w:r>
    </w:p>
    <w:p w:rsidR="003B4FF7" w:rsidRPr="003458F8" w:rsidRDefault="003B4FF7" w:rsidP="00AF4FDE">
      <w:pPr>
        <w:spacing w:before="0" w:beforeAutospacing="0" w:after="0" w:afterAutospacing="0"/>
        <w:contextualSpacing/>
        <w:jc w:val="both"/>
        <w:rPr>
          <w:i w:val="0"/>
          <w:sz w:val="25"/>
          <w:szCs w:val="25"/>
        </w:rPr>
      </w:pPr>
      <w:r w:rsidRPr="003458F8">
        <w:rPr>
          <w:i w:val="0"/>
          <w:sz w:val="25"/>
          <w:szCs w:val="25"/>
        </w:rPr>
        <w:lastRenderedPageBreak/>
        <w:t xml:space="preserve"> Loro</w:t>
      </w:r>
      <w:r w:rsidR="004C751B" w:rsidRPr="003458F8">
        <w:rPr>
          <w:i w:val="0"/>
          <w:sz w:val="25"/>
          <w:szCs w:val="25"/>
        </w:rPr>
        <w:t>,</w:t>
      </w:r>
      <w:r w:rsidRPr="003458F8">
        <w:rPr>
          <w:i w:val="0"/>
          <w:sz w:val="25"/>
          <w:szCs w:val="25"/>
        </w:rPr>
        <w:t xml:space="preserve"> si erano fatti il filmino della disgrazia, si erano studiati la forza con cui l’entità si presentava quando doveva ripulire le sue tracce e spingevano a tal punto la loro presunzione da credere di vincere qualcosa che alcuna nave o missile avrebbe potuto fare.</w:t>
      </w:r>
    </w:p>
    <w:p w:rsidR="003B4FF7" w:rsidRPr="003458F8" w:rsidRDefault="003B4FF7" w:rsidP="00AF4FDE">
      <w:pPr>
        <w:spacing w:before="0" w:beforeAutospacing="0" w:after="0" w:afterAutospacing="0"/>
        <w:contextualSpacing/>
        <w:jc w:val="both"/>
        <w:rPr>
          <w:i w:val="0"/>
          <w:sz w:val="25"/>
          <w:szCs w:val="25"/>
        </w:rPr>
      </w:pPr>
      <w:r w:rsidRPr="003458F8">
        <w:rPr>
          <w:i w:val="0"/>
          <w:sz w:val="25"/>
          <w:szCs w:val="25"/>
        </w:rPr>
        <w:t xml:space="preserve">Chi alza il mare non ha bisogno di fuggire dall’uomo, era questa la mia teoria e l’avrei esposta </w:t>
      </w:r>
      <w:r w:rsidR="004C751B" w:rsidRPr="003458F8">
        <w:rPr>
          <w:i w:val="0"/>
          <w:sz w:val="25"/>
          <w:szCs w:val="25"/>
        </w:rPr>
        <w:t>alla fine</w:t>
      </w:r>
      <w:r w:rsidRPr="003458F8">
        <w:rPr>
          <w:i w:val="0"/>
          <w:sz w:val="25"/>
          <w:szCs w:val="25"/>
        </w:rPr>
        <w:t xml:space="preserve">, sempre nella speranza che avessi incontrato qualcuno col </w:t>
      </w:r>
      <w:r w:rsidR="004C751B" w:rsidRPr="003458F8">
        <w:rPr>
          <w:i w:val="0"/>
          <w:sz w:val="25"/>
          <w:szCs w:val="25"/>
        </w:rPr>
        <w:t>cervello,</w:t>
      </w:r>
      <w:r w:rsidRPr="003458F8">
        <w:rPr>
          <w:i w:val="0"/>
          <w:sz w:val="25"/>
          <w:szCs w:val="25"/>
        </w:rPr>
        <w:t xml:space="preserve"> ancora integro.</w:t>
      </w:r>
    </w:p>
    <w:p w:rsidR="003D0A78" w:rsidRPr="003458F8" w:rsidRDefault="000E4397" w:rsidP="00AF4FDE">
      <w:pPr>
        <w:spacing w:before="0" w:beforeAutospacing="0" w:after="0" w:afterAutospacing="0"/>
        <w:contextualSpacing/>
        <w:jc w:val="both"/>
        <w:rPr>
          <w:i w:val="0"/>
          <w:sz w:val="25"/>
          <w:szCs w:val="25"/>
        </w:rPr>
      </w:pPr>
      <w:r w:rsidRPr="003458F8">
        <w:rPr>
          <w:i w:val="0"/>
          <w:sz w:val="25"/>
          <w:szCs w:val="25"/>
        </w:rPr>
        <w:t xml:space="preserve"> </w:t>
      </w:r>
      <w:r w:rsidR="009A29BE" w:rsidRPr="003458F8">
        <w:rPr>
          <w:i w:val="0"/>
          <w:sz w:val="25"/>
          <w:szCs w:val="25"/>
        </w:rPr>
        <w:t xml:space="preserve">Le mie considerazioni valevano meno delle noccioline ammassate nel piattino sul banco e nel momento di decidere se uscire o no </w:t>
      </w:r>
      <w:r w:rsidR="004C751B" w:rsidRPr="003458F8">
        <w:rPr>
          <w:i w:val="0"/>
          <w:sz w:val="25"/>
          <w:szCs w:val="25"/>
        </w:rPr>
        <w:t>ubriaco,</w:t>
      </w:r>
      <w:r w:rsidR="009A29BE" w:rsidRPr="003458F8">
        <w:rPr>
          <w:i w:val="0"/>
          <w:sz w:val="25"/>
          <w:szCs w:val="25"/>
        </w:rPr>
        <w:t xml:space="preserve"> da quel posto spuntò una </w:t>
      </w:r>
      <w:proofErr w:type="spellStart"/>
      <w:r w:rsidR="009A29BE" w:rsidRPr="003458F8">
        <w:rPr>
          <w:i w:val="0"/>
          <w:sz w:val="25"/>
          <w:szCs w:val="25"/>
        </w:rPr>
        <w:t>reclame</w:t>
      </w:r>
      <w:proofErr w:type="spellEnd"/>
      <w:r w:rsidR="009A29BE" w:rsidRPr="003458F8">
        <w:rPr>
          <w:i w:val="0"/>
          <w:sz w:val="25"/>
          <w:szCs w:val="25"/>
        </w:rPr>
        <w:t xml:space="preserve"> in televisione che faceva venire i brividi come le cazzate che di solito si versano in nome della storia.</w:t>
      </w:r>
    </w:p>
    <w:p w:rsidR="009A29BE" w:rsidRPr="003458F8" w:rsidRDefault="009A29BE" w:rsidP="00AF4FDE">
      <w:pPr>
        <w:spacing w:before="0" w:beforeAutospacing="0" w:after="0" w:afterAutospacing="0"/>
        <w:contextualSpacing/>
        <w:jc w:val="both"/>
        <w:rPr>
          <w:i w:val="0"/>
          <w:sz w:val="25"/>
          <w:szCs w:val="25"/>
        </w:rPr>
      </w:pPr>
      <w:r w:rsidRPr="003458F8">
        <w:rPr>
          <w:i w:val="0"/>
          <w:sz w:val="25"/>
          <w:szCs w:val="25"/>
        </w:rPr>
        <w:t xml:space="preserve">“Tra pochi giorni, esattamente l’8 luglio, il </w:t>
      </w:r>
      <w:proofErr w:type="spellStart"/>
      <w:r w:rsidRPr="003458F8">
        <w:rPr>
          <w:i w:val="0"/>
          <w:sz w:val="25"/>
          <w:szCs w:val="25"/>
        </w:rPr>
        <w:t>Metropolitan</w:t>
      </w:r>
      <w:proofErr w:type="spellEnd"/>
      <w:r w:rsidRPr="003458F8">
        <w:rPr>
          <w:i w:val="0"/>
          <w:sz w:val="25"/>
          <w:szCs w:val="25"/>
        </w:rPr>
        <w:t xml:space="preserve"> </w:t>
      </w:r>
      <w:proofErr w:type="spellStart"/>
      <w:r w:rsidRPr="003458F8">
        <w:rPr>
          <w:i w:val="0"/>
          <w:sz w:val="25"/>
          <w:szCs w:val="25"/>
        </w:rPr>
        <w:t>Museum</w:t>
      </w:r>
      <w:proofErr w:type="spellEnd"/>
      <w:r w:rsidRPr="003458F8">
        <w:rPr>
          <w:i w:val="0"/>
          <w:sz w:val="25"/>
          <w:szCs w:val="25"/>
        </w:rPr>
        <w:t xml:space="preserve"> di New York avrà il piacere di inaugurare la Fera dei Morti, una mostra sulla scomparsa antica e recente di due città e gli oggetti di un culto antico che si rifà </w:t>
      </w:r>
      <w:r w:rsidR="004C751B" w:rsidRPr="003458F8">
        <w:rPr>
          <w:i w:val="0"/>
          <w:sz w:val="25"/>
          <w:szCs w:val="25"/>
        </w:rPr>
        <w:t>a</w:t>
      </w:r>
      <w:r w:rsidRPr="003458F8">
        <w:rPr>
          <w:i w:val="0"/>
          <w:sz w:val="25"/>
          <w:szCs w:val="25"/>
        </w:rPr>
        <w:t xml:space="preserve"> una maledizione terribile</w:t>
      </w:r>
      <w:r w:rsidR="0062416F">
        <w:rPr>
          <w:i w:val="0"/>
          <w:sz w:val="25"/>
          <w:szCs w:val="25"/>
        </w:rPr>
        <w:t>.”</w:t>
      </w:r>
    </w:p>
    <w:p w:rsidR="009A29BE" w:rsidRPr="003458F8" w:rsidRDefault="009A29BE" w:rsidP="00AF4FDE">
      <w:pPr>
        <w:spacing w:before="0" w:beforeAutospacing="0" w:after="0" w:afterAutospacing="0"/>
        <w:contextualSpacing/>
        <w:jc w:val="both"/>
        <w:rPr>
          <w:i w:val="0"/>
          <w:sz w:val="25"/>
          <w:szCs w:val="25"/>
        </w:rPr>
      </w:pPr>
      <w:r w:rsidRPr="003458F8">
        <w:rPr>
          <w:i w:val="0"/>
          <w:sz w:val="25"/>
          <w:szCs w:val="25"/>
        </w:rPr>
        <w:t xml:space="preserve">Basta. La cosa aveva incantato tutto il </w:t>
      </w:r>
      <w:proofErr w:type="spellStart"/>
      <w:r w:rsidRPr="003458F8">
        <w:rPr>
          <w:i w:val="0"/>
          <w:sz w:val="25"/>
          <w:szCs w:val="25"/>
        </w:rPr>
        <w:t>popolame</w:t>
      </w:r>
      <w:proofErr w:type="spellEnd"/>
      <w:r w:rsidRPr="003458F8">
        <w:rPr>
          <w:i w:val="0"/>
          <w:sz w:val="25"/>
          <w:szCs w:val="25"/>
        </w:rPr>
        <w:t xml:space="preserve"> del bar. </w:t>
      </w:r>
      <w:r w:rsidR="00345803" w:rsidRPr="003458F8">
        <w:rPr>
          <w:i w:val="0"/>
          <w:sz w:val="25"/>
          <w:szCs w:val="25"/>
        </w:rPr>
        <w:t>Qualcuno annuiva compiaciuto mentre le gocce di ghiacciate del bicchiere gli sbrodolavano la camicia, altri trattavano l’argomento come una vittoria contro l’oscurantismo, ah, quanti professori mancati c’erano in quella stanza …</w:t>
      </w:r>
    </w:p>
    <w:p w:rsidR="009143DF" w:rsidRPr="003458F8" w:rsidRDefault="009143DF" w:rsidP="00AF4FDE">
      <w:pPr>
        <w:spacing w:before="0" w:beforeAutospacing="0" w:after="0" w:afterAutospacing="0"/>
        <w:contextualSpacing/>
        <w:jc w:val="both"/>
        <w:rPr>
          <w:i w:val="0"/>
          <w:sz w:val="25"/>
          <w:szCs w:val="25"/>
        </w:rPr>
      </w:pPr>
    </w:p>
    <w:p w:rsidR="00907B85" w:rsidRPr="003458F8" w:rsidRDefault="00907B85" w:rsidP="00AF4FDE">
      <w:pPr>
        <w:spacing w:before="0" w:beforeAutospacing="0" w:after="0" w:afterAutospacing="0"/>
        <w:contextualSpacing/>
        <w:jc w:val="both"/>
        <w:rPr>
          <w:i w:val="0"/>
          <w:sz w:val="25"/>
          <w:szCs w:val="25"/>
        </w:rPr>
      </w:pPr>
    </w:p>
    <w:p w:rsidR="00907B85" w:rsidRPr="003458F8" w:rsidRDefault="00907B85" w:rsidP="00AF4FDE">
      <w:pPr>
        <w:spacing w:before="0" w:beforeAutospacing="0" w:after="0" w:afterAutospacing="0"/>
        <w:contextualSpacing/>
        <w:jc w:val="both"/>
        <w:rPr>
          <w:i w:val="0"/>
          <w:sz w:val="25"/>
          <w:szCs w:val="25"/>
        </w:rPr>
      </w:pPr>
    </w:p>
    <w:p w:rsidR="00907B85" w:rsidRPr="003458F8" w:rsidRDefault="00907B85" w:rsidP="00AF4FDE">
      <w:pPr>
        <w:spacing w:before="0" w:beforeAutospacing="0" w:after="0" w:afterAutospacing="0"/>
        <w:contextualSpacing/>
        <w:jc w:val="both"/>
        <w:rPr>
          <w:i w:val="0"/>
          <w:sz w:val="25"/>
          <w:szCs w:val="25"/>
        </w:rPr>
      </w:pPr>
    </w:p>
    <w:p w:rsidR="00D73317" w:rsidRPr="003458F8" w:rsidRDefault="00D73317" w:rsidP="00AF4FDE">
      <w:pPr>
        <w:spacing w:before="0" w:beforeAutospacing="0" w:after="0" w:afterAutospacing="0"/>
        <w:contextualSpacing/>
        <w:jc w:val="both"/>
        <w:rPr>
          <w:i w:val="0"/>
          <w:sz w:val="25"/>
          <w:szCs w:val="25"/>
        </w:rPr>
      </w:pPr>
    </w:p>
    <w:p w:rsidR="00467BAF" w:rsidRDefault="00467BAF"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5A3AC8" w:rsidRDefault="005A3AC8" w:rsidP="00AF4FDE">
      <w:pPr>
        <w:spacing w:before="0" w:beforeAutospacing="0" w:after="0" w:afterAutospacing="0"/>
        <w:contextualSpacing/>
        <w:jc w:val="both"/>
        <w:rPr>
          <w:i w:val="0"/>
          <w:sz w:val="25"/>
          <w:szCs w:val="25"/>
        </w:rPr>
      </w:pPr>
    </w:p>
    <w:p w:rsidR="00D73317" w:rsidRPr="003458F8" w:rsidRDefault="00D26C0A" w:rsidP="00D26C0A">
      <w:pPr>
        <w:spacing w:before="0" w:beforeAutospacing="0" w:after="0" w:afterAutospacing="0"/>
        <w:contextualSpacing/>
        <w:rPr>
          <w:b/>
          <w:i w:val="0"/>
          <w:sz w:val="25"/>
          <w:szCs w:val="25"/>
        </w:rPr>
      </w:pPr>
      <w:r w:rsidRPr="003458F8">
        <w:rPr>
          <w:b/>
          <w:i w:val="0"/>
          <w:sz w:val="25"/>
          <w:szCs w:val="25"/>
        </w:rPr>
        <w:t>15</w:t>
      </w:r>
    </w:p>
    <w:p w:rsidR="00D73317" w:rsidRPr="003458F8" w:rsidRDefault="00D73317" w:rsidP="00D73317">
      <w:pPr>
        <w:spacing w:before="0" w:beforeAutospacing="0" w:after="0" w:afterAutospacing="0"/>
        <w:contextualSpacing/>
        <w:rPr>
          <w:sz w:val="25"/>
          <w:szCs w:val="25"/>
        </w:rPr>
      </w:pPr>
    </w:p>
    <w:p w:rsidR="00D73317" w:rsidRPr="00C8171E" w:rsidRDefault="00D73317" w:rsidP="00D73317">
      <w:pPr>
        <w:spacing w:before="0" w:beforeAutospacing="0" w:after="0" w:afterAutospacing="0"/>
        <w:contextualSpacing/>
        <w:rPr>
          <w:sz w:val="28"/>
          <w:szCs w:val="28"/>
        </w:rPr>
      </w:pPr>
      <w:r w:rsidRPr="00C8171E">
        <w:rPr>
          <w:sz w:val="28"/>
          <w:szCs w:val="28"/>
        </w:rPr>
        <w:t>L’unico posto felice è dentro se stessi</w:t>
      </w:r>
    </w:p>
    <w:p w:rsidR="00CA29F0" w:rsidRPr="003458F8" w:rsidRDefault="00CA29F0" w:rsidP="00D73317">
      <w:pPr>
        <w:spacing w:before="0" w:beforeAutospacing="0" w:after="0" w:afterAutospacing="0"/>
        <w:contextualSpacing/>
        <w:rPr>
          <w:i w:val="0"/>
          <w:sz w:val="25"/>
          <w:szCs w:val="25"/>
        </w:rPr>
      </w:pPr>
    </w:p>
    <w:p w:rsidR="00CA29F0" w:rsidRPr="003458F8" w:rsidRDefault="00CA29F0" w:rsidP="00CA29F0">
      <w:pPr>
        <w:spacing w:before="0" w:beforeAutospacing="0" w:after="0" w:afterAutospacing="0"/>
        <w:contextualSpacing/>
        <w:jc w:val="both"/>
        <w:rPr>
          <w:sz w:val="25"/>
          <w:szCs w:val="25"/>
        </w:rPr>
      </w:pPr>
    </w:p>
    <w:p w:rsidR="00CA29F0" w:rsidRPr="003458F8" w:rsidRDefault="00CA29F0" w:rsidP="00CA29F0">
      <w:pPr>
        <w:spacing w:before="0" w:beforeAutospacing="0" w:after="0" w:afterAutospacing="0"/>
        <w:contextualSpacing/>
        <w:jc w:val="both"/>
        <w:rPr>
          <w:sz w:val="25"/>
          <w:szCs w:val="25"/>
        </w:rPr>
      </w:pPr>
    </w:p>
    <w:p w:rsidR="00CA29F0" w:rsidRPr="003458F8" w:rsidRDefault="00CA29F0" w:rsidP="00CA29F0">
      <w:pPr>
        <w:spacing w:before="0" w:beforeAutospacing="0" w:after="0" w:afterAutospacing="0"/>
        <w:contextualSpacing/>
        <w:jc w:val="both"/>
        <w:rPr>
          <w:i w:val="0"/>
          <w:sz w:val="25"/>
          <w:szCs w:val="25"/>
        </w:rPr>
      </w:pPr>
    </w:p>
    <w:p w:rsidR="00CA29F0" w:rsidRPr="003458F8" w:rsidRDefault="00CA29F0" w:rsidP="00CA29F0">
      <w:pPr>
        <w:spacing w:before="0" w:beforeAutospacing="0" w:after="0" w:afterAutospacing="0"/>
        <w:contextualSpacing/>
        <w:jc w:val="both"/>
        <w:rPr>
          <w:i w:val="0"/>
          <w:sz w:val="25"/>
          <w:szCs w:val="25"/>
        </w:rPr>
      </w:pPr>
      <w:r w:rsidRPr="003458F8">
        <w:rPr>
          <w:i w:val="0"/>
          <w:sz w:val="25"/>
          <w:szCs w:val="25"/>
        </w:rPr>
        <w:t xml:space="preserve">Passarono meno di dodici ore che fui </w:t>
      </w:r>
      <w:r w:rsidR="00756159" w:rsidRPr="003458F8">
        <w:rPr>
          <w:i w:val="0"/>
          <w:sz w:val="25"/>
          <w:szCs w:val="25"/>
        </w:rPr>
        <w:t>avvicinato</w:t>
      </w:r>
      <w:r w:rsidRPr="003458F8">
        <w:rPr>
          <w:i w:val="0"/>
          <w:sz w:val="25"/>
          <w:szCs w:val="25"/>
        </w:rPr>
        <w:t xml:space="preserve"> da Scott, il ragazzo con gli occhi da teppista e la faccia gonfia. La sua voce fu gentile e la premura con cui mi chiedeva di scendere era innaturale.</w:t>
      </w:r>
    </w:p>
    <w:p w:rsidR="00CA29F0" w:rsidRPr="003458F8" w:rsidRDefault="00CA29F0" w:rsidP="00CA29F0">
      <w:pPr>
        <w:spacing w:before="0" w:beforeAutospacing="0" w:after="0" w:afterAutospacing="0"/>
        <w:contextualSpacing/>
        <w:jc w:val="both"/>
        <w:rPr>
          <w:i w:val="0"/>
          <w:sz w:val="25"/>
          <w:szCs w:val="25"/>
        </w:rPr>
      </w:pPr>
      <w:r w:rsidRPr="003458F8">
        <w:rPr>
          <w:i w:val="0"/>
          <w:sz w:val="25"/>
          <w:szCs w:val="25"/>
        </w:rPr>
        <w:t xml:space="preserve">Billy mi aveva chiesto di lasciarlo a casa, in fondo se </w:t>
      </w:r>
      <w:r w:rsidR="000B2FF3" w:rsidRPr="003458F8">
        <w:rPr>
          <w:i w:val="0"/>
          <w:sz w:val="25"/>
          <w:szCs w:val="25"/>
        </w:rPr>
        <w:t>avevano cognizione</w:t>
      </w:r>
      <w:r w:rsidRPr="003458F8">
        <w:rPr>
          <w:i w:val="0"/>
          <w:sz w:val="25"/>
          <w:szCs w:val="25"/>
        </w:rPr>
        <w:t xml:space="preserve"> di lui, sapevano </w:t>
      </w:r>
      <w:r w:rsidR="000B2FF3" w:rsidRPr="003458F8">
        <w:rPr>
          <w:i w:val="0"/>
          <w:sz w:val="25"/>
          <w:szCs w:val="25"/>
        </w:rPr>
        <w:t>persino, dove</w:t>
      </w:r>
      <w:r w:rsidRPr="003458F8">
        <w:rPr>
          <w:i w:val="0"/>
          <w:sz w:val="25"/>
          <w:szCs w:val="25"/>
        </w:rPr>
        <w:t xml:space="preserve"> cercarlo ed io dovevo contare sul suo intuito perché fu il suo intuito a salvarci parecchie volte.</w:t>
      </w:r>
      <w:r w:rsidR="002544EC" w:rsidRPr="003458F8">
        <w:rPr>
          <w:i w:val="0"/>
          <w:sz w:val="25"/>
          <w:szCs w:val="25"/>
        </w:rPr>
        <w:t xml:space="preserve"> Partivo sperando di poter aggiustare le cose e sicuro di non voler esaltare quella loro confessata necessità di Caccia alle Streghe. Noi americani sapevamo affrontare mille difficoltà in nome della democrazia ma in mancanza di una guerra era necessario inventarne u</w:t>
      </w:r>
      <w:r w:rsidR="005E08D1" w:rsidRPr="003458F8">
        <w:rPr>
          <w:i w:val="0"/>
          <w:sz w:val="25"/>
          <w:szCs w:val="25"/>
        </w:rPr>
        <w:t xml:space="preserve">na ed ecco pronto il vassoio con la testa del Golia </w:t>
      </w:r>
      <w:r w:rsidR="00756159" w:rsidRPr="003458F8">
        <w:rPr>
          <w:i w:val="0"/>
          <w:sz w:val="25"/>
          <w:szCs w:val="25"/>
        </w:rPr>
        <w:t>cui</w:t>
      </w:r>
      <w:r w:rsidR="005E08D1" w:rsidRPr="003458F8">
        <w:rPr>
          <w:i w:val="0"/>
          <w:sz w:val="25"/>
          <w:szCs w:val="25"/>
        </w:rPr>
        <w:t xml:space="preserve"> mancava solo il dono della parola.</w:t>
      </w:r>
    </w:p>
    <w:p w:rsidR="005E08D1" w:rsidRPr="003458F8" w:rsidRDefault="005E08D1" w:rsidP="00CA29F0">
      <w:pPr>
        <w:spacing w:before="0" w:beforeAutospacing="0" w:after="0" w:afterAutospacing="0"/>
        <w:contextualSpacing/>
        <w:jc w:val="both"/>
        <w:rPr>
          <w:i w:val="0"/>
          <w:sz w:val="25"/>
          <w:szCs w:val="25"/>
        </w:rPr>
      </w:pPr>
      <w:r w:rsidRPr="003458F8">
        <w:rPr>
          <w:i w:val="0"/>
          <w:sz w:val="25"/>
          <w:szCs w:val="25"/>
        </w:rPr>
        <w:t xml:space="preserve">Fui accompagnato come un dignitario nel New </w:t>
      </w:r>
      <w:proofErr w:type="spellStart"/>
      <w:r w:rsidRPr="003458F8">
        <w:rPr>
          <w:i w:val="0"/>
          <w:sz w:val="25"/>
          <w:szCs w:val="25"/>
        </w:rPr>
        <w:t>England</w:t>
      </w:r>
      <w:proofErr w:type="spellEnd"/>
      <w:r w:rsidRPr="003458F8">
        <w:rPr>
          <w:i w:val="0"/>
          <w:sz w:val="25"/>
          <w:szCs w:val="25"/>
        </w:rPr>
        <w:t xml:space="preserve"> e capì quasi subito che non era il vero posto dove avevano allestito la struttura con i resti delle città. Il New </w:t>
      </w:r>
      <w:proofErr w:type="spellStart"/>
      <w:r w:rsidRPr="003458F8">
        <w:rPr>
          <w:i w:val="0"/>
          <w:sz w:val="25"/>
          <w:szCs w:val="25"/>
        </w:rPr>
        <w:t>England</w:t>
      </w:r>
      <w:proofErr w:type="spellEnd"/>
      <w:r w:rsidRPr="003458F8">
        <w:rPr>
          <w:i w:val="0"/>
          <w:sz w:val="25"/>
          <w:szCs w:val="25"/>
        </w:rPr>
        <w:t xml:space="preserve"> era solo una tappa burocratica, se era possibile chiamarla così; mi venne dato un pass ed un congegno elettronico che avrebbe permesso loro di trovarmi ovunque mi fossi smarrito. Che indignazione, </w:t>
      </w:r>
      <w:r w:rsidRPr="003458F8">
        <w:rPr>
          <w:i w:val="0"/>
          <w:sz w:val="25"/>
          <w:szCs w:val="25"/>
        </w:rPr>
        <w:lastRenderedPageBreak/>
        <w:t xml:space="preserve">non </w:t>
      </w:r>
      <w:r w:rsidR="00571D7D" w:rsidRPr="003458F8">
        <w:rPr>
          <w:i w:val="0"/>
          <w:sz w:val="25"/>
          <w:szCs w:val="25"/>
        </w:rPr>
        <w:t>si ha</w:t>
      </w:r>
      <w:r w:rsidRPr="003458F8">
        <w:rPr>
          <w:i w:val="0"/>
          <w:sz w:val="25"/>
          <w:szCs w:val="25"/>
        </w:rPr>
        <w:t xml:space="preserve"> nemmeno più la libertà di smarrirci e questo pianeta sta diventando per troppo piccolo e troppo stretto.</w:t>
      </w:r>
    </w:p>
    <w:p w:rsidR="005E08D1" w:rsidRPr="003458F8" w:rsidRDefault="005E08D1" w:rsidP="00CA29F0">
      <w:pPr>
        <w:spacing w:before="0" w:beforeAutospacing="0" w:after="0" w:afterAutospacing="0"/>
        <w:contextualSpacing/>
        <w:jc w:val="both"/>
        <w:rPr>
          <w:i w:val="0"/>
          <w:sz w:val="25"/>
          <w:szCs w:val="25"/>
        </w:rPr>
      </w:pPr>
      <w:r w:rsidRPr="003458F8">
        <w:rPr>
          <w:i w:val="0"/>
          <w:sz w:val="25"/>
          <w:szCs w:val="25"/>
        </w:rPr>
        <w:t>Il congegno era un minuscolo microchip che si applicava sotto pelle ed esattamente sotto il cinturino dell’orologio. Col mio polso elettronico mi sentivo un poco L’uomo da sei milioni di dollari, un agente robotizzato pronto a sfidare la forza aliena, che ridere.</w:t>
      </w:r>
    </w:p>
    <w:p w:rsidR="00731CC0" w:rsidRPr="003458F8" w:rsidRDefault="00614CB4" w:rsidP="00CA29F0">
      <w:pPr>
        <w:spacing w:before="0" w:beforeAutospacing="0" w:after="0" w:afterAutospacing="0"/>
        <w:contextualSpacing/>
        <w:jc w:val="both"/>
        <w:rPr>
          <w:i w:val="0"/>
          <w:sz w:val="25"/>
          <w:szCs w:val="25"/>
        </w:rPr>
      </w:pPr>
      <w:r w:rsidRPr="003458F8">
        <w:rPr>
          <w:i w:val="0"/>
          <w:sz w:val="25"/>
          <w:szCs w:val="25"/>
        </w:rPr>
        <w:t xml:space="preserve">        </w:t>
      </w:r>
      <w:r w:rsidR="00290C1C" w:rsidRPr="003458F8">
        <w:rPr>
          <w:i w:val="0"/>
          <w:sz w:val="25"/>
          <w:szCs w:val="25"/>
        </w:rPr>
        <w:t>Dopo una breve quanto necessaria pausa caffè</w:t>
      </w:r>
      <w:r w:rsidRPr="003458F8">
        <w:rPr>
          <w:i w:val="0"/>
          <w:sz w:val="25"/>
          <w:szCs w:val="25"/>
        </w:rPr>
        <w:t>,</w:t>
      </w:r>
      <w:r w:rsidR="00290C1C" w:rsidRPr="003458F8">
        <w:rPr>
          <w:i w:val="0"/>
          <w:sz w:val="25"/>
          <w:szCs w:val="25"/>
        </w:rPr>
        <w:t xml:space="preserve"> fui invitato a scendere in uno scantinato dove una dozzina di ascensori, ne avevo visti molti meno all’aeroporto, aspettavano d’essere usati. </w:t>
      </w:r>
    </w:p>
    <w:p w:rsidR="00614CB4" w:rsidRPr="003458F8" w:rsidRDefault="00290C1C" w:rsidP="00CA29F0">
      <w:pPr>
        <w:spacing w:before="0" w:beforeAutospacing="0" w:after="0" w:afterAutospacing="0"/>
        <w:contextualSpacing/>
        <w:jc w:val="both"/>
        <w:rPr>
          <w:i w:val="0"/>
          <w:sz w:val="25"/>
          <w:szCs w:val="25"/>
        </w:rPr>
      </w:pPr>
      <w:r w:rsidRPr="003458F8">
        <w:rPr>
          <w:i w:val="0"/>
          <w:sz w:val="25"/>
          <w:szCs w:val="25"/>
        </w:rPr>
        <w:t>Sul corridoio di servizio solo noi tre; io Scott ed un accompagnatore pluridecorati anche</w:t>
      </w:r>
      <w:r w:rsidR="00C8171E">
        <w:rPr>
          <w:i w:val="0"/>
          <w:sz w:val="25"/>
          <w:szCs w:val="25"/>
        </w:rPr>
        <w:t xml:space="preserve"> se giovane, un militare cazzut</w:t>
      </w:r>
      <w:r w:rsidRPr="003458F8">
        <w:rPr>
          <w:i w:val="0"/>
          <w:sz w:val="25"/>
          <w:szCs w:val="25"/>
        </w:rPr>
        <w:t xml:space="preserve">o e convinto, uno di quegli che camminano col bastone nel culo e con i muscoli della mascella evidenziati da frequenti spasmi orali. </w:t>
      </w:r>
    </w:p>
    <w:p w:rsidR="00731CC0" w:rsidRPr="003458F8" w:rsidRDefault="00E46B82" w:rsidP="00CA29F0">
      <w:pPr>
        <w:spacing w:before="0" w:beforeAutospacing="0" w:after="0" w:afterAutospacing="0"/>
        <w:contextualSpacing/>
        <w:jc w:val="both"/>
        <w:rPr>
          <w:i w:val="0"/>
          <w:sz w:val="25"/>
          <w:szCs w:val="25"/>
        </w:rPr>
      </w:pPr>
      <w:r w:rsidRPr="003458F8">
        <w:rPr>
          <w:i w:val="0"/>
          <w:sz w:val="25"/>
          <w:szCs w:val="25"/>
        </w:rPr>
        <w:t xml:space="preserve">Entrammo in questo grande e strano ascensore, il militare </w:t>
      </w:r>
      <w:r w:rsidR="004710F6" w:rsidRPr="003458F8">
        <w:rPr>
          <w:i w:val="0"/>
          <w:sz w:val="25"/>
          <w:szCs w:val="25"/>
        </w:rPr>
        <w:t>attivò</w:t>
      </w:r>
      <w:r w:rsidRPr="003458F8">
        <w:rPr>
          <w:i w:val="0"/>
          <w:sz w:val="25"/>
          <w:szCs w:val="25"/>
        </w:rPr>
        <w:t xml:space="preserve"> un commando vocale </w:t>
      </w:r>
      <w:r w:rsidR="00466EA0" w:rsidRPr="003458F8">
        <w:rPr>
          <w:i w:val="0"/>
          <w:sz w:val="25"/>
          <w:szCs w:val="25"/>
        </w:rPr>
        <w:t xml:space="preserve">dopo aver fatto strisciare il pass in un dispositivo </w:t>
      </w:r>
      <w:r w:rsidRPr="003458F8">
        <w:rPr>
          <w:i w:val="0"/>
          <w:sz w:val="25"/>
          <w:szCs w:val="25"/>
        </w:rPr>
        <w:t xml:space="preserve">e </w:t>
      </w:r>
      <w:r w:rsidR="004710F6" w:rsidRPr="003458F8">
        <w:rPr>
          <w:i w:val="0"/>
          <w:sz w:val="25"/>
          <w:szCs w:val="25"/>
        </w:rPr>
        <w:t>s’</w:t>
      </w:r>
      <w:r w:rsidRPr="003458F8">
        <w:rPr>
          <w:i w:val="0"/>
          <w:sz w:val="25"/>
          <w:szCs w:val="25"/>
        </w:rPr>
        <w:t xml:space="preserve">iniziò a scendere. </w:t>
      </w:r>
    </w:p>
    <w:p w:rsidR="005E08D1" w:rsidRPr="003458F8" w:rsidRDefault="00E46B82" w:rsidP="00CA29F0">
      <w:pPr>
        <w:spacing w:before="0" w:beforeAutospacing="0" w:after="0" w:afterAutospacing="0"/>
        <w:contextualSpacing/>
        <w:jc w:val="both"/>
        <w:rPr>
          <w:i w:val="0"/>
          <w:sz w:val="25"/>
          <w:szCs w:val="25"/>
        </w:rPr>
      </w:pPr>
      <w:r w:rsidRPr="003458F8">
        <w:rPr>
          <w:i w:val="0"/>
          <w:sz w:val="25"/>
          <w:szCs w:val="25"/>
        </w:rPr>
        <w:t xml:space="preserve">Dieci minuti di discesa e arrivammo </w:t>
      </w:r>
      <w:r w:rsidR="0006154B" w:rsidRPr="003458F8">
        <w:rPr>
          <w:i w:val="0"/>
          <w:sz w:val="25"/>
          <w:szCs w:val="25"/>
        </w:rPr>
        <w:t>a</w:t>
      </w:r>
      <w:r w:rsidRPr="003458F8">
        <w:rPr>
          <w:i w:val="0"/>
          <w:sz w:val="25"/>
          <w:szCs w:val="25"/>
        </w:rPr>
        <w:t xml:space="preserve"> una piattaforma ferroviaria che sembrava il </w:t>
      </w:r>
      <w:proofErr w:type="spellStart"/>
      <w:r w:rsidRPr="003458F8">
        <w:rPr>
          <w:i w:val="0"/>
          <w:sz w:val="25"/>
          <w:szCs w:val="25"/>
        </w:rPr>
        <w:t>Grand</w:t>
      </w:r>
      <w:proofErr w:type="spellEnd"/>
      <w:r w:rsidRPr="003458F8">
        <w:rPr>
          <w:i w:val="0"/>
          <w:sz w:val="25"/>
          <w:szCs w:val="25"/>
        </w:rPr>
        <w:t xml:space="preserve"> Central Terminal. Non avevo mai considerato il fatto</w:t>
      </w:r>
      <w:r w:rsidR="004710F6" w:rsidRPr="003458F8">
        <w:rPr>
          <w:i w:val="0"/>
          <w:sz w:val="25"/>
          <w:szCs w:val="25"/>
        </w:rPr>
        <w:t>,</w:t>
      </w:r>
      <w:r w:rsidRPr="003458F8">
        <w:rPr>
          <w:i w:val="0"/>
          <w:sz w:val="25"/>
          <w:szCs w:val="25"/>
        </w:rPr>
        <w:t xml:space="preserve"> che la forza militare statunitense avesse bisogno di treni sotterranei; significava che non avevamo più posto sulla terraferma per costruire. La grandiosità di quel progetto superava </w:t>
      </w:r>
      <w:r w:rsidR="004710F6" w:rsidRPr="003458F8">
        <w:rPr>
          <w:i w:val="0"/>
          <w:sz w:val="25"/>
          <w:szCs w:val="25"/>
        </w:rPr>
        <w:t>notevolmente</w:t>
      </w:r>
      <w:r w:rsidRPr="003458F8">
        <w:rPr>
          <w:i w:val="0"/>
          <w:sz w:val="25"/>
          <w:szCs w:val="25"/>
        </w:rPr>
        <w:t xml:space="preserve"> la mia immaginazione e tanto avrei voluto che Billy fosse </w:t>
      </w:r>
      <w:r w:rsidR="004710F6" w:rsidRPr="003458F8">
        <w:rPr>
          <w:i w:val="0"/>
          <w:sz w:val="25"/>
          <w:szCs w:val="25"/>
        </w:rPr>
        <w:t>lì</w:t>
      </w:r>
      <w:r w:rsidRPr="003458F8">
        <w:rPr>
          <w:i w:val="0"/>
          <w:sz w:val="25"/>
          <w:szCs w:val="25"/>
        </w:rPr>
        <w:t xml:space="preserve"> con me a vederlo.</w:t>
      </w:r>
    </w:p>
    <w:p w:rsidR="00614CB4" w:rsidRPr="003458F8" w:rsidRDefault="00614CB4" w:rsidP="00CA29F0">
      <w:pPr>
        <w:spacing w:before="0" w:beforeAutospacing="0" w:after="0" w:afterAutospacing="0"/>
        <w:contextualSpacing/>
        <w:jc w:val="both"/>
        <w:rPr>
          <w:i w:val="0"/>
          <w:sz w:val="25"/>
          <w:szCs w:val="25"/>
        </w:rPr>
      </w:pPr>
      <w:r w:rsidRPr="003458F8">
        <w:rPr>
          <w:i w:val="0"/>
          <w:sz w:val="25"/>
          <w:szCs w:val="25"/>
        </w:rPr>
        <w:t xml:space="preserve">Le finestre del treno erano cieche e decorate con ologrammi che illustravano paesaggi esotici e </w:t>
      </w:r>
      <w:r w:rsidR="0009443C" w:rsidRPr="003458F8">
        <w:rPr>
          <w:i w:val="0"/>
          <w:sz w:val="25"/>
          <w:szCs w:val="25"/>
        </w:rPr>
        <w:t xml:space="preserve">pittoresche panoramiche europee e non erano presenti sedie, come se il tragitto fosse o molto breve e molto veloce. Non avevo capito </w:t>
      </w:r>
      <w:r w:rsidR="004710F6" w:rsidRPr="003458F8">
        <w:rPr>
          <w:i w:val="0"/>
          <w:sz w:val="25"/>
          <w:szCs w:val="25"/>
        </w:rPr>
        <w:t>male</w:t>
      </w:r>
      <w:r w:rsidR="0009443C" w:rsidRPr="003458F8">
        <w:rPr>
          <w:i w:val="0"/>
          <w:sz w:val="25"/>
          <w:szCs w:val="25"/>
        </w:rPr>
        <w:t xml:space="preserve"> il treno viaggiava a più di cinquecento chilometri orari e la nostra corsa meno di otto minuti.</w:t>
      </w:r>
    </w:p>
    <w:p w:rsidR="00CA29F0" w:rsidRPr="003458F8" w:rsidRDefault="00466EA0" w:rsidP="00CA29F0">
      <w:pPr>
        <w:spacing w:before="0" w:beforeAutospacing="0" w:after="0" w:afterAutospacing="0"/>
        <w:contextualSpacing/>
        <w:jc w:val="both"/>
        <w:rPr>
          <w:i w:val="0"/>
          <w:sz w:val="25"/>
          <w:szCs w:val="25"/>
        </w:rPr>
      </w:pPr>
      <w:r w:rsidRPr="003458F8">
        <w:rPr>
          <w:i w:val="0"/>
          <w:sz w:val="25"/>
          <w:szCs w:val="25"/>
        </w:rPr>
        <w:t>“Ma viaggiano solo sottoterra oppure</w:t>
      </w:r>
      <w:r w:rsidR="00B47DE5">
        <w:rPr>
          <w:i w:val="0"/>
          <w:sz w:val="25"/>
          <w:szCs w:val="25"/>
        </w:rPr>
        <w:t>?”</w:t>
      </w:r>
    </w:p>
    <w:p w:rsidR="00466EA0" w:rsidRPr="003458F8" w:rsidRDefault="00466EA0" w:rsidP="00CA29F0">
      <w:pPr>
        <w:spacing w:before="0" w:beforeAutospacing="0" w:after="0" w:afterAutospacing="0"/>
        <w:contextualSpacing/>
        <w:jc w:val="both"/>
        <w:rPr>
          <w:i w:val="0"/>
          <w:sz w:val="25"/>
          <w:szCs w:val="25"/>
        </w:rPr>
      </w:pPr>
      <w:r w:rsidRPr="003458F8">
        <w:rPr>
          <w:i w:val="0"/>
          <w:sz w:val="25"/>
          <w:szCs w:val="25"/>
        </w:rPr>
        <w:t>Scott mi guardò sempre con la sua faccia seria ma la risposta non mancò ad arrivare.</w:t>
      </w:r>
    </w:p>
    <w:p w:rsidR="00466EA0" w:rsidRPr="003458F8" w:rsidRDefault="00466EA0" w:rsidP="00CA29F0">
      <w:pPr>
        <w:spacing w:before="0" w:beforeAutospacing="0" w:after="0" w:afterAutospacing="0"/>
        <w:contextualSpacing/>
        <w:jc w:val="both"/>
        <w:rPr>
          <w:i w:val="0"/>
          <w:sz w:val="25"/>
          <w:szCs w:val="25"/>
        </w:rPr>
      </w:pPr>
      <w:r w:rsidRPr="003458F8">
        <w:rPr>
          <w:i w:val="0"/>
          <w:sz w:val="25"/>
          <w:szCs w:val="25"/>
        </w:rPr>
        <w:t xml:space="preserve">“Alcuni di questi arrivano anche in superficie. Abbiamo scavato dei tunnel che attraversano il </w:t>
      </w:r>
      <w:r w:rsidR="004710F6" w:rsidRPr="003458F8">
        <w:rPr>
          <w:i w:val="0"/>
          <w:sz w:val="25"/>
          <w:szCs w:val="25"/>
        </w:rPr>
        <w:t>deserto,</w:t>
      </w:r>
      <w:r w:rsidRPr="003458F8">
        <w:rPr>
          <w:i w:val="0"/>
          <w:sz w:val="25"/>
          <w:szCs w:val="25"/>
        </w:rPr>
        <w:t xml:space="preserve"> ma lei sa, è un segreto militare</w:t>
      </w:r>
      <w:r w:rsidR="0062416F">
        <w:rPr>
          <w:i w:val="0"/>
          <w:sz w:val="25"/>
          <w:szCs w:val="25"/>
        </w:rPr>
        <w:t>.”</w:t>
      </w:r>
    </w:p>
    <w:p w:rsidR="00466EA0" w:rsidRPr="003458F8" w:rsidRDefault="00466EA0" w:rsidP="00CA29F0">
      <w:pPr>
        <w:spacing w:before="0" w:beforeAutospacing="0" w:after="0" w:afterAutospacing="0"/>
        <w:contextualSpacing/>
        <w:jc w:val="both"/>
        <w:rPr>
          <w:i w:val="0"/>
          <w:sz w:val="25"/>
          <w:szCs w:val="25"/>
        </w:rPr>
      </w:pPr>
      <w:r w:rsidRPr="003458F8">
        <w:rPr>
          <w:i w:val="0"/>
          <w:sz w:val="25"/>
          <w:szCs w:val="25"/>
        </w:rPr>
        <w:t xml:space="preserve">“Certo, certo!”, dissi io sempre più incuriosito da quella trama di strutture di cui i comuni cittadini non sapevano nulla </w:t>
      </w:r>
      <w:r w:rsidR="004710F6" w:rsidRPr="003458F8">
        <w:rPr>
          <w:i w:val="0"/>
          <w:sz w:val="25"/>
          <w:szCs w:val="25"/>
        </w:rPr>
        <w:t>né</w:t>
      </w:r>
      <w:r w:rsidRPr="003458F8">
        <w:rPr>
          <w:i w:val="0"/>
          <w:sz w:val="25"/>
          <w:szCs w:val="25"/>
        </w:rPr>
        <w:t xml:space="preserve"> tanto meno s’immaginavano.</w:t>
      </w:r>
    </w:p>
    <w:p w:rsidR="00EB0D8A" w:rsidRDefault="00F83361" w:rsidP="00CA29F0">
      <w:pPr>
        <w:spacing w:before="0" w:beforeAutospacing="0" w:after="0" w:afterAutospacing="0"/>
        <w:contextualSpacing/>
        <w:jc w:val="both"/>
        <w:rPr>
          <w:i w:val="0"/>
          <w:sz w:val="25"/>
          <w:szCs w:val="25"/>
        </w:rPr>
      </w:pPr>
      <w:r w:rsidRPr="003458F8">
        <w:rPr>
          <w:i w:val="0"/>
          <w:sz w:val="25"/>
          <w:szCs w:val="25"/>
        </w:rPr>
        <w:t>Arrivammo alla piattaforma otto</w:t>
      </w:r>
      <w:r w:rsidR="00351068" w:rsidRPr="003458F8">
        <w:rPr>
          <w:i w:val="0"/>
          <w:sz w:val="25"/>
          <w:szCs w:val="25"/>
        </w:rPr>
        <w:t xml:space="preserve">, così </w:t>
      </w:r>
      <w:r w:rsidR="004710F6" w:rsidRPr="003458F8">
        <w:rPr>
          <w:i w:val="0"/>
          <w:sz w:val="25"/>
          <w:szCs w:val="25"/>
        </w:rPr>
        <w:t>era</w:t>
      </w:r>
      <w:r w:rsidR="00351068" w:rsidRPr="003458F8">
        <w:rPr>
          <w:i w:val="0"/>
          <w:sz w:val="25"/>
          <w:szCs w:val="25"/>
        </w:rPr>
        <w:t xml:space="preserve"> chiamata quella grotta che si estendeva per centinaia di metri o forse di più. </w:t>
      </w:r>
    </w:p>
    <w:p w:rsidR="00351068" w:rsidRPr="003458F8" w:rsidRDefault="00351068" w:rsidP="00CA29F0">
      <w:pPr>
        <w:spacing w:before="0" w:beforeAutospacing="0" w:after="0" w:afterAutospacing="0"/>
        <w:contextualSpacing/>
        <w:jc w:val="both"/>
        <w:rPr>
          <w:i w:val="0"/>
          <w:sz w:val="25"/>
          <w:szCs w:val="25"/>
        </w:rPr>
      </w:pPr>
      <w:r w:rsidRPr="003458F8">
        <w:rPr>
          <w:i w:val="0"/>
          <w:sz w:val="25"/>
          <w:szCs w:val="25"/>
        </w:rPr>
        <w:t xml:space="preserve">Un’automobile elettrica ci aspettava e dopo aver salutato il decorato e Scott, restai solo in compagnia dell’autista. La cosa eccezionale di quel posto era che presentava moltissime strade e case e persino angoli in costruzione, non molto lontano da noi ma ben visibile perché arrivava vicino alla cupola della grotta, un edificio come un grattacielo e dopo attenta osservazione scoprì che era il </w:t>
      </w:r>
      <w:proofErr w:type="spellStart"/>
      <w:r w:rsidRPr="003458F8">
        <w:rPr>
          <w:i w:val="0"/>
          <w:sz w:val="25"/>
          <w:szCs w:val="25"/>
        </w:rPr>
        <w:t>Latinian</w:t>
      </w:r>
      <w:proofErr w:type="spellEnd"/>
      <w:r w:rsidRPr="003458F8">
        <w:rPr>
          <w:i w:val="0"/>
          <w:sz w:val="25"/>
          <w:szCs w:val="25"/>
        </w:rPr>
        <w:t xml:space="preserve"> Center.</w:t>
      </w:r>
    </w:p>
    <w:p w:rsidR="00351068" w:rsidRPr="003458F8" w:rsidRDefault="00351068" w:rsidP="00CA29F0">
      <w:pPr>
        <w:spacing w:before="0" w:beforeAutospacing="0" w:after="0" w:afterAutospacing="0"/>
        <w:contextualSpacing/>
        <w:jc w:val="both"/>
        <w:rPr>
          <w:i w:val="0"/>
          <w:sz w:val="25"/>
          <w:szCs w:val="25"/>
        </w:rPr>
      </w:pPr>
      <w:r w:rsidRPr="003458F8">
        <w:rPr>
          <w:i w:val="0"/>
          <w:sz w:val="25"/>
          <w:szCs w:val="25"/>
        </w:rPr>
        <w:t>“Oh</w:t>
      </w:r>
      <w:r w:rsidR="004710F6" w:rsidRPr="003458F8">
        <w:rPr>
          <w:i w:val="0"/>
          <w:sz w:val="25"/>
          <w:szCs w:val="25"/>
        </w:rPr>
        <w:t>,</w:t>
      </w:r>
      <w:r w:rsidRPr="003458F8">
        <w:rPr>
          <w:i w:val="0"/>
          <w:sz w:val="25"/>
          <w:szCs w:val="25"/>
        </w:rPr>
        <w:t xml:space="preserve"> </w:t>
      </w:r>
      <w:r w:rsidR="004710F6" w:rsidRPr="003458F8">
        <w:rPr>
          <w:i w:val="0"/>
          <w:sz w:val="25"/>
          <w:szCs w:val="25"/>
        </w:rPr>
        <w:t xml:space="preserve">mio </w:t>
      </w:r>
      <w:r w:rsidRPr="003458F8">
        <w:rPr>
          <w:i w:val="0"/>
          <w:sz w:val="25"/>
          <w:szCs w:val="25"/>
        </w:rPr>
        <w:t xml:space="preserve">Dio! Avete ricostruito il </w:t>
      </w:r>
      <w:proofErr w:type="spellStart"/>
      <w:r w:rsidRPr="003458F8">
        <w:rPr>
          <w:i w:val="0"/>
          <w:sz w:val="25"/>
          <w:szCs w:val="25"/>
        </w:rPr>
        <w:t>Latinian</w:t>
      </w:r>
      <w:proofErr w:type="spellEnd"/>
      <w:r w:rsidRPr="003458F8">
        <w:rPr>
          <w:i w:val="0"/>
          <w:sz w:val="25"/>
          <w:szCs w:val="25"/>
        </w:rPr>
        <w:t xml:space="preserve"> qua sotto! Ma quale follia umana vi ha spinti</w:t>
      </w:r>
      <w:r w:rsidR="004710F6" w:rsidRPr="003458F8">
        <w:rPr>
          <w:i w:val="0"/>
          <w:sz w:val="25"/>
          <w:szCs w:val="25"/>
        </w:rPr>
        <w:t xml:space="preserve"> </w:t>
      </w:r>
      <w:r w:rsidRPr="003458F8">
        <w:rPr>
          <w:i w:val="0"/>
          <w:sz w:val="25"/>
          <w:szCs w:val="25"/>
        </w:rPr>
        <w:t>a tanto</w:t>
      </w:r>
      <w:r w:rsidR="00F83361" w:rsidRPr="003458F8">
        <w:rPr>
          <w:i w:val="0"/>
          <w:sz w:val="25"/>
          <w:szCs w:val="25"/>
        </w:rPr>
        <w:t>?</w:t>
      </w:r>
      <w:r w:rsidRPr="003458F8">
        <w:rPr>
          <w:i w:val="0"/>
          <w:sz w:val="25"/>
          <w:szCs w:val="25"/>
        </w:rPr>
        <w:t>”</w:t>
      </w:r>
      <w:r w:rsidR="008B1CE0" w:rsidRPr="003458F8">
        <w:rPr>
          <w:i w:val="0"/>
          <w:sz w:val="25"/>
          <w:szCs w:val="25"/>
        </w:rPr>
        <w:t>,</w:t>
      </w:r>
      <w:r w:rsidRPr="003458F8">
        <w:rPr>
          <w:i w:val="0"/>
          <w:sz w:val="25"/>
          <w:szCs w:val="25"/>
        </w:rPr>
        <w:t xml:space="preserve"> il ragazzo alla guida</w:t>
      </w:r>
      <w:r w:rsidR="00F83361" w:rsidRPr="003458F8">
        <w:rPr>
          <w:i w:val="0"/>
          <w:sz w:val="25"/>
          <w:szCs w:val="25"/>
        </w:rPr>
        <w:t>,</w:t>
      </w:r>
      <w:r w:rsidRPr="003458F8">
        <w:rPr>
          <w:i w:val="0"/>
          <w:sz w:val="25"/>
          <w:szCs w:val="25"/>
        </w:rPr>
        <w:t xml:space="preserve"> pareva non sentisse i miei lamenti.</w:t>
      </w:r>
      <w:r w:rsidR="00F11333" w:rsidRPr="003458F8">
        <w:rPr>
          <w:i w:val="0"/>
          <w:sz w:val="25"/>
          <w:szCs w:val="25"/>
        </w:rPr>
        <w:t xml:space="preserve"> Oramai ragionavo come un avvocato se c’era un mandante, sicuramente doveva esserci anche un esecutore, io avevo conosciuto i mandanti e forse ero vicino a scoprire chi erano gli esecutori del più grande errore dell’umanità. Osservando quella copia esatta della mia città vidi dalle finestre aperte qualcosa che assomigliava a persone, </w:t>
      </w:r>
      <w:r w:rsidR="00B0135E" w:rsidRPr="003458F8">
        <w:rPr>
          <w:i w:val="0"/>
          <w:sz w:val="25"/>
          <w:szCs w:val="25"/>
        </w:rPr>
        <w:t>individui</w:t>
      </w:r>
      <w:r w:rsidR="00F11333" w:rsidRPr="003458F8">
        <w:rPr>
          <w:i w:val="0"/>
          <w:sz w:val="25"/>
          <w:szCs w:val="25"/>
        </w:rPr>
        <w:t xml:space="preserve"> nell’intento di fare qualcosa; l’ossessione della perfezione aveva fatto creare ai progettisti dei manichini </w:t>
      </w:r>
      <w:r w:rsidR="00B0135E" w:rsidRPr="003458F8">
        <w:rPr>
          <w:i w:val="0"/>
          <w:sz w:val="25"/>
          <w:szCs w:val="25"/>
        </w:rPr>
        <w:t>con il</w:t>
      </w:r>
      <w:r w:rsidR="00F11333" w:rsidRPr="003458F8">
        <w:rPr>
          <w:i w:val="0"/>
          <w:sz w:val="25"/>
          <w:szCs w:val="25"/>
        </w:rPr>
        <w:t xml:space="preserve"> viso e co</w:t>
      </w:r>
      <w:r w:rsidR="00B0135E" w:rsidRPr="003458F8">
        <w:rPr>
          <w:i w:val="0"/>
          <w:sz w:val="25"/>
          <w:szCs w:val="25"/>
        </w:rPr>
        <w:t xml:space="preserve">n </w:t>
      </w:r>
      <w:r w:rsidR="00F11333" w:rsidRPr="003458F8">
        <w:rPr>
          <w:i w:val="0"/>
          <w:sz w:val="25"/>
          <w:szCs w:val="25"/>
        </w:rPr>
        <w:t>i capelli dipinti, sicuramente identità rubate agli uffici delle imposte dove la fotografia dei titolari figurava in ogni documento.</w:t>
      </w:r>
    </w:p>
    <w:p w:rsidR="00F11333" w:rsidRPr="003458F8" w:rsidRDefault="00F11333" w:rsidP="00CA29F0">
      <w:pPr>
        <w:spacing w:before="0" w:beforeAutospacing="0" w:after="0" w:afterAutospacing="0"/>
        <w:contextualSpacing/>
        <w:jc w:val="both"/>
        <w:rPr>
          <w:i w:val="0"/>
          <w:sz w:val="25"/>
          <w:szCs w:val="25"/>
        </w:rPr>
      </w:pPr>
      <w:r w:rsidRPr="003458F8">
        <w:rPr>
          <w:i w:val="0"/>
          <w:sz w:val="25"/>
          <w:szCs w:val="25"/>
        </w:rPr>
        <w:t xml:space="preserve">C’era il cameriere, la madre che stendeva i panni </w:t>
      </w:r>
      <w:r w:rsidR="005A3AC8" w:rsidRPr="003458F8">
        <w:rPr>
          <w:i w:val="0"/>
          <w:sz w:val="25"/>
          <w:szCs w:val="25"/>
        </w:rPr>
        <w:t>e</w:t>
      </w:r>
      <w:r w:rsidRPr="003458F8">
        <w:rPr>
          <w:i w:val="0"/>
          <w:sz w:val="25"/>
          <w:szCs w:val="25"/>
        </w:rPr>
        <w:t xml:space="preserve"> il bambino che girava col triciclo nel giardino di casa ma tutto come una fotografia statica, tutto in un disgustoso  fermo immagine.</w:t>
      </w:r>
    </w:p>
    <w:p w:rsidR="00907B85" w:rsidRPr="003458F8" w:rsidRDefault="00B0135E" w:rsidP="00AF4FDE">
      <w:pPr>
        <w:spacing w:before="0" w:beforeAutospacing="0" w:after="0" w:afterAutospacing="0"/>
        <w:contextualSpacing/>
        <w:jc w:val="both"/>
        <w:rPr>
          <w:i w:val="0"/>
          <w:sz w:val="25"/>
          <w:szCs w:val="25"/>
        </w:rPr>
      </w:pPr>
      <w:r w:rsidRPr="003458F8">
        <w:rPr>
          <w:i w:val="0"/>
          <w:sz w:val="25"/>
          <w:szCs w:val="25"/>
        </w:rPr>
        <w:t>In sostanza</w:t>
      </w:r>
      <w:r w:rsidR="00AC4FA9" w:rsidRPr="003458F8">
        <w:rPr>
          <w:i w:val="0"/>
          <w:sz w:val="25"/>
          <w:szCs w:val="25"/>
        </w:rPr>
        <w:t xml:space="preserve"> stavamo viaggiando per </w:t>
      </w:r>
      <w:proofErr w:type="spellStart"/>
      <w:r w:rsidR="00AC4FA9" w:rsidRPr="003458F8">
        <w:rPr>
          <w:i w:val="0"/>
          <w:sz w:val="25"/>
          <w:szCs w:val="25"/>
        </w:rPr>
        <w:t>Idony</w:t>
      </w:r>
      <w:proofErr w:type="spellEnd"/>
      <w:r w:rsidR="00AC4FA9" w:rsidRPr="003458F8">
        <w:rPr>
          <w:i w:val="0"/>
          <w:sz w:val="25"/>
          <w:szCs w:val="25"/>
        </w:rPr>
        <w:t xml:space="preserve">, </w:t>
      </w:r>
      <w:r w:rsidRPr="003458F8">
        <w:rPr>
          <w:i w:val="0"/>
          <w:sz w:val="25"/>
          <w:szCs w:val="25"/>
        </w:rPr>
        <w:t>un’</w:t>
      </w:r>
      <w:proofErr w:type="spellStart"/>
      <w:r w:rsidR="00AC4FA9" w:rsidRPr="003458F8">
        <w:rPr>
          <w:i w:val="0"/>
          <w:sz w:val="25"/>
          <w:szCs w:val="25"/>
        </w:rPr>
        <w:t>Idony</w:t>
      </w:r>
      <w:proofErr w:type="spellEnd"/>
      <w:r w:rsidR="00AC4FA9" w:rsidRPr="003458F8">
        <w:rPr>
          <w:i w:val="0"/>
          <w:sz w:val="25"/>
          <w:szCs w:val="25"/>
        </w:rPr>
        <w:t xml:space="preserve"> ferita e piena di macerie, </w:t>
      </w:r>
      <w:r w:rsidRPr="003458F8">
        <w:rPr>
          <w:i w:val="0"/>
          <w:sz w:val="25"/>
          <w:szCs w:val="25"/>
        </w:rPr>
        <w:t>un’</w:t>
      </w:r>
      <w:proofErr w:type="spellStart"/>
      <w:r w:rsidR="00AC4FA9" w:rsidRPr="003458F8">
        <w:rPr>
          <w:i w:val="0"/>
          <w:sz w:val="25"/>
          <w:szCs w:val="25"/>
        </w:rPr>
        <w:t>Idony</w:t>
      </w:r>
      <w:proofErr w:type="spellEnd"/>
      <w:r w:rsidR="00AC4FA9" w:rsidRPr="003458F8">
        <w:rPr>
          <w:i w:val="0"/>
          <w:sz w:val="25"/>
          <w:szCs w:val="25"/>
        </w:rPr>
        <w:t xml:space="preserve"> con case mezze distrutte e </w:t>
      </w:r>
      <w:r w:rsidR="000B2FF3" w:rsidRPr="003458F8">
        <w:rPr>
          <w:i w:val="0"/>
          <w:sz w:val="25"/>
          <w:szCs w:val="25"/>
        </w:rPr>
        <w:t>con i</w:t>
      </w:r>
      <w:r w:rsidR="00AC4FA9" w:rsidRPr="003458F8">
        <w:rPr>
          <w:i w:val="0"/>
          <w:sz w:val="25"/>
          <w:szCs w:val="25"/>
        </w:rPr>
        <w:t xml:space="preserve"> botteghini del molo orami solo un ricordo quando arrivammo </w:t>
      </w:r>
      <w:r w:rsidR="005A3AC8" w:rsidRPr="003458F8">
        <w:rPr>
          <w:i w:val="0"/>
          <w:sz w:val="25"/>
          <w:szCs w:val="25"/>
        </w:rPr>
        <w:t>a</w:t>
      </w:r>
      <w:r w:rsidR="00AC4FA9" w:rsidRPr="003458F8">
        <w:rPr>
          <w:i w:val="0"/>
          <w:sz w:val="25"/>
          <w:szCs w:val="25"/>
        </w:rPr>
        <w:t xml:space="preserve"> una struttura meno impressionante ma sicuramente molto più assu</w:t>
      </w:r>
      <w:r w:rsidR="00CC2E79" w:rsidRPr="003458F8">
        <w:rPr>
          <w:i w:val="0"/>
          <w:sz w:val="25"/>
          <w:szCs w:val="25"/>
        </w:rPr>
        <w:t xml:space="preserve">rda. Era una fortezza in ardesia </w:t>
      </w:r>
      <w:r w:rsidR="00CC2E79" w:rsidRPr="003458F8">
        <w:rPr>
          <w:i w:val="0"/>
          <w:sz w:val="25"/>
          <w:szCs w:val="25"/>
        </w:rPr>
        <w:lastRenderedPageBreak/>
        <w:t xml:space="preserve">costruita sopra una collina artificiale e con una piccola torre affiancata da un muro di </w:t>
      </w:r>
      <w:r w:rsidRPr="003458F8">
        <w:rPr>
          <w:i w:val="0"/>
          <w:sz w:val="25"/>
          <w:szCs w:val="25"/>
        </w:rPr>
        <w:t>cinta,</w:t>
      </w:r>
      <w:r w:rsidR="00CC2E79" w:rsidRPr="003458F8">
        <w:rPr>
          <w:i w:val="0"/>
          <w:sz w:val="25"/>
          <w:szCs w:val="25"/>
        </w:rPr>
        <w:t xml:space="preserve"> a forma di </w:t>
      </w:r>
      <w:r w:rsidRPr="003458F8">
        <w:rPr>
          <w:i w:val="0"/>
          <w:sz w:val="25"/>
          <w:szCs w:val="25"/>
        </w:rPr>
        <w:t>chiocciola</w:t>
      </w:r>
      <w:r w:rsidR="00CC2E79" w:rsidRPr="003458F8">
        <w:rPr>
          <w:i w:val="0"/>
          <w:sz w:val="25"/>
          <w:szCs w:val="25"/>
        </w:rPr>
        <w:t xml:space="preserve">, la casa di </w:t>
      </w:r>
      <w:proofErr w:type="spellStart"/>
      <w:r w:rsidR="00CC2E79" w:rsidRPr="003458F8">
        <w:rPr>
          <w:i w:val="0"/>
          <w:sz w:val="25"/>
          <w:szCs w:val="25"/>
        </w:rPr>
        <w:t>Goth</w:t>
      </w:r>
      <w:proofErr w:type="spellEnd"/>
      <w:r w:rsidR="00CC2E79" w:rsidRPr="003458F8">
        <w:rPr>
          <w:i w:val="0"/>
          <w:sz w:val="25"/>
          <w:szCs w:val="25"/>
        </w:rPr>
        <w:t>!</w:t>
      </w:r>
    </w:p>
    <w:p w:rsidR="00902D22" w:rsidRDefault="00CC2E79" w:rsidP="00A55556">
      <w:pPr>
        <w:spacing w:before="0" w:beforeAutospacing="0" w:after="0" w:afterAutospacing="0"/>
        <w:contextualSpacing/>
        <w:jc w:val="both"/>
        <w:rPr>
          <w:i w:val="0"/>
          <w:sz w:val="25"/>
          <w:szCs w:val="25"/>
        </w:rPr>
      </w:pPr>
      <w:r w:rsidRPr="003458F8">
        <w:rPr>
          <w:i w:val="0"/>
          <w:sz w:val="25"/>
          <w:szCs w:val="25"/>
        </w:rPr>
        <w:t>Fui accompagnato nel s</w:t>
      </w:r>
      <w:r w:rsidR="00DC493A" w:rsidRPr="003458F8">
        <w:rPr>
          <w:i w:val="0"/>
          <w:sz w:val="25"/>
          <w:szCs w:val="25"/>
        </w:rPr>
        <w:t xml:space="preserve">alone del finto vecchio </w:t>
      </w:r>
      <w:r w:rsidR="00B0135E" w:rsidRPr="003458F8">
        <w:rPr>
          <w:i w:val="0"/>
          <w:sz w:val="25"/>
          <w:szCs w:val="25"/>
        </w:rPr>
        <w:t>palazzo, dove</w:t>
      </w:r>
      <w:r w:rsidR="00DC493A" w:rsidRPr="003458F8">
        <w:rPr>
          <w:i w:val="0"/>
          <w:sz w:val="25"/>
          <w:szCs w:val="25"/>
        </w:rPr>
        <w:t xml:space="preserve"> </w:t>
      </w:r>
      <w:r w:rsidR="00EB0D8A">
        <w:rPr>
          <w:i w:val="0"/>
          <w:sz w:val="25"/>
          <w:szCs w:val="25"/>
        </w:rPr>
        <w:t xml:space="preserve">quello </w:t>
      </w:r>
      <w:r w:rsidR="00DC493A" w:rsidRPr="003458F8">
        <w:rPr>
          <w:i w:val="0"/>
          <w:sz w:val="25"/>
          <w:szCs w:val="25"/>
        </w:rPr>
        <w:t xml:space="preserve">scioccante camino mostrava i suoi ricchi bassorilievi, come una donna </w:t>
      </w:r>
      <w:r w:rsidR="00EB0D8A" w:rsidRPr="003458F8">
        <w:rPr>
          <w:i w:val="0"/>
          <w:sz w:val="25"/>
          <w:szCs w:val="25"/>
        </w:rPr>
        <w:t>procace, le</w:t>
      </w:r>
      <w:r w:rsidR="00DC493A" w:rsidRPr="003458F8">
        <w:rPr>
          <w:i w:val="0"/>
          <w:sz w:val="25"/>
          <w:szCs w:val="25"/>
        </w:rPr>
        <w:t xml:space="preserve"> doti del corpo</w:t>
      </w:r>
      <w:r w:rsidR="00DC493A" w:rsidRPr="00902D22">
        <w:rPr>
          <w:i w:val="0"/>
          <w:sz w:val="25"/>
          <w:szCs w:val="25"/>
        </w:rPr>
        <w:t>.</w:t>
      </w:r>
    </w:p>
    <w:p w:rsidR="00902D22" w:rsidRDefault="00A5019F" w:rsidP="00902D22">
      <w:pPr>
        <w:spacing w:before="0" w:beforeAutospacing="0" w:after="0" w:afterAutospacing="0"/>
        <w:contextualSpacing/>
        <w:jc w:val="both"/>
        <w:rPr>
          <w:i w:val="0"/>
          <w:sz w:val="25"/>
          <w:szCs w:val="25"/>
        </w:rPr>
      </w:pPr>
      <w:r w:rsidRPr="00902D22">
        <w:rPr>
          <w:i w:val="0"/>
          <w:sz w:val="25"/>
          <w:szCs w:val="25"/>
        </w:rPr>
        <w:t>“</w:t>
      </w:r>
      <w:r w:rsidR="000B2FF3" w:rsidRPr="00902D22">
        <w:rPr>
          <w:i w:val="0"/>
          <w:sz w:val="25"/>
          <w:szCs w:val="25"/>
        </w:rPr>
        <w:t>Sì</w:t>
      </w:r>
      <w:r w:rsidRPr="00902D22">
        <w:rPr>
          <w:i w:val="0"/>
          <w:sz w:val="25"/>
          <w:szCs w:val="25"/>
        </w:rPr>
        <w:t xml:space="preserve">, Sig. </w:t>
      </w:r>
      <w:proofErr w:type="spellStart"/>
      <w:r w:rsidRPr="00902D22">
        <w:rPr>
          <w:i w:val="0"/>
          <w:sz w:val="25"/>
          <w:szCs w:val="25"/>
        </w:rPr>
        <w:t>Armet</w:t>
      </w:r>
      <w:proofErr w:type="spellEnd"/>
      <w:r w:rsidRPr="00902D22">
        <w:rPr>
          <w:i w:val="0"/>
          <w:sz w:val="25"/>
          <w:szCs w:val="25"/>
        </w:rPr>
        <w:t>, c’è anche la botola e la scalinata che conduce ad una piscina naturale, il tutto arriva fin sotto Martha's Vin</w:t>
      </w:r>
      <w:r w:rsidR="00B0135E" w:rsidRPr="00902D22">
        <w:rPr>
          <w:i w:val="0"/>
          <w:sz w:val="25"/>
          <w:szCs w:val="25"/>
        </w:rPr>
        <w:t xml:space="preserve">eyard. Abbiamo </w:t>
      </w:r>
      <w:r w:rsidR="008E00D4" w:rsidRPr="00902D22">
        <w:rPr>
          <w:i w:val="0"/>
          <w:sz w:val="25"/>
          <w:szCs w:val="25"/>
        </w:rPr>
        <w:t xml:space="preserve">fatto i </w:t>
      </w:r>
      <w:r w:rsidR="00B0135E" w:rsidRPr="00902D22">
        <w:rPr>
          <w:i w:val="0"/>
          <w:sz w:val="25"/>
          <w:szCs w:val="25"/>
        </w:rPr>
        <w:t>calchi da</w:t>
      </w:r>
      <w:r w:rsidRPr="00902D22">
        <w:rPr>
          <w:i w:val="0"/>
          <w:sz w:val="25"/>
          <w:szCs w:val="25"/>
        </w:rPr>
        <w:t>lle pietre</w:t>
      </w:r>
      <w:r w:rsidR="00B0135E" w:rsidRPr="00902D22">
        <w:rPr>
          <w:i w:val="0"/>
          <w:sz w:val="25"/>
          <w:szCs w:val="25"/>
        </w:rPr>
        <w:t>,</w:t>
      </w:r>
      <w:r w:rsidRPr="00902D22">
        <w:rPr>
          <w:i w:val="0"/>
          <w:sz w:val="25"/>
          <w:szCs w:val="25"/>
        </w:rPr>
        <w:t xml:space="preserve"> perché le origin</w:t>
      </w:r>
      <w:r w:rsidR="008E00D4" w:rsidRPr="00902D22">
        <w:rPr>
          <w:i w:val="0"/>
          <w:sz w:val="25"/>
          <w:szCs w:val="25"/>
        </w:rPr>
        <w:t xml:space="preserve">ali sono ancora, al </w:t>
      </w:r>
      <w:proofErr w:type="spellStart"/>
      <w:r w:rsidR="008E00D4" w:rsidRPr="00902D22">
        <w:rPr>
          <w:i w:val="0"/>
          <w:sz w:val="25"/>
          <w:szCs w:val="25"/>
        </w:rPr>
        <w:t>Metropolitan</w:t>
      </w:r>
      <w:proofErr w:type="spellEnd"/>
      <w:r w:rsidR="008E00D4" w:rsidRPr="00902D22">
        <w:rPr>
          <w:i w:val="0"/>
          <w:sz w:val="25"/>
          <w:szCs w:val="25"/>
        </w:rPr>
        <w:t>. Sicuramente</w:t>
      </w:r>
      <w:r w:rsidRPr="00902D22">
        <w:rPr>
          <w:i w:val="0"/>
          <w:sz w:val="25"/>
          <w:szCs w:val="25"/>
        </w:rPr>
        <w:t xml:space="preserve"> l’8 luglio saranno qui</w:t>
      </w:r>
      <w:r w:rsidR="0062416F">
        <w:rPr>
          <w:i w:val="0"/>
          <w:sz w:val="25"/>
          <w:szCs w:val="25"/>
        </w:rPr>
        <w:t>.”</w:t>
      </w:r>
    </w:p>
    <w:p w:rsidR="00604794" w:rsidRPr="00902D22" w:rsidRDefault="008E00D4" w:rsidP="00902D22">
      <w:pPr>
        <w:spacing w:before="0" w:beforeAutospacing="0" w:after="0" w:afterAutospacing="0"/>
        <w:contextualSpacing/>
        <w:jc w:val="both"/>
        <w:rPr>
          <w:i w:val="0"/>
          <w:sz w:val="25"/>
          <w:szCs w:val="25"/>
        </w:rPr>
      </w:pPr>
      <w:r w:rsidRPr="00902D22">
        <w:rPr>
          <w:i w:val="0"/>
          <w:sz w:val="25"/>
          <w:szCs w:val="25"/>
        </w:rPr>
        <w:t>Un</w:t>
      </w:r>
      <w:r w:rsidR="00A5019F" w:rsidRPr="00902D22">
        <w:rPr>
          <w:i w:val="0"/>
          <w:sz w:val="25"/>
          <w:szCs w:val="25"/>
        </w:rPr>
        <w:t xml:space="preserve"> uomo nell’ombra mi parlava con tono paterno come se volesse impressionarmi, ma non ci riuscì.</w:t>
      </w:r>
      <w:r w:rsidR="0013676F" w:rsidRPr="00902D22">
        <w:rPr>
          <w:i w:val="0"/>
          <w:sz w:val="25"/>
          <w:szCs w:val="25"/>
        </w:rPr>
        <w:t xml:space="preserve"> </w:t>
      </w:r>
    </w:p>
    <w:p w:rsidR="0013676F" w:rsidRPr="003458F8" w:rsidRDefault="00A5019F" w:rsidP="0013676F">
      <w:pPr>
        <w:pStyle w:val="Titolo1"/>
        <w:spacing w:before="100" w:afterAutospacing="0"/>
        <w:contextualSpacing/>
        <w:jc w:val="both"/>
        <w:rPr>
          <w:rFonts w:ascii="Times New Roman" w:hAnsi="Times New Roman"/>
          <w:b w:val="0"/>
          <w:i w:val="0"/>
          <w:color w:val="000000"/>
          <w:sz w:val="25"/>
          <w:szCs w:val="25"/>
        </w:rPr>
      </w:pPr>
      <w:r w:rsidRPr="003458F8">
        <w:rPr>
          <w:rFonts w:ascii="Times New Roman" w:hAnsi="Times New Roman"/>
          <w:b w:val="0"/>
          <w:i w:val="0"/>
          <w:color w:val="000000"/>
          <w:sz w:val="25"/>
          <w:szCs w:val="25"/>
        </w:rPr>
        <w:t xml:space="preserve">Non ero svenuto ma avevo vomitato </w:t>
      </w:r>
      <w:r w:rsidR="0013676F" w:rsidRPr="003458F8">
        <w:rPr>
          <w:rFonts w:ascii="Times New Roman" w:hAnsi="Times New Roman"/>
          <w:b w:val="0"/>
          <w:i w:val="0"/>
          <w:color w:val="000000"/>
          <w:sz w:val="25"/>
          <w:szCs w:val="25"/>
        </w:rPr>
        <w:t xml:space="preserve">ovunque e persino sopra le mie scarpe, </w:t>
      </w:r>
      <w:r w:rsidRPr="003458F8">
        <w:rPr>
          <w:rFonts w:ascii="Times New Roman" w:hAnsi="Times New Roman"/>
          <w:b w:val="0"/>
          <w:i w:val="0"/>
          <w:color w:val="000000"/>
          <w:sz w:val="25"/>
          <w:szCs w:val="25"/>
        </w:rPr>
        <w:t>sapevo di fare l’ennesima pessima figura ma l’uomo con cui interloquivo era la copia esatta di Charlie</w:t>
      </w:r>
      <w:r w:rsidR="0013676F" w:rsidRPr="003458F8">
        <w:rPr>
          <w:rFonts w:ascii="Times New Roman" w:hAnsi="Times New Roman"/>
          <w:b w:val="0"/>
          <w:i w:val="0"/>
          <w:color w:val="000000"/>
          <w:sz w:val="25"/>
          <w:szCs w:val="25"/>
        </w:rPr>
        <w:t>; Charlie il fottuto traditore, Charlie lo stronzo, Charlie la feccia umana che aveva condannato centinaia di persone a morte</w:t>
      </w:r>
      <w:r w:rsidRPr="003458F8">
        <w:rPr>
          <w:rFonts w:ascii="Times New Roman" w:hAnsi="Times New Roman"/>
          <w:b w:val="0"/>
          <w:i w:val="0"/>
          <w:color w:val="000000"/>
          <w:sz w:val="25"/>
          <w:szCs w:val="25"/>
        </w:rPr>
        <w:t xml:space="preserve">. </w:t>
      </w:r>
    </w:p>
    <w:p w:rsidR="00A5019F" w:rsidRPr="003458F8" w:rsidRDefault="00A5019F" w:rsidP="0013676F">
      <w:pPr>
        <w:pStyle w:val="Titolo1"/>
        <w:spacing w:before="100" w:afterAutospacing="0"/>
        <w:contextualSpacing/>
        <w:jc w:val="both"/>
        <w:rPr>
          <w:rFonts w:ascii="Times New Roman" w:hAnsi="Times New Roman"/>
          <w:b w:val="0"/>
          <w:i w:val="0"/>
          <w:color w:val="000000"/>
          <w:sz w:val="25"/>
          <w:szCs w:val="25"/>
        </w:rPr>
      </w:pPr>
      <w:r w:rsidRPr="003458F8">
        <w:rPr>
          <w:rFonts w:ascii="Times New Roman" w:hAnsi="Times New Roman"/>
          <w:b w:val="0"/>
          <w:i w:val="0"/>
          <w:color w:val="000000"/>
          <w:sz w:val="25"/>
          <w:szCs w:val="25"/>
        </w:rPr>
        <w:t>Dovevo fare affidamento al mio autocontrollo</w:t>
      </w:r>
      <w:r w:rsidR="0013676F" w:rsidRPr="003458F8">
        <w:rPr>
          <w:rFonts w:ascii="Times New Roman" w:hAnsi="Times New Roman"/>
          <w:b w:val="0"/>
          <w:i w:val="0"/>
          <w:color w:val="000000"/>
          <w:sz w:val="25"/>
          <w:szCs w:val="25"/>
        </w:rPr>
        <w:t xml:space="preserve">, cercare di non prenderlo a pugni in </w:t>
      </w:r>
      <w:r w:rsidR="008E00D4" w:rsidRPr="003458F8">
        <w:rPr>
          <w:rFonts w:ascii="Times New Roman" w:hAnsi="Times New Roman"/>
          <w:b w:val="0"/>
          <w:i w:val="0"/>
          <w:color w:val="000000"/>
          <w:sz w:val="25"/>
          <w:szCs w:val="25"/>
        </w:rPr>
        <w:t>faccia, anche se</w:t>
      </w:r>
      <w:r w:rsidRPr="003458F8">
        <w:rPr>
          <w:rFonts w:ascii="Times New Roman" w:hAnsi="Times New Roman"/>
          <w:b w:val="0"/>
          <w:i w:val="0"/>
          <w:color w:val="000000"/>
          <w:sz w:val="25"/>
          <w:szCs w:val="25"/>
        </w:rPr>
        <w:t xml:space="preserve"> sopportare </w:t>
      </w:r>
      <w:r w:rsidR="0051723E" w:rsidRPr="003458F8">
        <w:rPr>
          <w:rFonts w:ascii="Times New Roman" w:hAnsi="Times New Roman"/>
          <w:b w:val="0"/>
          <w:i w:val="0"/>
          <w:color w:val="000000"/>
          <w:sz w:val="25"/>
          <w:szCs w:val="25"/>
        </w:rPr>
        <w:t>quell’</w:t>
      </w:r>
      <w:r w:rsidRPr="003458F8">
        <w:rPr>
          <w:rFonts w:ascii="Times New Roman" w:hAnsi="Times New Roman"/>
          <w:b w:val="0"/>
          <w:i w:val="0"/>
          <w:color w:val="000000"/>
          <w:sz w:val="25"/>
          <w:szCs w:val="25"/>
        </w:rPr>
        <w:t>affronto</w:t>
      </w:r>
      <w:r w:rsidR="0013676F" w:rsidRPr="003458F8">
        <w:rPr>
          <w:rFonts w:ascii="Times New Roman" w:hAnsi="Times New Roman"/>
          <w:b w:val="0"/>
          <w:i w:val="0"/>
          <w:color w:val="000000"/>
          <w:sz w:val="25"/>
          <w:szCs w:val="25"/>
        </w:rPr>
        <w:t>,</w:t>
      </w:r>
      <w:r w:rsidRPr="003458F8">
        <w:rPr>
          <w:rFonts w:ascii="Times New Roman" w:hAnsi="Times New Roman"/>
          <w:b w:val="0"/>
          <w:i w:val="0"/>
          <w:color w:val="000000"/>
          <w:sz w:val="25"/>
          <w:szCs w:val="25"/>
        </w:rPr>
        <w:t xml:space="preserve"> mi sembrava in grado di superare ogni ragione.</w:t>
      </w:r>
    </w:p>
    <w:p w:rsidR="00404B1F" w:rsidRPr="003458F8" w:rsidRDefault="009A1D6B" w:rsidP="009A1D6B">
      <w:pPr>
        <w:pStyle w:val="Titolo1"/>
        <w:spacing w:before="100" w:afterAutospacing="0"/>
        <w:contextualSpacing/>
        <w:jc w:val="both"/>
        <w:rPr>
          <w:rFonts w:ascii="Times New Roman" w:eastAsia="Calibri" w:hAnsi="Times New Roman"/>
          <w:b w:val="0"/>
          <w:bCs w:val="0"/>
          <w:i w:val="0"/>
          <w:color w:val="000000"/>
          <w:sz w:val="25"/>
          <w:szCs w:val="25"/>
        </w:rPr>
      </w:pPr>
      <w:r w:rsidRPr="003458F8">
        <w:rPr>
          <w:rFonts w:ascii="Times New Roman" w:eastAsia="Calibri" w:hAnsi="Times New Roman"/>
          <w:b w:val="0"/>
          <w:bCs w:val="0"/>
          <w:i w:val="0"/>
          <w:color w:val="000000"/>
          <w:sz w:val="25"/>
          <w:szCs w:val="25"/>
        </w:rPr>
        <w:t xml:space="preserve">Ascoltai il racconto di </w:t>
      </w:r>
      <w:r w:rsidR="0051723E" w:rsidRPr="003458F8">
        <w:rPr>
          <w:rFonts w:ascii="Times New Roman" w:eastAsia="Calibri" w:hAnsi="Times New Roman"/>
          <w:b w:val="0"/>
          <w:bCs w:val="0"/>
          <w:i w:val="0"/>
          <w:color w:val="000000"/>
          <w:sz w:val="25"/>
          <w:szCs w:val="25"/>
        </w:rPr>
        <w:t>quell’</w:t>
      </w:r>
      <w:r w:rsidRPr="003458F8">
        <w:rPr>
          <w:rFonts w:ascii="Times New Roman" w:eastAsia="Calibri" w:hAnsi="Times New Roman"/>
          <w:b w:val="0"/>
          <w:bCs w:val="0"/>
          <w:i w:val="0"/>
          <w:color w:val="000000"/>
          <w:sz w:val="25"/>
          <w:szCs w:val="25"/>
        </w:rPr>
        <w:t xml:space="preserve">essere che si credeva superiore a Dio </w:t>
      </w:r>
      <w:r w:rsidR="0051723E" w:rsidRPr="003458F8">
        <w:rPr>
          <w:rFonts w:ascii="Times New Roman" w:eastAsia="Calibri" w:hAnsi="Times New Roman"/>
          <w:b w:val="0"/>
          <w:bCs w:val="0"/>
          <w:i w:val="0"/>
          <w:color w:val="000000"/>
          <w:sz w:val="25"/>
          <w:szCs w:val="25"/>
        </w:rPr>
        <w:t>e</w:t>
      </w:r>
      <w:r w:rsidRPr="003458F8">
        <w:rPr>
          <w:rFonts w:ascii="Times New Roman" w:eastAsia="Calibri" w:hAnsi="Times New Roman"/>
          <w:b w:val="0"/>
          <w:bCs w:val="0"/>
          <w:i w:val="0"/>
          <w:color w:val="000000"/>
          <w:sz w:val="25"/>
          <w:szCs w:val="25"/>
        </w:rPr>
        <w:t xml:space="preserve"> ai milioni di anni di evoluzione</w:t>
      </w:r>
      <w:r w:rsidR="0051723E" w:rsidRPr="003458F8">
        <w:rPr>
          <w:rFonts w:ascii="Times New Roman" w:eastAsia="Calibri" w:hAnsi="Times New Roman"/>
          <w:b w:val="0"/>
          <w:bCs w:val="0"/>
          <w:i w:val="0"/>
          <w:color w:val="000000"/>
          <w:sz w:val="25"/>
          <w:szCs w:val="25"/>
        </w:rPr>
        <w:t>,</w:t>
      </w:r>
      <w:r w:rsidR="00404B1F" w:rsidRPr="003458F8">
        <w:rPr>
          <w:rFonts w:ascii="Times New Roman" w:eastAsia="Calibri" w:hAnsi="Times New Roman"/>
          <w:b w:val="0"/>
          <w:bCs w:val="0"/>
          <w:i w:val="0"/>
          <w:color w:val="000000"/>
          <w:sz w:val="25"/>
          <w:szCs w:val="25"/>
        </w:rPr>
        <w:t xml:space="preserve"> della specie</w:t>
      </w:r>
      <w:r w:rsidRPr="003458F8">
        <w:rPr>
          <w:rFonts w:ascii="Times New Roman" w:eastAsia="Calibri" w:hAnsi="Times New Roman"/>
          <w:b w:val="0"/>
          <w:bCs w:val="0"/>
          <w:i w:val="0"/>
          <w:color w:val="000000"/>
          <w:sz w:val="25"/>
          <w:szCs w:val="25"/>
        </w:rPr>
        <w:t xml:space="preserve">. </w:t>
      </w:r>
    </w:p>
    <w:p w:rsidR="00351068" w:rsidRPr="003458F8" w:rsidRDefault="009A1D6B" w:rsidP="009A1D6B">
      <w:pPr>
        <w:pStyle w:val="Titolo1"/>
        <w:spacing w:before="100" w:afterAutospacing="0"/>
        <w:contextualSpacing/>
        <w:jc w:val="both"/>
        <w:rPr>
          <w:rFonts w:ascii="Times New Roman" w:eastAsia="Calibri" w:hAnsi="Times New Roman"/>
          <w:b w:val="0"/>
          <w:bCs w:val="0"/>
          <w:i w:val="0"/>
          <w:color w:val="000000"/>
          <w:sz w:val="25"/>
          <w:szCs w:val="25"/>
        </w:rPr>
      </w:pPr>
      <w:r w:rsidRPr="003458F8">
        <w:rPr>
          <w:rFonts w:ascii="Times New Roman" w:eastAsia="Calibri" w:hAnsi="Times New Roman"/>
          <w:b w:val="0"/>
          <w:bCs w:val="0"/>
          <w:i w:val="0"/>
          <w:color w:val="000000"/>
          <w:sz w:val="25"/>
          <w:szCs w:val="25"/>
        </w:rPr>
        <w:t xml:space="preserve">Era </w:t>
      </w:r>
      <w:r w:rsidR="00466472" w:rsidRPr="003458F8">
        <w:rPr>
          <w:rFonts w:ascii="Times New Roman" w:eastAsia="Calibri" w:hAnsi="Times New Roman"/>
          <w:b w:val="0"/>
          <w:bCs w:val="0"/>
          <w:i w:val="0"/>
          <w:color w:val="000000"/>
          <w:sz w:val="25"/>
          <w:szCs w:val="25"/>
        </w:rPr>
        <w:t>lui l’</w:t>
      </w:r>
      <w:r w:rsidRPr="003458F8">
        <w:rPr>
          <w:rFonts w:ascii="Times New Roman" w:eastAsia="Calibri" w:hAnsi="Times New Roman"/>
          <w:b w:val="0"/>
          <w:bCs w:val="0"/>
          <w:i w:val="0"/>
          <w:color w:val="000000"/>
          <w:sz w:val="25"/>
          <w:szCs w:val="25"/>
        </w:rPr>
        <w:t xml:space="preserve">esecutore, </w:t>
      </w:r>
      <w:r w:rsidR="0051723E" w:rsidRPr="003458F8">
        <w:rPr>
          <w:rFonts w:ascii="Times New Roman" w:eastAsia="Calibri" w:hAnsi="Times New Roman"/>
          <w:b w:val="0"/>
          <w:bCs w:val="0"/>
          <w:i w:val="0"/>
          <w:color w:val="000000"/>
          <w:sz w:val="25"/>
          <w:szCs w:val="25"/>
        </w:rPr>
        <w:t>chi</w:t>
      </w:r>
      <w:r w:rsidRPr="003458F8">
        <w:rPr>
          <w:rFonts w:ascii="Times New Roman" w:eastAsia="Calibri" w:hAnsi="Times New Roman"/>
          <w:b w:val="0"/>
          <w:bCs w:val="0"/>
          <w:i w:val="0"/>
          <w:color w:val="000000"/>
          <w:sz w:val="25"/>
          <w:szCs w:val="25"/>
        </w:rPr>
        <w:t xml:space="preserve"> pensava di essere stato investito a cavaliere dalla provvidenza </w:t>
      </w:r>
      <w:r w:rsidR="00466472" w:rsidRPr="003458F8">
        <w:rPr>
          <w:rFonts w:ascii="Times New Roman" w:eastAsia="Calibri" w:hAnsi="Times New Roman"/>
          <w:b w:val="0"/>
          <w:bCs w:val="0"/>
          <w:i w:val="0"/>
          <w:color w:val="000000"/>
          <w:sz w:val="25"/>
          <w:szCs w:val="25"/>
        </w:rPr>
        <w:t xml:space="preserve">per il </w:t>
      </w:r>
      <w:r w:rsidRPr="003458F8">
        <w:rPr>
          <w:rFonts w:ascii="Times New Roman" w:eastAsia="Calibri" w:hAnsi="Times New Roman"/>
          <w:b w:val="0"/>
          <w:bCs w:val="0"/>
          <w:i w:val="0"/>
          <w:color w:val="000000"/>
          <w:sz w:val="25"/>
          <w:szCs w:val="25"/>
        </w:rPr>
        <w:t>bene dell’umanità.</w:t>
      </w:r>
    </w:p>
    <w:p w:rsidR="00351068" w:rsidRPr="003458F8" w:rsidRDefault="0051723E" w:rsidP="00AF4FDE">
      <w:pPr>
        <w:spacing w:before="0" w:beforeAutospacing="0" w:after="0" w:afterAutospacing="0"/>
        <w:contextualSpacing/>
        <w:jc w:val="both"/>
        <w:rPr>
          <w:i w:val="0"/>
          <w:sz w:val="25"/>
          <w:szCs w:val="25"/>
        </w:rPr>
      </w:pPr>
      <w:r w:rsidRPr="003458F8">
        <w:rPr>
          <w:i w:val="0"/>
          <w:sz w:val="25"/>
          <w:szCs w:val="25"/>
        </w:rPr>
        <w:t>Confesso</w:t>
      </w:r>
      <w:r w:rsidR="009A1D6B" w:rsidRPr="003458F8">
        <w:rPr>
          <w:i w:val="0"/>
          <w:sz w:val="25"/>
          <w:szCs w:val="25"/>
        </w:rPr>
        <w:t xml:space="preserve"> che nelle ultime ventiquattro ore aveva fin troppo sentito l’uso delle parole </w:t>
      </w:r>
      <w:r w:rsidR="00C8171E">
        <w:rPr>
          <w:i w:val="0"/>
          <w:sz w:val="25"/>
          <w:szCs w:val="25"/>
        </w:rPr>
        <w:t>“Per il bene dell’umanità!”.</w:t>
      </w:r>
    </w:p>
    <w:p w:rsidR="00351068" w:rsidRPr="003458F8" w:rsidRDefault="00453760" w:rsidP="00AF4FDE">
      <w:pPr>
        <w:spacing w:before="0" w:beforeAutospacing="0" w:after="0" w:afterAutospacing="0"/>
        <w:contextualSpacing/>
        <w:jc w:val="both"/>
        <w:rPr>
          <w:i w:val="0"/>
          <w:sz w:val="25"/>
          <w:szCs w:val="25"/>
        </w:rPr>
      </w:pPr>
      <w:r w:rsidRPr="003458F8">
        <w:rPr>
          <w:i w:val="0"/>
          <w:sz w:val="25"/>
          <w:szCs w:val="25"/>
        </w:rPr>
        <w:t>Quella smania di onnipotenza doveva essere infettiva, tant’è che non avevo ancora incontrato una persona di quel progetto che ne temesse l’esito</w:t>
      </w:r>
      <w:r w:rsidR="006D6FC1" w:rsidRPr="003458F8">
        <w:rPr>
          <w:i w:val="0"/>
          <w:sz w:val="25"/>
          <w:szCs w:val="25"/>
        </w:rPr>
        <w:t xml:space="preserve">, in più credevano di salvare New York semplicemente trasportando le tavole da un posto </w:t>
      </w:r>
      <w:r w:rsidR="000B2FF3" w:rsidRPr="003458F8">
        <w:rPr>
          <w:i w:val="0"/>
          <w:sz w:val="25"/>
          <w:szCs w:val="25"/>
        </w:rPr>
        <w:t>a</w:t>
      </w:r>
      <w:r w:rsidR="006D6FC1" w:rsidRPr="003458F8">
        <w:rPr>
          <w:i w:val="0"/>
          <w:sz w:val="25"/>
          <w:szCs w:val="25"/>
        </w:rPr>
        <w:t xml:space="preserve"> un altro.</w:t>
      </w:r>
    </w:p>
    <w:p w:rsidR="006D6FC1" w:rsidRPr="003458F8" w:rsidRDefault="006D6FC1" w:rsidP="00AF4FDE">
      <w:pPr>
        <w:spacing w:before="0" w:beforeAutospacing="0" w:after="0" w:afterAutospacing="0"/>
        <w:contextualSpacing/>
        <w:jc w:val="both"/>
        <w:rPr>
          <w:i w:val="0"/>
          <w:sz w:val="25"/>
          <w:szCs w:val="25"/>
        </w:rPr>
      </w:pPr>
      <w:r w:rsidRPr="003458F8">
        <w:rPr>
          <w:i w:val="0"/>
          <w:sz w:val="25"/>
          <w:szCs w:val="25"/>
        </w:rPr>
        <w:t xml:space="preserve">L’uomo che disse di chiamarsi Peter </w:t>
      </w:r>
      <w:r w:rsidR="003C0D85" w:rsidRPr="003458F8">
        <w:rPr>
          <w:i w:val="0"/>
          <w:sz w:val="25"/>
          <w:szCs w:val="25"/>
        </w:rPr>
        <w:t>m’</w:t>
      </w:r>
      <w:r w:rsidRPr="003458F8">
        <w:rPr>
          <w:i w:val="0"/>
          <w:sz w:val="25"/>
          <w:szCs w:val="25"/>
        </w:rPr>
        <w:t xml:space="preserve">invitò </w:t>
      </w:r>
      <w:r w:rsidR="000B2FF3" w:rsidRPr="003458F8">
        <w:rPr>
          <w:i w:val="0"/>
          <w:sz w:val="25"/>
          <w:szCs w:val="25"/>
        </w:rPr>
        <w:t>a</w:t>
      </w:r>
      <w:r w:rsidRPr="003458F8">
        <w:rPr>
          <w:i w:val="0"/>
          <w:sz w:val="25"/>
          <w:szCs w:val="25"/>
        </w:rPr>
        <w:t xml:space="preserve"> ispezionare la botola e le piscine. Riuscì a rimandare la cosa col timore di rivedere quello che avevo giurato di non toccare più.</w:t>
      </w:r>
    </w:p>
    <w:p w:rsidR="006D6FC1" w:rsidRPr="003458F8" w:rsidRDefault="006D6FC1" w:rsidP="00AF4FDE">
      <w:pPr>
        <w:spacing w:before="0" w:beforeAutospacing="0" w:after="0" w:afterAutospacing="0"/>
        <w:contextualSpacing/>
        <w:jc w:val="both"/>
        <w:rPr>
          <w:i w:val="0"/>
          <w:sz w:val="25"/>
          <w:szCs w:val="25"/>
        </w:rPr>
      </w:pPr>
      <w:r w:rsidRPr="003458F8">
        <w:rPr>
          <w:i w:val="0"/>
          <w:sz w:val="25"/>
          <w:szCs w:val="25"/>
        </w:rPr>
        <w:t>“</w:t>
      </w:r>
      <w:r w:rsidR="000B2FF3" w:rsidRPr="003458F8">
        <w:rPr>
          <w:i w:val="0"/>
          <w:sz w:val="25"/>
          <w:szCs w:val="25"/>
        </w:rPr>
        <w:t>D</w:t>
      </w:r>
      <w:r w:rsidRPr="003458F8">
        <w:rPr>
          <w:i w:val="0"/>
          <w:sz w:val="25"/>
          <w:szCs w:val="25"/>
        </w:rPr>
        <w:t>i cosa avete bisogno? Qual è il mio compito</w:t>
      </w:r>
      <w:r w:rsidR="00B47DE5">
        <w:rPr>
          <w:i w:val="0"/>
          <w:sz w:val="25"/>
          <w:szCs w:val="25"/>
        </w:rPr>
        <w:t>?”</w:t>
      </w:r>
    </w:p>
    <w:p w:rsidR="006D6FC1" w:rsidRPr="003458F8" w:rsidRDefault="006D6FC1" w:rsidP="00AF4FDE">
      <w:pPr>
        <w:spacing w:before="0" w:beforeAutospacing="0" w:after="0" w:afterAutospacing="0"/>
        <w:contextualSpacing/>
        <w:jc w:val="both"/>
        <w:rPr>
          <w:i w:val="0"/>
          <w:sz w:val="25"/>
          <w:szCs w:val="25"/>
        </w:rPr>
      </w:pPr>
      <w:r w:rsidRPr="003458F8">
        <w:rPr>
          <w:i w:val="0"/>
          <w:sz w:val="25"/>
          <w:szCs w:val="25"/>
        </w:rPr>
        <w:t xml:space="preserve">“Adesso </w:t>
      </w:r>
      <w:r w:rsidR="00292C00" w:rsidRPr="003458F8">
        <w:rPr>
          <w:i w:val="0"/>
          <w:sz w:val="25"/>
          <w:szCs w:val="25"/>
        </w:rPr>
        <w:t>la accompagnerò alla spiaggia e lì,</w:t>
      </w:r>
      <w:r w:rsidRPr="003458F8">
        <w:rPr>
          <w:i w:val="0"/>
          <w:sz w:val="25"/>
          <w:szCs w:val="25"/>
        </w:rPr>
        <w:t xml:space="preserve"> si renderà conto del perché necessitiamo la sua perizia.”</w:t>
      </w:r>
    </w:p>
    <w:p w:rsidR="006D6FC1" w:rsidRPr="003458F8" w:rsidRDefault="006D6FC1" w:rsidP="00AF4FDE">
      <w:pPr>
        <w:spacing w:before="0" w:beforeAutospacing="0" w:after="0" w:afterAutospacing="0"/>
        <w:contextualSpacing/>
        <w:jc w:val="both"/>
        <w:rPr>
          <w:i w:val="0"/>
          <w:sz w:val="25"/>
          <w:szCs w:val="25"/>
        </w:rPr>
      </w:pPr>
      <w:r w:rsidRPr="003458F8">
        <w:rPr>
          <w:i w:val="0"/>
          <w:sz w:val="25"/>
          <w:szCs w:val="25"/>
        </w:rPr>
        <w:t xml:space="preserve">“Ma guardi, io sono la persona meno adatta in questa situazione, io, come spiegavo al suo </w:t>
      </w:r>
      <w:r w:rsidR="003C0D85" w:rsidRPr="003458F8">
        <w:rPr>
          <w:i w:val="0"/>
          <w:sz w:val="25"/>
          <w:szCs w:val="25"/>
        </w:rPr>
        <w:t>anziano,</w:t>
      </w:r>
      <w:r w:rsidRPr="003458F8">
        <w:rPr>
          <w:i w:val="0"/>
          <w:sz w:val="25"/>
          <w:szCs w:val="25"/>
        </w:rPr>
        <w:t xml:space="preserve"> collega o capo, io ho solo av</w:t>
      </w:r>
      <w:r w:rsidR="00466472" w:rsidRPr="003458F8">
        <w:rPr>
          <w:i w:val="0"/>
          <w:sz w:val="25"/>
          <w:szCs w:val="25"/>
        </w:rPr>
        <w:t xml:space="preserve">uto la sfortuna di leggere dei fogli ma </w:t>
      </w:r>
      <w:r w:rsidR="00292C00" w:rsidRPr="003458F8">
        <w:rPr>
          <w:i w:val="0"/>
          <w:sz w:val="25"/>
          <w:szCs w:val="25"/>
        </w:rPr>
        <w:t>null’</w:t>
      </w:r>
      <w:r w:rsidR="00466472" w:rsidRPr="003458F8">
        <w:rPr>
          <w:i w:val="0"/>
          <w:sz w:val="25"/>
          <w:szCs w:val="25"/>
        </w:rPr>
        <w:t>altro</w:t>
      </w:r>
      <w:r w:rsidR="0062416F">
        <w:rPr>
          <w:i w:val="0"/>
          <w:sz w:val="25"/>
          <w:szCs w:val="25"/>
        </w:rPr>
        <w:t>.”</w:t>
      </w:r>
    </w:p>
    <w:p w:rsidR="000A7E80" w:rsidRPr="003458F8" w:rsidRDefault="00466472" w:rsidP="00AF4FDE">
      <w:pPr>
        <w:spacing w:before="0" w:beforeAutospacing="0" w:after="0" w:afterAutospacing="0"/>
        <w:contextualSpacing/>
        <w:jc w:val="both"/>
        <w:rPr>
          <w:i w:val="0"/>
          <w:sz w:val="25"/>
          <w:szCs w:val="25"/>
        </w:rPr>
      </w:pPr>
      <w:r w:rsidRPr="003458F8">
        <w:rPr>
          <w:i w:val="0"/>
          <w:sz w:val="25"/>
          <w:szCs w:val="25"/>
        </w:rPr>
        <w:t>“No! No! No</w:t>
      </w:r>
      <w:r w:rsidR="00292C00" w:rsidRPr="003458F8">
        <w:rPr>
          <w:i w:val="0"/>
          <w:sz w:val="25"/>
          <w:szCs w:val="25"/>
        </w:rPr>
        <w:t xml:space="preserve">, </w:t>
      </w:r>
      <w:r w:rsidRPr="003458F8">
        <w:rPr>
          <w:i w:val="0"/>
          <w:sz w:val="25"/>
          <w:szCs w:val="25"/>
        </w:rPr>
        <w:t>no</w:t>
      </w:r>
      <w:r w:rsidR="00292C00" w:rsidRPr="003458F8">
        <w:rPr>
          <w:i w:val="0"/>
          <w:sz w:val="25"/>
          <w:szCs w:val="25"/>
        </w:rPr>
        <w:t xml:space="preserve">, </w:t>
      </w:r>
      <w:r w:rsidRPr="003458F8">
        <w:rPr>
          <w:i w:val="0"/>
          <w:sz w:val="25"/>
          <w:szCs w:val="25"/>
        </w:rPr>
        <w:t>no</w:t>
      </w:r>
      <w:r w:rsidR="004D44B4" w:rsidRPr="003458F8">
        <w:rPr>
          <w:i w:val="0"/>
          <w:sz w:val="25"/>
          <w:szCs w:val="25"/>
        </w:rPr>
        <w:t>!</w:t>
      </w:r>
      <w:r w:rsidRPr="003458F8">
        <w:rPr>
          <w:i w:val="0"/>
          <w:sz w:val="25"/>
          <w:szCs w:val="25"/>
        </w:rPr>
        <w:t xml:space="preserve"> Mio caro </w:t>
      </w:r>
      <w:proofErr w:type="spellStart"/>
      <w:r w:rsidRPr="003458F8">
        <w:rPr>
          <w:i w:val="0"/>
          <w:sz w:val="25"/>
          <w:szCs w:val="25"/>
        </w:rPr>
        <w:t>Stupini</w:t>
      </w:r>
      <w:proofErr w:type="spellEnd"/>
      <w:r w:rsidRPr="003458F8">
        <w:rPr>
          <w:i w:val="0"/>
          <w:sz w:val="25"/>
          <w:szCs w:val="25"/>
        </w:rPr>
        <w:t xml:space="preserve"> di più! Lei è stato scelto! Lei sa o potrebbe sapere cose che a noi serviranno chissà quanti altri decenni per arrivare</w:t>
      </w:r>
      <w:r w:rsidR="0062416F">
        <w:rPr>
          <w:i w:val="0"/>
          <w:sz w:val="25"/>
          <w:szCs w:val="25"/>
        </w:rPr>
        <w:t>.”</w:t>
      </w:r>
      <w:r w:rsidR="00C8171E" w:rsidRPr="003458F8">
        <w:rPr>
          <w:i w:val="0"/>
          <w:sz w:val="25"/>
          <w:szCs w:val="25"/>
        </w:rPr>
        <w:t xml:space="preserve"> </w:t>
      </w:r>
      <w:r w:rsidR="000A7E80" w:rsidRPr="003458F8">
        <w:rPr>
          <w:i w:val="0"/>
          <w:sz w:val="25"/>
          <w:szCs w:val="25"/>
        </w:rPr>
        <w:t xml:space="preserve">“Non </w:t>
      </w:r>
      <w:r w:rsidR="003C0D85" w:rsidRPr="003458F8">
        <w:rPr>
          <w:i w:val="0"/>
          <w:sz w:val="25"/>
          <w:szCs w:val="25"/>
        </w:rPr>
        <w:t>capisco, dove</w:t>
      </w:r>
      <w:r w:rsidR="000A7E80" w:rsidRPr="003458F8">
        <w:rPr>
          <w:i w:val="0"/>
          <w:sz w:val="25"/>
          <w:szCs w:val="25"/>
        </w:rPr>
        <w:t xml:space="preserve"> tutti voi vogliate arrivare. Quella cosa, qualunque cosa sia, non è cattiva quanto vendicativa e vi assicuro che non le manca nulla per cancellare l’intera umanità. Se sperate di metterla in una bella gabbia dorata e portarla in giro come con un circo itinerante, vuol dire che non siete solo azzardati ma folli</w:t>
      </w:r>
      <w:r w:rsidR="00B47DE5">
        <w:rPr>
          <w:i w:val="0"/>
          <w:sz w:val="25"/>
          <w:szCs w:val="25"/>
        </w:rPr>
        <w:t>!”</w:t>
      </w:r>
    </w:p>
    <w:p w:rsidR="000A7E80" w:rsidRPr="003458F8" w:rsidRDefault="000A7E80" w:rsidP="00AF4FDE">
      <w:pPr>
        <w:spacing w:before="0" w:beforeAutospacing="0" w:after="0" w:afterAutospacing="0"/>
        <w:contextualSpacing/>
        <w:jc w:val="both"/>
        <w:rPr>
          <w:i w:val="0"/>
          <w:sz w:val="25"/>
          <w:szCs w:val="25"/>
        </w:rPr>
      </w:pPr>
      <w:r w:rsidRPr="003458F8">
        <w:rPr>
          <w:i w:val="0"/>
          <w:sz w:val="25"/>
          <w:szCs w:val="25"/>
        </w:rPr>
        <w:t xml:space="preserve">“Venga con me </w:t>
      </w:r>
      <w:proofErr w:type="spellStart"/>
      <w:r w:rsidRPr="003458F8">
        <w:rPr>
          <w:i w:val="0"/>
          <w:sz w:val="25"/>
          <w:szCs w:val="25"/>
        </w:rPr>
        <w:t>Armet</w:t>
      </w:r>
      <w:proofErr w:type="spellEnd"/>
      <w:r w:rsidRPr="003458F8">
        <w:rPr>
          <w:i w:val="0"/>
          <w:sz w:val="25"/>
          <w:szCs w:val="25"/>
        </w:rPr>
        <w:t>, non le chiederò l’amicizia perché posso anche capire l’odio che le procura la vista di questa faccia. Dopo tutto questo viaggio deve venire a vedere la chicca che ho per lei</w:t>
      </w:r>
      <w:r w:rsidR="0062416F">
        <w:rPr>
          <w:i w:val="0"/>
          <w:sz w:val="25"/>
          <w:szCs w:val="25"/>
        </w:rPr>
        <w:t>.”</w:t>
      </w:r>
      <w:r w:rsidRPr="003458F8">
        <w:rPr>
          <w:i w:val="0"/>
          <w:sz w:val="25"/>
          <w:szCs w:val="25"/>
        </w:rPr>
        <w:t xml:space="preserve"> </w:t>
      </w:r>
    </w:p>
    <w:p w:rsidR="00465ADE" w:rsidRPr="003458F8" w:rsidRDefault="000A7E80" w:rsidP="00AF4FDE">
      <w:pPr>
        <w:spacing w:before="0" w:beforeAutospacing="0" w:after="0" w:afterAutospacing="0"/>
        <w:contextualSpacing/>
        <w:jc w:val="both"/>
        <w:rPr>
          <w:i w:val="0"/>
          <w:sz w:val="25"/>
          <w:szCs w:val="25"/>
        </w:rPr>
      </w:pPr>
      <w:r w:rsidRPr="003458F8">
        <w:rPr>
          <w:i w:val="0"/>
          <w:sz w:val="25"/>
          <w:szCs w:val="25"/>
        </w:rPr>
        <w:t>Partimmo con un'altra auto elettrica, lasciandoci dietro decine di soldati operai che costruivano, saldavano e completavano il museo città.</w:t>
      </w:r>
      <w:r w:rsidR="006A7FA3" w:rsidRPr="003458F8">
        <w:rPr>
          <w:i w:val="0"/>
          <w:sz w:val="25"/>
          <w:szCs w:val="25"/>
        </w:rPr>
        <w:t xml:space="preserve"> </w:t>
      </w:r>
    </w:p>
    <w:p w:rsidR="00D42DD7" w:rsidRPr="003458F8" w:rsidRDefault="006A7FA3" w:rsidP="00AF4FDE">
      <w:pPr>
        <w:spacing w:before="0" w:beforeAutospacing="0" w:after="0" w:afterAutospacing="0"/>
        <w:contextualSpacing/>
        <w:jc w:val="both"/>
        <w:rPr>
          <w:i w:val="0"/>
          <w:sz w:val="25"/>
          <w:szCs w:val="25"/>
        </w:rPr>
      </w:pPr>
      <w:r w:rsidRPr="003458F8">
        <w:rPr>
          <w:i w:val="0"/>
          <w:sz w:val="25"/>
          <w:szCs w:val="25"/>
        </w:rPr>
        <w:t xml:space="preserve">Non era facile accettare </w:t>
      </w:r>
      <w:r w:rsidR="00465ADE" w:rsidRPr="003458F8">
        <w:rPr>
          <w:i w:val="0"/>
          <w:sz w:val="25"/>
          <w:szCs w:val="25"/>
        </w:rPr>
        <w:t xml:space="preserve">di </w:t>
      </w:r>
      <w:r w:rsidRPr="003458F8">
        <w:rPr>
          <w:i w:val="0"/>
          <w:sz w:val="25"/>
          <w:szCs w:val="25"/>
        </w:rPr>
        <w:t xml:space="preserve">girare per quella città di morti e di distruzione, non era facile vedere che ogni casa </w:t>
      </w:r>
      <w:r w:rsidR="004D44B4" w:rsidRPr="003458F8">
        <w:rPr>
          <w:i w:val="0"/>
          <w:sz w:val="25"/>
          <w:szCs w:val="25"/>
        </w:rPr>
        <w:t>e</w:t>
      </w:r>
      <w:r w:rsidR="00A738FA" w:rsidRPr="003458F8">
        <w:rPr>
          <w:i w:val="0"/>
          <w:sz w:val="25"/>
          <w:szCs w:val="25"/>
        </w:rPr>
        <w:t xml:space="preserve"> </w:t>
      </w:r>
      <w:r w:rsidRPr="003458F8">
        <w:rPr>
          <w:i w:val="0"/>
          <w:sz w:val="25"/>
          <w:szCs w:val="25"/>
        </w:rPr>
        <w:t xml:space="preserve">ogni giardino erano nello stesso identico posto. </w:t>
      </w:r>
    </w:p>
    <w:p w:rsidR="00856894" w:rsidRPr="003458F8" w:rsidRDefault="006A7FA3" w:rsidP="00AF4FDE">
      <w:pPr>
        <w:spacing w:before="0" w:beforeAutospacing="0" w:after="0" w:afterAutospacing="0"/>
        <w:contextualSpacing/>
        <w:jc w:val="both"/>
        <w:rPr>
          <w:i w:val="0"/>
          <w:sz w:val="25"/>
          <w:szCs w:val="25"/>
        </w:rPr>
      </w:pPr>
      <w:r w:rsidRPr="003458F8">
        <w:rPr>
          <w:i w:val="0"/>
          <w:sz w:val="25"/>
          <w:szCs w:val="25"/>
        </w:rPr>
        <w:t xml:space="preserve">Arrivammo al finto molo e vidi </w:t>
      </w:r>
      <w:r w:rsidR="003C0D85" w:rsidRPr="003458F8">
        <w:rPr>
          <w:i w:val="0"/>
          <w:sz w:val="25"/>
          <w:szCs w:val="25"/>
        </w:rPr>
        <w:t>fin, dove</w:t>
      </w:r>
      <w:r w:rsidRPr="003458F8">
        <w:rPr>
          <w:i w:val="0"/>
          <w:sz w:val="25"/>
          <w:szCs w:val="25"/>
        </w:rPr>
        <w:t xml:space="preserve"> poteva arrivare la pazzia umana. </w:t>
      </w:r>
    </w:p>
    <w:p w:rsidR="00465ADE" w:rsidRPr="003458F8" w:rsidRDefault="00465ADE" w:rsidP="00AF4FDE">
      <w:pPr>
        <w:spacing w:before="0" w:beforeAutospacing="0" w:after="0" w:afterAutospacing="0"/>
        <w:contextualSpacing/>
        <w:jc w:val="both"/>
        <w:rPr>
          <w:i w:val="0"/>
          <w:sz w:val="25"/>
          <w:szCs w:val="25"/>
        </w:rPr>
      </w:pPr>
      <w:r w:rsidRPr="003458F8">
        <w:rPr>
          <w:i w:val="0"/>
          <w:sz w:val="25"/>
          <w:szCs w:val="25"/>
        </w:rPr>
        <w:t>Davanti ai miei occhi c’</w:t>
      </w:r>
      <w:r w:rsidR="00A738FA" w:rsidRPr="003458F8">
        <w:rPr>
          <w:i w:val="0"/>
          <w:sz w:val="25"/>
          <w:szCs w:val="25"/>
        </w:rPr>
        <w:t>era</w:t>
      </w:r>
      <w:r w:rsidRPr="003458F8">
        <w:rPr>
          <w:i w:val="0"/>
          <w:sz w:val="25"/>
          <w:szCs w:val="25"/>
        </w:rPr>
        <w:t xml:space="preserve"> il molo, il porto </w:t>
      </w:r>
      <w:r w:rsidR="003C0D85" w:rsidRPr="003458F8">
        <w:rPr>
          <w:i w:val="0"/>
          <w:sz w:val="25"/>
          <w:szCs w:val="25"/>
        </w:rPr>
        <w:t>e</w:t>
      </w:r>
      <w:r w:rsidRPr="003458F8">
        <w:rPr>
          <w:i w:val="0"/>
          <w:sz w:val="25"/>
          <w:szCs w:val="25"/>
        </w:rPr>
        <w:t xml:space="preserve"> il mare o la copia di </w:t>
      </w:r>
      <w:r w:rsidR="00A738FA" w:rsidRPr="003458F8">
        <w:rPr>
          <w:i w:val="0"/>
          <w:sz w:val="25"/>
          <w:szCs w:val="25"/>
        </w:rPr>
        <w:t xml:space="preserve">qualcosa che poteva sembrare </w:t>
      </w:r>
      <w:r w:rsidRPr="003458F8">
        <w:rPr>
          <w:i w:val="0"/>
          <w:sz w:val="25"/>
          <w:szCs w:val="25"/>
        </w:rPr>
        <w:t>un mare</w:t>
      </w:r>
      <w:r w:rsidR="003C0D85" w:rsidRPr="003458F8">
        <w:rPr>
          <w:i w:val="0"/>
          <w:sz w:val="25"/>
          <w:szCs w:val="25"/>
        </w:rPr>
        <w:t>,</w:t>
      </w:r>
      <w:r w:rsidRPr="003458F8">
        <w:rPr>
          <w:i w:val="0"/>
          <w:sz w:val="25"/>
          <w:szCs w:val="25"/>
        </w:rPr>
        <w:t xml:space="preserve"> provvisto </w:t>
      </w:r>
      <w:r w:rsidR="00A738FA" w:rsidRPr="003458F8">
        <w:rPr>
          <w:i w:val="0"/>
          <w:sz w:val="25"/>
          <w:szCs w:val="25"/>
        </w:rPr>
        <w:t xml:space="preserve">persino </w:t>
      </w:r>
      <w:r w:rsidRPr="003458F8">
        <w:rPr>
          <w:i w:val="0"/>
          <w:sz w:val="25"/>
          <w:szCs w:val="25"/>
        </w:rPr>
        <w:t xml:space="preserve">di onde. Viaggiavo in </w:t>
      </w:r>
      <w:r w:rsidR="003C0D85" w:rsidRPr="003458F8">
        <w:rPr>
          <w:i w:val="0"/>
          <w:sz w:val="25"/>
          <w:szCs w:val="25"/>
        </w:rPr>
        <w:t>quell’</w:t>
      </w:r>
      <w:r w:rsidRPr="003458F8">
        <w:rPr>
          <w:i w:val="0"/>
          <w:sz w:val="25"/>
          <w:szCs w:val="25"/>
        </w:rPr>
        <w:t xml:space="preserve">incubo come un bambino senza salvagente in acque vorticose </w:t>
      </w:r>
      <w:r w:rsidR="003C0D85" w:rsidRPr="003458F8">
        <w:rPr>
          <w:i w:val="0"/>
          <w:sz w:val="25"/>
          <w:szCs w:val="25"/>
        </w:rPr>
        <w:t>e</w:t>
      </w:r>
      <w:r w:rsidRPr="003458F8">
        <w:rPr>
          <w:i w:val="0"/>
          <w:sz w:val="25"/>
          <w:szCs w:val="25"/>
        </w:rPr>
        <w:t xml:space="preserve"> oscure.</w:t>
      </w:r>
    </w:p>
    <w:p w:rsidR="00465ADE" w:rsidRPr="003458F8" w:rsidRDefault="00465ADE" w:rsidP="00AF4FDE">
      <w:pPr>
        <w:spacing w:before="0" w:beforeAutospacing="0" w:after="0" w:afterAutospacing="0"/>
        <w:contextualSpacing/>
        <w:jc w:val="both"/>
        <w:rPr>
          <w:i w:val="0"/>
          <w:sz w:val="25"/>
          <w:szCs w:val="25"/>
        </w:rPr>
      </w:pPr>
      <w:r w:rsidRPr="003458F8">
        <w:rPr>
          <w:i w:val="0"/>
          <w:sz w:val="25"/>
          <w:szCs w:val="25"/>
        </w:rPr>
        <w:lastRenderedPageBreak/>
        <w:t>Temevo per tutti loro sebbene autori di una cosa terribile quasi quanto l’Apocalisse.</w:t>
      </w:r>
      <w:r w:rsidR="00856894" w:rsidRPr="003458F8">
        <w:rPr>
          <w:i w:val="0"/>
          <w:sz w:val="25"/>
          <w:szCs w:val="25"/>
        </w:rPr>
        <w:t xml:space="preserve"> </w:t>
      </w:r>
    </w:p>
    <w:p w:rsidR="00856894" w:rsidRPr="003458F8" w:rsidRDefault="00856894" w:rsidP="00AF4FDE">
      <w:pPr>
        <w:spacing w:before="0" w:beforeAutospacing="0" w:after="0" w:afterAutospacing="0"/>
        <w:contextualSpacing/>
        <w:jc w:val="both"/>
        <w:rPr>
          <w:i w:val="0"/>
          <w:sz w:val="25"/>
          <w:szCs w:val="25"/>
        </w:rPr>
      </w:pPr>
      <w:r w:rsidRPr="003458F8">
        <w:rPr>
          <w:i w:val="0"/>
          <w:sz w:val="25"/>
          <w:szCs w:val="25"/>
        </w:rPr>
        <w:t>“Bene siamo qui!”, dissi rattristato.</w:t>
      </w:r>
    </w:p>
    <w:p w:rsidR="00856894" w:rsidRPr="003458F8" w:rsidRDefault="00856894" w:rsidP="00AF4FDE">
      <w:pPr>
        <w:spacing w:before="0" w:beforeAutospacing="0" w:after="0" w:afterAutospacing="0"/>
        <w:contextualSpacing/>
        <w:jc w:val="both"/>
        <w:rPr>
          <w:i w:val="0"/>
          <w:sz w:val="25"/>
          <w:szCs w:val="25"/>
        </w:rPr>
      </w:pPr>
      <w:r w:rsidRPr="003458F8">
        <w:rPr>
          <w:i w:val="0"/>
          <w:sz w:val="25"/>
          <w:szCs w:val="25"/>
        </w:rPr>
        <w:t xml:space="preserve">“Aspetti non era questa la chicca, questa è solo tecnologia, cioè il genio umano sposato alle possibilità materiali.”, alzò la mano sopra un piccolo bottoncino sul cruscotto dell’auto </w:t>
      </w:r>
      <w:r w:rsidR="003C0D85" w:rsidRPr="003458F8">
        <w:rPr>
          <w:i w:val="0"/>
          <w:sz w:val="25"/>
          <w:szCs w:val="25"/>
        </w:rPr>
        <w:t>e</w:t>
      </w:r>
      <w:r w:rsidRPr="003458F8">
        <w:rPr>
          <w:i w:val="0"/>
          <w:sz w:val="25"/>
          <w:szCs w:val="25"/>
        </w:rPr>
        <w:t xml:space="preserve"> un riflettore </w:t>
      </w:r>
      <w:r w:rsidR="00117336" w:rsidRPr="003458F8">
        <w:rPr>
          <w:i w:val="0"/>
          <w:sz w:val="25"/>
          <w:szCs w:val="25"/>
        </w:rPr>
        <w:t>sistemato</w:t>
      </w:r>
      <w:r w:rsidRPr="003458F8">
        <w:rPr>
          <w:i w:val="0"/>
          <w:sz w:val="25"/>
          <w:szCs w:val="25"/>
        </w:rPr>
        <w:t xml:space="preserve"> sulla collina oltre la finta </w:t>
      </w:r>
      <w:proofErr w:type="spellStart"/>
      <w:r w:rsidRPr="003458F8">
        <w:rPr>
          <w:i w:val="0"/>
          <w:sz w:val="25"/>
          <w:szCs w:val="25"/>
        </w:rPr>
        <w:t>Idony</w:t>
      </w:r>
      <w:proofErr w:type="spellEnd"/>
      <w:r w:rsidRPr="003458F8">
        <w:rPr>
          <w:i w:val="0"/>
          <w:sz w:val="25"/>
          <w:szCs w:val="25"/>
        </w:rPr>
        <w:t xml:space="preserve"> illuminò un pezzo della Baia del Diavolo.</w:t>
      </w:r>
    </w:p>
    <w:p w:rsidR="00856894" w:rsidRPr="003458F8" w:rsidRDefault="00856894" w:rsidP="00AF4FDE">
      <w:pPr>
        <w:spacing w:before="0" w:beforeAutospacing="0" w:after="0" w:afterAutospacing="0"/>
        <w:contextualSpacing/>
        <w:jc w:val="both"/>
        <w:rPr>
          <w:i w:val="0"/>
          <w:sz w:val="25"/>
          <w:szCs w:val="25"/>
        </w:rPr>
      </w:pPr>
      <w:r w:rsidRPr="003458F8">
        <w:rPr>
          <w:i w:val="0"/>
          <w:sz w:val="25"/>
          <w:szCs w:val="25"/>
        </w:rPr>
        <w:t>“Guardi. Guardi cos’è successo</w:t>
      </w:r>
      <w:r w:rsidR="00FF4ED6">
        <w:rPr>
          <w:i w:val="0"/>
          <w:sz w:val="25"/>
          <w:szCs w:val="25"/>
        </w:rPr>
        <w:t>,</w:t>
      </w:r>
      <w:r w:rsidRPr="003458F8">
        <w:rPr>
          <w:i w:val="0"/>
          <w:sz w:val="25"/>
          <w:szCs w:val="25"/>
        </w:rPr>
        <w:t xml:space="preserve"> meno di tre mesi fa!”</w:t>
      </w:r>
    </w:p>
    <w:p w:rsidR="00856894" w:rsidRPr="003458F8" w:rsidRDefault="00856894" w:rsidP="00AF4FDE">
      <w:pPr>
        <w:spacing w:before="0" w:beforeAutospacing="0" w:after="0" w:afterAutospacing="0"/>
        <w:contextualSpacing/>
        <w:jc w:val="both"/>
        <w:rPr>
          <w:i w:val="0"/>
          <w:sz w:val="25"/>
          <w:szCs w:val="25"/>
        </w:rPr>
      </w:pPr>
      <w:r w:rsidRPr="003458F8">
        <w:rPr>
          <w:i w:val="0"/>
          <w:sz w:val="25"/>
          <w:szCs w:val="25"/>
        </w:rPr>
        <w:t xml:space="preserve">Ammassate contro la penisola </w:t>
      </w:r>
      <w:r w:rsidR="00117336" w:rsidRPr="003458F8">
        <w:rPr>
          <w:i w:val="0"/>
          <w:sz w:val="25"/>
          <w:szCs w:val="25"/>
        </w:rPr>
        <w:t>e</w:t>
      </w:r>
      <w:r w:rsidRPr="003458F8">
        <w:rPr>
          <w:i w:val="0"/>
          <w:sz w:val="25"/>
          <w:szCs w:val="25"/>
        </w:rPr>
        <w:t xml:space="preserve"> ovunque sulle rocce degli scogli, montagne </w:t>
      </w:r>
      <w:r w:rsidR="006E2079" w:rsidRPr="003458F8">
        <w:rPr>
          <w:i w:val="0"/>
          <w:sz w:val="25"/>
          <w:szCs w:val="25"/>
        </w:rPr>
        <w:t>d’</w:t>
      </w:r>
      <w:r w:rsidRPr="003458F8">
        <w:rPr>
          <w:i w:val="0"/>
          <w:sz w:val="25"/>
          <w:szCs w:val="25"/>
        </w:rPr>
        <w:t>imbarcazioni vecchi</w:t>
      </w:r>
      <w:r w:rsidR="00FF4ED6">
        <w:rPr>
          <w:i w:val="0"/>
          <w:sz w:val="25"/>
          <w:szCs w:val="25"/>
        </w:rPr>
        <w:t>e</w:t>
      </w:r>
      <w:r w:rsidRPr="003458F8">
        <w:rPr>
          <w:i w:val="0"/>
          <w:sz w:val="25"/>
          <w:szCs w:val="25"/>
        </w:rPr>
        <w:t>, antiche e persino pezzi di petroliere. Quella era la seconda</w:t>
      </w:r>
      <w:r w:rsidR="00117336" w:rsidRPr="003458F8">
        <w:rPr>
          <w:i w:val="0"/>
          <w:sz w:val="25"/>
          <w:szCs w:val="25"/>
        </w:rPr>
        <w:t xml:space="preserve"> </w:t>
      </w:r>
      <w:r w:rsidRPr="003458F8">
        <w:rPr>
          <w:i w:val="0"/>
          <w:sz w:val="25"/>
          <w:szCs w:val="25"/>
        </w:rPr>
        <w:t>volta che rimasi a bocca aperta sempre considerando la prima</w:t>
      </w:r>
      <w:r w:rsidR="0076121E" w:rsidRPr="003458F8">
        <w:rPr>
          <w:i w:val="0"/>
          <w:sz w:val="25"/>
          <w:szCs w:val="25"/>
        </w:rPr>
        <w:t xml:space="preserve">, </w:t>
      </w:r>
      <w:r w:rsidRPr="003458F8">
        <w:rPr>
          <w:i w:val="0"/>
          <w:sz w:val="25"/>
          <w:szCs w:val="25"/>
        </w:rPr>
        <w:t>il momento in cui vidi la grande onda.</w:t>
      </w:r>
    </w:p>
    <w:p w:rsidR="005446C8" w:rsidRPr="003458F8" w:rsidRDefault="005446C8" w:rsidP="00AF4FDE">
      <w:pPr>
        <w:spacing w:before="0" w:beforeAutospacing="0" w:after="0" w:afterAutospacing="0"/>
        <w:contextualSpacing/>
        <w:jc w:val="both"/>
        <w:rPr>
          <w:i w:val="0"/>
          <w:sz w:val="25"/>
          <w:szCs w:val="25"/>
        </w:rPr>
      </w:pPr>
      <w:r w:rsidRPr="003458F8">
        <w:rPr>
          <w:i w:val="0"/>
          <w:sz w:val="25"/>
          <w:szCs w:val="25"/>
        </w:rPr>
        <w:t>“Tre mesi fa</w:t>
      </w:r>
      <w:r w:rsidR="00B47DE5">
        <w:rPr>
          <w:i w:val="0"/>
          <w:sz w:val="25"/>
          <w:szCs w:val="25"/>
        </w:rPr>
        <w:t>?”</w:t>
      </w:r>
    </w:p>
    <w:p w:rsidR="005446C8" w:rsidRPr="003458F8" w:rsidRDefault="005446C8" w:rsidP="00AF4FDE">
      <w:pPr>
        <w:spacing w:before="0" w:beforeAutospacing="0" w:after="0" w:afterAutospacing="0"/>
        <w:contextualSpacing/>
        <w:jc w:val="both"/>
        <w:rPr>
          <w:i w:val="0"/>
          <w:sz w:val="25"/>
          <w:szCs w:val="25"/>
        </w:rPr>
      </w:pPr>
      <w:r w:rsidRPr="003458F8">
        <w:rPr>
          <w:i w:val="0"/>
          <w:sz w:val="25"/>
          <w:szCs w:val="25"/>
        </w:rPr>
        <w:t xml:space="preserve">“Per questo l’abbiamo chiamata, si pensa </w:t>
      </w:r>
      <w:r w:rsidR="003C0D85" w:rsidRPr="003458F8">
        <w:rPr>
          <w:i w:val="0"/>
          <w:sz w:val="25"/>
          <w:szCs w:val="25"/>
        </w:rPr>
        <w:t>a</w:t>
      </w:r>
      <w:r w:rsidRPr="003458F8">
        <w:rPr>
          <w:i w:val="0"/>
          <w:sz w:val="25"/>
          <w:szCs w:val="25"/>
        </w:rPr>
        <w:t xml:space="preserve"> una mossa di </w:t>
      </w:r>
      <w:proofErr w:type="spellStart"/>
      <w:r w:rsidRPr="003458F8">
        <w:rPr>
          <w:i w:val="0"/>
          <w:sz w:val="25"/>
          <w:szCs w:val="25"/>
        </w:rPr>
        <w:t>Goth</w:t>
      </w:r>
      <w:proofErr w:type="spellEnd"/>
      <w:r w:rsidRPr="003458F8">
        <w:rPr>
          <w:i w:val="0"/>
          <w:sz w:val="25"/>
          <w:szCs w:val="25"/>
        </w:rPr>
        <w:t xml:space="preserve"> che ha accettato questo posto, insomma che l’ha fatto suo. Lei </w:t>
      </w:r>
      <w:r w:rsidR="003C0D85" w:rsidRPr="003458F8">
        <w:rPr>
          <w:i w:val="0"/>
          <w:sz w:val="25"/>
          <w:szCs w:val="25"/>
        </w:rPr>
        <w:t xml:space="preserve">che </w:t>
      </w:r>
      <w:r w:rsidRPr="003458F8">
        <w:rPr>
          <w:i w:val="0"/>
          <w:sz w:val="25"/>
          <w:szCs w:val="25"/>
        </w:rPr>
        <w:t>cosa pensa</w:t>
      </w:r>
      <w:r w:rsidR="00B47DE5">
        <w:rPr>
          <w:i w:val="0"/>
          <w:sz w:val="25"/>
          <w:szCs w:val="25"/>
        </w:rPr>
        <w:t>?”</w:t>
      </w:r>
    </w:p>
    <w:p w:rsidR="005446C8" w:rsidRPr="003458F8" w:rsidRDefault="005446C8" w:rsidP="00AF4FDE">
      <w:pPr>
        <w:spacing w:before="0" w:beforeAutospacing="0" w:after="0" w:afterAutospacing="0"/>
        <w:contextualSpacing/>
        <w:jc w:val="both"/>
        <w:rPr>
          <w:i w:val="0"/>
          <w:sz w:val="25"/>
          <w:szCs w:val="25"/>
        </w:rPr>
      </w:pPr>
      <w:r w:rsidRPr="003458F8">
        <w:rPr>
          <w:i w:val="0"/>
          <w:sz w:val="25"/>
          <w:szCs w:val="25"/>
        </w:rPr>
        <w:t xml:space="preserve">“Ho bisogno di tornare a casa mia per qualche ora, devo seguire una piccola ricerca e poi se non è di disturbo, vorrei vedere quali sono le cose in possesso al </w:t>
      </w:r>
      <w:proofErr w:type="spellStart"/>
      <w:r w:rsidRPr="003458F8">
        <w:rPr>
          <w:i w:val="0"/>
          <w:sz w:val="25"/>
          <w:szCs w:val="25"/>
        </w:rPr>
        <w:t>Metropolitan</w:t>
      </w:r>
      <w:proofErr w:type="spellEnd"/>
      <w:r w:rsidRPr="003458F8">
        <w:rPr>
          <w:i w:val="0"/>
          <w:sz w:val="25"/>
          <w:szCs w:val="25"/>
        </w:rPr>
        <w:t>. Sebbene voi crediate che le cose</w:t>
      </w:r>
      <w:r w:rsidR="0076121E" w:rsidRPr="003458F8">
        <w:rPr>
          <w:i w:val="0"/>
          <w:sz w:val="25"/>
          <w:szCs w:val="25"/>
        </w:rPr>
        <w:t>,</w:t>
      </w:r>
      <w:r w:rsidRPr="003458F8">
        <w:rPr>
          <w:i w:val="0"/>
          <w:sz w:val="25"/>
          <w:szCs w:val="25"/>
        </w:rPr>
        <w:t xml:space="preserve"> non sono collegate, io vi assicuro che lo sono. </w:t>
      </w:r>
      <w:r w:rsidR="0076121E" w:rsidRPr="003458F8">
        <w:rPr>
          <w:i w:val="0"/>
          <w:sz w:val="25"/>
          <w:szCs w:val="25"/>
        </w:rPr>
        <w:t>Che cosa dicono</w:t>
      </w:r>
      <w:r w:rsidRPr="003458F8">
        <w:rPr>
          <w:i w:val="0"/>
          <w:sz w:val="25"/>
          <w:szCs w:val="25"/>
        </w:rPr>
        <w:t xml:space="preserve"> i vostri esperti</w:t>
      </w:r>
      <w:r w:rsidR="00B47DE5">
        <w:rPr>
          <w:i w:val="0"/>
          <w:sz w:val="25"/>
          <w:szCs w:val="25"/>
        </w:rPr>
        <w:t>?”</w:t>
      </w:r>
    </w:p>
    <w:p w:rsidR="003D0A78" w:rsidRPr="003458F8" w:rsidRDefault="005446C8" w:rsidP="00AF4FDE">
      <w:pPr>
        <w:spacing w:before="0" w:beforeAutospacing="0" w:after="0" w:afterAutospacing="0"/>
        <w:contextualSpacing/>
        <w:jc w:val="both"/>
        <w:rPr>
          <w:i w:val="0"/>
          <w:sz w:val="25"/>
          <w:szCs w:val="25"/>
        </w:rPr>
      </w:pPr>
      <w:r w:rsidRPr="003458F8">
        <w:rPr>
          <w:i w:val="0"/>
          <w:sz w:val="25"/>
          <w:szCs w:val="25"/>
        </w:rPr>
        <w:t xml:space="preserve">“I nostri esperti </w:t>
      </w:r>
      <w:r w:rsidR="00F83361" w:rsidRPr="003458F8">
        <w:rPr>
          <w:i w:val="0"/>
          <w:sz w:val="25"/>
          <w:szCs w:val="25"/>
        </w:rPr>
        <w:t>formulano</w:t>
      </w:r>
      <w:r w:rsidRPr="003458F8">
        <w:rPr>
          <w:i w:val="0"/>
          <w:sz w:val="25"/>
          <w:szCs w:val="25"/>
        </w:rPr>
        <w:t xml:space="preserve"> ipotesi da dieci anni ma </w:t>
      </w:r>
      <w:r w:rsidR="00892FD9" w:rsidRPr="003458F8">
        <w:rPr>
          <w:i w:val="0"/>
          <w:sz w:val="25"/>
          <w:szCs w:val="25"/>
        </w:rPr>
        <w:t xml:space="preserve">questa novità non ci ha </w:t>
      </w:r>
      <w:r w:rsidR="00F83361" w:rsidRPr="003458F8">
        <w:rPr>
          <w:i w:val="0"/>
          <w:sz w:val="25"/>
          <w:szCs w:val="25"/>
        </w:rPr>
        <w:t>aiutato</w:t>
      </w:r>
      <w:r w:rsidR="00892FD9" w:rsidRPr="003458F8">
        <w:rPr>
          <w:i w:val="0"/>
          <w:sz w:val="25"/>
          <w:szCs w:val="25"/>
        </w:rPr>
        <w:t xml:space="preserve"> a capire</w:t>
      </w:r>
      <w:r w:rsidR="0062416F">
        <w:rPr>
          <w:i w:val="0"/>
          <w:sz w:val="25"/>
          <w:szCs w:val="25"/>
        </w:rPr>
        <w:t>.”</w:t>
      </w:r>
    </w:p>
    <w:p w:rsidR="00892FD9" w:rsidRPr="003458F8" w:rsidRDefault="00892FD9" w:rsidP="00AF4FDE">
      <w:pPr>
        <w:spacing w:before="0" w:beforeAutospacing="0" w:after="0" w:afterAutospacing="0"/>
        <w:contextualSpacing/>
        <w:jc w:val="both"/>
        <w:rPr>
          <w:i w:val="0"/>
          <w:sz w:val="25"/>
          <w:szCs w:val="25"/>
        </w:rPr>
      </w:pPr>
      <w:r w:rsidRPr="003458F8">
        <w:rPr>
          <w:i w:val="0"/>
          <w:sz w:val="25"/>
          <w:szCs w:val="25"/>
        </w:rPr>
        <w:t xml:space="preserve">Io avevo già un’idea ma dovevo prima con Billy e dovevo riposare qualche ora nel mio letto prima di trascinarmi in </w:t>
      </w:r>
      <w:r w:rsidR="00413DB6" w:rsidRPr="003458F8">
        <w:rPr>
          <w:i w:val="0"/>
          <w:sz w:val="25"/>
          <w:szCs w:val="25"/>
        </w:rPr>
        <w:t>quell’</w:t>
      </w:r>
      <w:r w:rsidRPr="003458F8">
        <w:rPr>
          <w:i w:val="0"/>
          <w:sz w:val="25"/>
          <w:szCs w:val="25"/>
        </w:rPr>
        <w:t>avventura ancora più terribile della prima.</w:t>
      </w:r>
    </w:p>
    <w:p w:rsidR="00892FD9" w:rsidRPr="003458F8" w:rsidRDefault="00892FD9" w:rsidP="00AF4FDE">
      <w:pPr>
        <w:spacing w:before="0" w:beforeAutospacing="0" w:after="0" w:afterAutospacing="0"/>
        <w:contextualSpacing/>
        <w:jc w:val="both"/>
        <w:rPr>
          <w:i w:val="0"/>
          <w:sz w:val="25"/>
          <w:szCs w:val="25"/>
        </w:rPr>
      </w:pPr>
    </w:p>
    <w:p w:rsidR="00892FD9" w:rsidRPr="003458F8" w:rsidRDefault="00892FD9" w:rsidP="00AF4FDE">
      <w:pPr>
        <w:spacing w:before="0" w:beforeAutospacing="0" w:after="0" w:afterAutospacing="0"/>
        <w:contextualSpacing/>
        <w:jc w:val="both"/>
        <w:rPr>
          <w:i w:val="0"/>
          <w:sz w:val="25"/>
          <w:szCs w:val="25"/>
        </w:rPr>
      </w:pPr>
    </w:p>
    <w:p w:rsidR="00892FD9" w:rsidRPr="003458F8" w:rsidRDefault="00892FD9" w:rsidP="00AF4FDE">
      <w:pPr>
        <w:spacing w:before="0" w:beforeAutospacing="0" w:after="0" w:afterAutospacing="0"/>
        <w:contextualSpacing/>
        <w:jc w:val="both"/>
        <w:rPr>
          <w:i w:val="0"/>
          <w:sz w:val="25"/>
          <w:szCs w:val="25"/>
        </w:rPr>
      </w:pPr>
      <w:r w:rsidRPr="003458F8">
        <w:rPr>
          <w:i w:val="0"/>
          <w:sz w:val="25"/>
          <w:szCs w:val="25"/>
        </w:rPr>
        <w:t xml:space="preserve">La mia volontà </w:t>
      </w:r>
      <w:r w:rsidR="00413DB6" w:rsidRPr="003458F8">
        <w:rPr>
          <w:i w:val="0"/>
          <w:sz w:val="25"/>
          <w:szCs w:val="25"/>
        </w:rPr>
        <w:t>fu</w:t>
      </w:r>
      <w:r w:rsidRPr="003458F8">
        <w:rPr>
          <w:i w:val="0"/>
          <w:sz w:val="25"/>
          <w:szCs w:val="25"/>
        </w:rPr>
        <w:t xml:space="preserve"> accolta e fui accompagnato a casa con la stessa cortesia che mi usarono all’andata.</w:t>
      </w:r>
    </w:p>
    <w:p w:rsidR="00892FD9" w:rsidRPr="003458F8" w:rsidRDefault="00892FD9" w:rsidP="00AF4FDE">
      <w:pPr>
        <w:spacing w:before="0" w:beforeAutospacing="0" w:after="0" w:afterAutospacing="0"/>
        <w:contextualSpacing/>
        <w:jc w:val="both"/>
        <w:rPr>
          <w:i w:val="0"/>
          <w:sz w:val="25"/>
          <w:szCs w:val="25"/>
        </w:rPr>
      </w:pPr>
      <w:r w:rsidRPr="003458F8">
        <w:rPr>
          <w:i w:val="0"/>
          <w:sz w:val="25"/>
          <w:szCs w:val="25"/>
        </w:rPr>
        <w:t>Ero così stanco e così depresso che baciai il frigorifero prima di scollarmi tutta d’un fiato una birra ghiacciata.</w:t>
      </w:r>
    </w:p>
    <w:p w:rsidR="00892FD9" w:rsidRPr="003458F8" w:rsidRDefault="00892FD9" w:rsidP="00AF4FDE">
      <w:pPr>
        <w:spacing w:before="0" w:beforeAutospacing="0" w:after="0" w:afterAutospacing="0"/>
        <w:contextualSpacing/>
        <w:jc w:val="both"/>
        <w:rPr>
          <w:i w:val="0"/>
          <w:sz w:val="25"/>
          <w:szCs w:val="25"/>
        </w:rPr>
      </w:pPr>
      <w:r w:rsidRPr="003458F8">
        <w:rPr>
          <w:i w:val="0"/>
          <w:sz w:val="25"/>
          <w:szCs w:val="25"/>
        </w:rPr>
        <w:t xml:space="preserve">Billy mi guardava sotto gli occhi stanchi, occhi che sicuramente avevano osservato per un giorno interno il display del cellulare. Tirai un respiro poi mi sedetti sul pavimento </w:t>
      </w:r>
      <w:r w:rsidR="00413DB6" w:rsidRPr="003458F8">
        <w:rPr>
          <w:i w:val="0"/>
          <w:sz w:val="25"/>
          <w:szCs w:val="25"/>
        </w:rPr>
        <w:t>con i</w:t>
      </w:r>
      <w:r w:rsidRPr="003458F8">
        <w:rPr>
          <w:i w:val="0"/>
          <w:sz w:val="25"/>
          <w:szCs w:val="25"/>
        </w:rPr>
        <w:t xml:space="preserve"> piedi scalzi e la maglietta fuori dai pantaloni.</w:t>
      </w:r>
    </w:p>
    <w:p w:rsidR="00892FD9" w:rsidRPr="003458F8" w:rsidRDefault="00892FD9" w:rsidP="00AF4FDE">
      <w:pPr>
        <w:spacing w:before="0" w:beforeAutospacing="0" w:after="0" w:afterAutospacing="0"/>
        <w:contextualSpacing/>
        <w:jc w:val="both"/>
        <w:rPr>
          <w:i w:val="0"/>
          <w:sz w:val="25"/>
          <w:szCs w:val="25"/>
        </w:rPr>
      </w:pPr>
      <w:r w:rsidRPr="003458F8">
        <w:rPr>
          <w:i w:val="0"/>
          <w:sz w:val="25"/>
          <w:szCs w:val="25"/>
        </w:rPr>
        <w:t xml:space="preserve">“Billy siediti. Siediti qui vicino a me perché se non esplodo </w:t>
      </w:r>
      <w:r w:rsidR="0076121E" w:rsidRPr="003458F8">
        <w:rPr>
          <w:i w:val="0"/>
          <w:sz w:val="25"/>
          <w:szCs w:val="25"/>
        </w:rPr>
        <w:t>ora,</w:t>
      </w:r>
      <w:r w:rsidRPr="003458F8">
        <w:rPr>
          <w:i w:val="0"/>
          <w:sz w:val="25"/>
          <w:szCs w:val="25"/>
        </w:rPr>
        <w:t xml:space="preserve"> </w:t>
      </w:r>
      <w:r w:rsidR="0076121E" w:rsidRPr="003458F8">
        <w:rPr>
          <w:i w:val="0"/>
          <w:sz w:val="25"/>
          <w:szCs w:val="25"/>
        </w:rPr>
        <w:t xml:space="preserve">puoi stare sicuro che </w:t>
      </w:r>
      <w:r w:rsidRPr="003458F8">
        <w:rPr>
          <w:i w:val="0"/>
          <w:sz w:val="25"/>
          <w:szCs w:val="25"/>
        </w:rPr>
        <w:t>non succederà dopo</w:t>
      </w:r>
      <w:r w:rsidR="0062416F">
        <w:rPr>
          <w:i w:val="0"/>
          <w:sz w:val="25"/>
          <w:szCs w:val="25"/>
        </w:rPr>
        <w:t>.”</w:t>
      </w:r>
    </w:p>
    <w:p w:rsidR="00892FD9" w:rsidRPr="003458F8" w:rsidRDefault="00892FD9"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Armet</w:t>
      </w:r>
      <w:proofErr w:type="spellEnd"/>
      <w:r w:rsidR="00B47DE5">
        <w:rPr>
          <w:i w:val="0"/>
          <w:sz w:val="25"/>
          <w:szCs w:val="25"/>
        </w:rPr>
        <w:t>?”</w:t>
      </w:r>
    </w:p>
    <w:p w:rsidR="000A7E80" w:rsidRPr="003458F8" w:rsidRDefault="00892FD9" w:rsidP="00AF4FDE">
      <w:pPr>
        <w:spacing w:before="0" w:beforeAutospacing="0" w:after="0" w:afterAutospacing="0"/>
        <w:contextualSpacing/>
        <w:jc w:val="both"/>
        <w:rPr>
          <w:i w:val="0"/>
          <w:sz w:val="25"/>
          <w:szCs w:val="25"/>
        </w:rPr>
      </w:pPr>
      <w:r w:rsidRPr="003458F8">
        <w:rPr>
          <w:i w:val="0"/>
          <w:sz w:val="25"/>
          <w:szCs w:val="25"/>
        </w:rPr>
        <w:t xml:space="preserve">“Dieci anni fa questi geni del governo, che avevano monitorizzato, filmato e sezionato la grande onda, decisero di ricostruire </w:t>
      </w:r>
      <w:proofErr w:type="spellStart"/>
      <w:r w:rsidRPr="003458F8">
        <w:rPr>
          <w:i w:val="0"/>
          <w:sz w:val="25"/>
          <w:szCs w:val="25"/>
        </w:rPr>
        <w:t>Icony</w:t>
      </w:r>
      <w:proofErr w:type="spellEnd"/>
      <w:r w:rsidRPr="003458F8">
        <w:rPr>
          <w:i w:val="0"/>
          <w:sz w:val="25"/>
          <w:szCs w:val="25"/>
        </w:rPr>
        <w:t xml:space="preserve"> </w:t>
      </w:r>
      <w:r w:rsidR="005E5EA5" w:rsidRPr="003458F8">
        <w:rPr>
          <w:i w:val="0"/>
          <w:sz w:val="25"/>
          <w:szCs w:val="25"/>
        </w:rPr>
        <w:t>e</w:t>
      </w:r>
      <w:r w:rsidRPr="003458F8">
        <w:rPr>
          <w:i w:val="0"/>
          <w:sz w:val="25"/>
          <w:szCs w:val="25"/>
        </w:rPr>
        <w:t xml:space="preserve"> </w:t>
      </w:r>
      <w:proofErr w:type="spellStart"/>
      <w:r w:rsidRPr="003458F8">
        <w:rPr>
          <w:i w:val="0"/>
          <w:sz w:val="25"/>
          <w:szCs w:val="25"/>
        </w:rPr>
        <w:t>Idony</w:t>
      </w:r>
      <w:proofErr w:type="spellEnd"/>
      <w:r w:rsidRPr="003458F8">
        <w:rPr>
          <w:i w:val="0"/>
          <w:sz w:val="25"/>
          <w:szCs w:val="25"/>
        </w:rPr>
        <w:t xml:space="preserve">. Fino a qui la cosa potrebbe sembrare curiosa ma non impossibile, ebbene dai loro illimitati fondi fecero un lavoro commissionato </w:t>
      </w:r>
      <w:r w:rsidR="0018389A" w:rsidRPr="003458F8">
        <w:rPr>
          <w:i w:val="0"/>
          <w:sz w:val="25"/>
          <w:szCs w:val="25"/>
        </w:rPr>
        <w:t xml:space="preserve">dal governo, tutto per tentare di intrappolare </w:t>
      </w:r>
      <w:proofErr w:type="spellStart"/>
      <w:r w:rsidR="0018389A" w:rsidRPr="003458F8">
        <w:rPr>
          <w:i w:val="0"/>
          <w:sz w:val="25"/>
          <w:szCs w:val="25"/>
        </w:rPr>
        <w:t>Goth</w:t>
      </w:r>
      <w:proofErr w:type="spellEnd"/>
      <w:r w:rsidR="0018389A" w:rsidRPr="003458F8">
        <w:rPr>
          <w:i w:val="0"/>
          <w:sz w:val="25"/>
          <w:szCs w:val="25"/>
        </w:rPr>
        <w:t xml:space="preserve">. Adesso sottoterra, esistono dieci chilometri di finte abitazioni e persino il </w:t>
      </w:r>
      <w:proofErr w:type="spellStart"/>
      <w:r w:rsidR="0018389A" w:rsidRPr="003458F8">
        <w:rPr>
          <w:i w:val="0"/>
          <w:sz w:val="25"/>
          <w:szCs w:val="25"/>
        </w:rPr>
        <w:t>Latinian</w:t>
      </w:r>
      <w:proofErr w:type="spellEnd"/>
      <w:r w:rsidR="0018389A" w:rsidRPr="003458F8">
        <w:rPr>
          <w:i w:val="0"/>
          <w:sz w:val="25"/>
          <w:szCs w:val="25"/>
        </w:rPr>
        <w:t xml:space="preserve"> Center, un porto ed un finto mare ma la cosa eclatante è che nella finta Baia del Diavolo, </w:t>
      </w:r>
      <w:proofErr w:type="spellStart"/>
      <w:r w:rsidR="0018389A" w:rsidRPr="003458F8">
        <w:rPr>
          <w:i w:val="0"/>
          <w:sz w:val="25"/>
          <w:szCs w:val="25"/>
        </w:rPr>
        <w:t>Goth</w:t>
      </w:r>
      <w:proofErr w:type="spellEnd"/>
      <w:r w:rsidR="0018389A" w:rsidRPr="003458F8">
        <w:rPr>
          <w:i w:val="0"/>
          <w:sz w:val="25"/>
          <w:szCs w:val="25"/>
        </w:rPr>
        <w:t xml:space="preserve"> ha portato le navi affondate. Lui sta cercando di dirci che ha accettato quello spazio come il suo nido. C’è persino il palazzo col camino identico all’originale e con la botola che porta alle piscine</w:t>
      </w:r>
      <w:r w:rsidR="0062416F">
        <w:rPr>
          <w:i w:val="0"/>
          <w:sz w:val="25"/>
          <w:szCs w:val="25"/>
        </w:rPr>
        <w:t>.”</w:t>
      </w:r>
    </w:p>
    <w:p w:rsidR="005E09A8" w:rsidRPr="003458F8" w:rsidRDefault="005E09A8" w:rsidP="00AF4FDE">
      <w:pPr>
        <w:spacing w:before="0" w:beforeAutospacing="0" w:after="0" w:afterAutospacing="0"/>
        <w:contextualSpacing/>
        <w:jc w:val="both"/>
        <w:rPr>
          <w:i w:val="0"/>
          <w:sz w:val="25"/>
          <w:szCs w:val="25"/>
        </w:rPr>
      </w:pPr>
      <w:r w:rsidRPr="003458F8">
        <w:rPr>
          <w:i w:val="0"/>
          <w:sz w:val="25"/>
          <w:szCs w:val="25"/>
        </w:rPr>
        <w:t>Lessi il p</w:t>
      </w:r>
      <w:r w:rsidR="00FF4ED6">
        <w:rPr>
          <w:i w:val="0"/>
          <w:sz w:val="25"/>
          <w:szCs w:val="25"/>
        </w:rPr>
        <w:t>uro terrore sul viso di Billy e</w:t>
      </w:r>
      <w:r w:rsidRPr="003458F8">
        <w:rPr>
          <w:i w:val="0"/>
          <w:sz w:val="25"/>
          <w:szCs w:val="25"/>
        </w:rPr>
        <w:t xml:space="preserve"> avrei pagato qualunque cosa per risparmiarglielo ma sapevo che mentirlo sarebbe stato peggio.</w:t>
      </w:r>
    </w:p>
    <w:p w:rsidR="0018389A" w:rsidRPr="003458F8" w:rsidRDefault="0018389A" w:rsidP="00AF4FDE">
      <w:pPr>
        <w:spacing w:before="0" w:beforeAutospacing="0" w:after="0" w:afterAutospacing="0"/>
        <w:contextualSpacing/>
        <w:jc w:val="both"/>
        <w:rPr>
          <w:i w:val="0"/>
          <w:sz w:val="25"/>
          <w:szCs w:val="25"/>
        </w:rPr>
      </w:pPr>
      <w:r w:rsidRPr="003458F8">
        <w:rPr>
          <w:i w:val="0"/>
          <w:sz w:val="25"/>
          <w:szCs w:val="25"/>
        </w:rPr>
        <w:t>“</w:t>
      </w:r>
      <w:r w:rsidR="00413DB6" w:rsidRPr="003458F8">
        <w:rPr>
          <w:i w:val="0"/>
          <w:sz w:val="25"/>
          <w:szCs w:val="25"/>
        </w:rPr>
        <w:t>Che cosa vogliono da te</w:t>
      </w:r>
      <w:r w:rsidR="00B47DE5">
        <w:rPr>
          <w:i w:val="0"/>
          <w:sz w:val="25"/>
          <w:szCs w:val="25"/>
        </w:rPr>
        <w:t>?”</w:t>
      </w:r>
    </w:p>
    <w:p w:rsidR="005E09A8" w:rsidRPr="003458F8" w:rsidRDefault="0018389A" w:rsidP="00AF4FDE">
      <w:pPr>
        <w:spacing w:before="0" w:beforeAutospacing="0" w:after="0" w:afterAutospacing="0"/>
        <w:contextualSpacing/>
        <w:jc w:val="both"/>
        <w:rPr>
          <w:i w:val="0"/>
          <w:sz w:val="25"/>
          <w:szCs w:val="25"/>
        </w:rPr>
      </w:pPr>
      <w:r w:rsidRPr="003458F8">
        <w:rPr>
          <w:i w:val="0"/>
          <w:sz w:val="25"/>
          <w:szCs w:val="25"/>
        </w:rPr>
        <w:t xml:space="preserve">“Hanno sparso le pietre per la città; alcune </w:t>
      </w:r>
      <w:r w:rsidR="005E09A8" w:rsidRPr="003458F8">
        <w:rPr>
          <w:i w:val="0"/>
          <w:sz w:val="25"/>
          <w:szCs w:val="25"/>
        </w:rPr>
        <w:t xml:space="preserve">sono al </w:t>
      </w:r>
      <w:proofErr w:type="spellStart"/>
      <w:r w:rsidR="005E09A8" w:rsidRPr="003458F8">
        <w:rPr>
          <w:i w:val="0"/>
          <w:sz w:val="25"/>
          <w:szCs w:val="25"/>
        </w:rPr>
        <w:t>Metropolitan</w:t>
      </w:r>
      <w:proofErr w:type="spellEnd"/>
      <w:r w:rsidR="005E09A8" w:rsidRPr="003458F8">
        <w:rPr>
          <w:i w:val="0"/>
          <w:sz w:val="25"/>
          <w:szCs w:val="25"/>
        </w:rPr>
        <w:t xml:space="preserve">, altre vanno dal New </w:t>
      </w:r>
      <w:proofErr w:type="spellStart"/>
      <w:r w:rsidR="005E09A8" w:rsidRPr="003458F8">
        <w:rPr>
          <w:i w:val="0"/>
          <w:sz w:val="25"/>
          <w:szCs w:val="25"/>
        </w:rPr>
        <w:t>England</w:t>
      </w:r>
      <w:proofErr w:type="spellEnd"/>
      <w:r w:rsidR="005E09A8" w:rsidRPr="003458F8">
        <w:rPr>
          <w:i w:val="0"/>
          <w:sz w:val="25"/>
          <w:szCs w:val="25"/>
        </w:rPr>
        <w:t xml:space="preserve"> al Martha’s Vineyard. Adesso ti viene in mente una data</w:t>
      </w:r>
      <w:r w:rsidR="00B47DE5">
        <w:rPr>
          <w:i w:val="0"/>
          <w:sz w:val="25"/>
          <w:szCs w:val="25"/>
        </w:rPr>
        <w:t>?”</w:t>
      </w:r>
    </w:p>
    <w:p w:rsidR="0018389A" w:rsidRPr="003458F8" w:rsidRDefault="005E09A8" w:rsidP="00AF4FDE">
      <w:pPr>
        <w:spacing w:before="0" w:beforeAutospacing="0" w:after="0" w:afterAutospacing="0"/>
        <w:contextualSpacing/>
        <w:jc w:val="both"/>
        <w:rPr>
          <w:i w:val="0"/>
          <w:sz w:val="25"/>
          <w:szCs w:val="25"/>
        </w:rPr>
      </w:pPr>
      <w:r w:rsidRPr="003458F8">
        <w:rPr>
          <w:i w:val="0"/>
          <w:sz w:val="25"/>
          <w:szCs w:val="25"/>
        </w:rPr>
        <w:t>“L’8 luglio. Domani …”</w:t>
      </w:r>
      <w:r w:rsidR="00413DB6" w:rsidRPr="003458F8">
        <w:rPr>
          <w:i w:val="0"/>
          <w:sz w:val="25"/>
          <w:szCs w:val="25"/>
        </w:rPr>
        <w:t>.</w:t>
      </w:r>
    </w:p>
    <w:p w:rsidR="005E09A8" w:rsidRPr="003458F8" w:rsidRDefault="005E09A8" w:rsidP="00AF4FDE">
      <w:pPr>
        <w:spacing w:before="0" w:beforeAutospacing="0" w:after="0" w:afterAutospacing="0"/>
        <w:contextualSpacing/>
        <w:jc w:val="both"/>
        <w:rPr>
          <w:i w:val="0"/>
          <w:sz w:val="25"/>
          <w:szCs w:val="25"/>
        </w:rPr>
      </w:pPr>
      <w:r w:rsidRPr="003458F8">
        <w:rPr>
          <w:i w:val="0"/>
          <w:sz w:val="25"/>
          <w:szCs w:val="25"/>
        </w:rPr>
        <w:t>“Già non c’è molto tempo</w:t>
      </w:r>
      <w:r w:rsidR="0062416F">
        <w:rPr>
          <w:i w:val="0"/>
          <w:sz w:val="25"/>
          <w:szCs w:val="25"/>
        </w:rPr>
        <w:t>.”</w:t>
      </w:r>
    </w:p>
    <w:p w:rsidR="005E09A8" w:rsidRPr="003458F8" w:rsidRDefault="005E09A8" w:rsidP="00AF4FDE">
      <w:pPr>
        <w:spacing w:before="0" w:beforeAutospacing="0" w:after="0" w:afterAutospacing="0"/>
        <w:contextualSpacing/>
        <w:jc w:val="both"/>
        <w:rPr>
          <w:i w:val="0"/>
          <w:sz w:val="25"/>
          <w:szCs w:val="25"/>
        </w:rPr>
      </w:pPr>
      <w:r w:rsidRPr="003458F8">
        <w:rPr>
          <w:i w:val="0"/>
          <w:sz w:val="25"/>
          <w:szCs w:val="25"/>
        </w:rPr>
        <w:t>“Credi che potrà succedere di nuovo, a New York</w:t>
      </w:r>
      <w:r w:rsidR="00B47DE5">
        <w:rPr>
          <w:i w:val="0"/>
          <w:sz w:val="25"/>
          <w:szCs w:val="25"/>
        </w:rPr>
        <w:t>?”</w:t>
      </w:r>
    </w:p>
    <w:p w:rsidR="000A7E80" w:rsidRPr="003458F8" w:rsidRDefault="005E09A8" w:rsidP="00AF4FDE">
      <w:pPr>
        <w:spacing w:before="0" w:beforeAutospacing="0" w:after="0" w:afterAutospacing="0"/>
        <w:contextualSpacing/>
        <w:jc w:val="both"/>
        <w:rPr>
          <w:i w:val="0"/>
          <w:sz w:val="25"/>
          <w:szCs w:val="25"/>
        </w:rPr>
      </w:pPr>
      <w:r w:rsidRPr="003458F8">
        <w:rPr>
          <w:i w:val="0"/>
          <w:sz w:val="25"/>
          <w:szCs w:val="25"/>
        </w:rPr>
        <w:t>“New York è sul mare e lui sai come arriva e sai come parte</w:t>
      </w:r>
      <w:r w:rsidR="0062416F">
        <w:rPr>
          <w:i w:val="0"/>
          <w:sz w:val="25"/>
          <w:szCs w:val="25"/>
        </w:rPr>
        <w:t>.”</w:t>
      </w:r>
    </w:p>
    <w:p w:rsidR="005E09A8" w:rsidRPr="003458F8" w:rsidRDefault="005E09A8" w:rsidP="00AF4FDE">
      <w:pPr>
        <w:spacing w:before="0" w:beforeAutospacing="0" w:after="0" w:afterAutospacing="0"/>
        <w:contextualSpacing/>
        <w:jc w:val="both"/>
        <w:rPr>
          <w:i w:val="0"/>
          <w:sz w:val="25"/>
          <w:szCs w:val="25"/>
        </w:rPr>
      </w:pPr>
      <w:r w:rsidRPr="003458F8">
        <w:rPr>
          <w:i w:val="0"/>
          <w:sz w:val="25"/>
          <w:szCs w:val="25"/>
        </w:rPr>
        <w:t>“Vuol dire che loro non sanno nulla della pioggia</w:t>
      </w:r>
      <w:r w:rsidR="00B47DE5">
        <w:rPr>
          <w:i w:val="0"/>
          <w:sz w:val="25"/>
          <w:szCs w:val="25"/>
        </w:rPr>
        <w:t>?”</w:t>
      </w:r>
    </w:p>
    <w:p w:rsidR="005E09A8" w:rsidRPr="003458F8" w:rsidRDefault="005E09A8" w:rsidP="00AF4FDE">
      <w:pPr>
        <w:spacing w:before="0" w:beforeAutospacing="0" w:after="0" w:afterAutospacing="0"/>
        <w:contextualSpacing/>
        <w:jc w:val="both"/>
        <w:rPr>
          <w:i w:val="0"/>
          <w:sz w:val="25"/>
          <w:szCs w:val="25"/>
        </w:rPr>
      </w:pPr>
      <w:r w:rsidRPr="003458F8">
        <w:rPr>
          <w:i w:val="0"/>
          <w:sz w:val="25"/>
          <w:szCs w:val="25"/>
        </w:rPr>
        <w:t>“Già</w:t>
      </w:r>
      <w:r w:rsidR="00B47DE5">
        <w:rPr>
          <w:i w:val="0"/>
          <w:sz w:val="25"/>
          <w:szCs w:val="25"/>
        </w:rPr>
        <w:t>!”</w:t>
      </w:r>
    </w:p>
    <w:p w:rsidR="005E09A8" w:rsidRPr="003458F8" w:rsidRDefault="005E09A8" w:rsidP="00AF4FDE">
      <w:pPr>
        <w:spacing w:before="0" w:beforeAutospacing="0" w:after="0" w:afterAutospacing="0"/>
        <w:contextualSpacing/>
        <w:jc w:val="both"/>
        <w:rPr>
          <w:i w:val="0"/>
          <w:sz w:val="25"/>
          <w:szCs w:val="25"/>
        </w:rPr>
      </w:pPr>
      <w:r w:rsidRPr="003458F8">
        <w:rPr>
          <w:i w:val="0"/>
          <w:sz w:val="25"/>
          <w:szCs w:val="25"/>
        </w:rPr>
        <w:lastRenderedPageBreak/>
        <w:t>“Loro sanno qualcosa perché Charlie a</w:t>
      </w:r>
      <w:r w:rsidR="00413DB6" w:rsidRPr="003458F8">
        <w:rPr>
          <w:i w:val="0"/>
          <w:sz w:val="25"/>
          <w:szCs w:val="25"/>
        </w:rPr>
        <w:t>veva un fratello gemello Peter,</w:t>
      </w:r>
      <w:r w:rsidRPr="003458F8">
        <w:rPr>
          <w:i w:val="0"/>
          <w:sz w:val="25"/>
          <w:szCs w:val="25"/>
        </w:rPr>
        <w:t xml:space="preserve"> ed è lui che ha </w:t>
      </w:r>
      <w:r w:rsidR="00413DB6" w:rsidRPr="003458F8">
        <w:rPr>
          <w:i w:val="0"/>
          <w:sz w:val="25"/>
          <w:szCs w:val="25"/>
        </w:rPr>
        <w:t>continuato,</w:t>
      </w:r>
      <w:r w:rsidRPr="003458F8">
        <w:rPr>
          <w:i w:val="0"/>
          <w:sz w:val="25"/>
          <w:szCs w:val="25"/>
        </w:rPr>
        <w:t xml:space="preserve"> sta follia in assenza del fratello</w:t>
      </w:r>
      <w:r w:rsidR="0062416F">
        <w:rPr>
          <w:i w:val="0"/>
          <w:sz w:val="25"/>
          <w:szCs w:val="25"/>
        </w:rPr>
        <w:t>.”</w:t>
      </w:r>
    </w:p>
    <w:p w:rsidR="00D46CA3" w:rsidRPr="003458F8" w:rsidRDefault="00D46CA3" w:rsidP="00AF4FDE">
      <w:pPr>
        <w:spacing w:before="0" w:beforeAutospacing="0" w:after="0" w:afterAutospacing="0"/>
        <w:contextualSpacing/>
        <w:jc w:val="both"/>
        <w:rPr>
          <w:i w:val="0"/>
          <w:sz w:val="25"/>
          <w:szCs w:val="25"/>
        </w:rPr>
      </w:pPr>
      <w:r w:rsidRPr="003458F8">
        <w:rPr>
          <w:i w:val="0"/>
          <w:sz w:val="25"/>
          <w:szCs w:val="25"/>
        </w:rPr>
        <w:t>“</w:t>
      </w:r>
      <w:r w:rsidR="00413DB6" w:rsidRPr="003458F8">
        <w:rPr>
          <w:i w:val="0"/>
          <w:sz w:val="25"/>
          <w:szCs w:val="25"/>
        </w:rPr>
        <w:t>Che cosa possiamo</w:t>
      </w:r>
      <w:r w:rsidRPr="003458F8">
        <w:rPr>
          <w:i w:val="0"/>
          <w:sz w:val="25"/>
          <w:szCs w:val="25"/>
        </w:rPr>
        <w:t xml:space="preserve"> fare</w:t>
      </w:r>
      <w:r w:rsidR="00B47DE5">
        <w:rPr>
          <w:i w:val="0"/>
          <w:sz w:val="25"/>
          <w:szCs w:val="25"/>
        </w:rPr>
        <w:t>?”</w:t>
      </w:r>
    </w:p>
    <w:p w:rsidR="00D46CA3" w:rsidRPr="003458F8" w:rsidRDefault="00D46CA3" w:rsidP="00AF4FDE">
      <w:pPr>
        <w:spacing w:before="0" w:beforeAutospacing="0" w:after="0" w:afterAutospacing="0"/>
        <w:contextualSpacing/>
        <w:jc w:val="both"/>
        <w:rPr>
          <w:i w:val="0"/>
          <w:sz w:val="25"/>
          <w:szCs w:val="25"/>
        </w:rPr>
      </w:pPr>
      <w:r w:rsidRPr="003458F8">
        <w:rPr>
          <w:i w:val="0"/>
          <w:sz w:val="25"/>
          <w:szCs w:val="25"/>
        </w:rPr>
        <w:t xml:space="preserve">“Dagli ammassi di navi nella grotta immensa che c’è sotto i nostri </w:t>
      </w:r>
      <w:r w:rsidR="00413DB6" w:rsidRPr="003458F8">
        <w:rPr>
          <w:i w:val="0"/>
          <w:sz w:val="25"/>
          <w:szCs w:val="25"/>
        </w:rPr>
        <w:t>piedi,</w:t>
      </w:r>
      <w:r w:rsidRPr="003458F8">
        <w:rPr>
          <w:i w:val="0"/>
          <w:sz w:val="25"/>
          <w:szCs w:val="25"/>
        </w:rPr>
        <w:t xml:space="preserve"> predico che </w:t>
      </w:r>
      <w:proofErr w:type="spellStart"/>
      <w:r w:rsidRPr="003458F8">
        <w:rPr>
          <w:i w:val="0"/>
          <w:sz w:val="25"/>
          <w:szCs w:val="25"/>
        </w:rPr>
        <w:t>Goth</w:t>
      </w:r>
      <w:proofErr w:type="spellEnd"/>
      <w:r w:rsidRPr="003458F8">
        <w:rPr>
          <w:i w:val="0"/>
          <w:sz w:val="25"/>
          <w:szCs w:val="25"/>
        </w:rPr>
        <w:t xml:space="preserve"> si farà un giretto anche a NY. Billy</w:t>
      </w:r>
      <w:r w:rsidR="003273A1" w:rsidRPr="003458F8">
        <w:rPr>
          <w:i w:val="0"/>
          <w:sz w:val="25"/>
          <w:szCs w:val="25"/>
        </w:rPr>
        <w:t>,</w:t>
      </w:r>
      <w:r w:rsidRPr="003458F8">
        <w:rPr>
          <w:i w:val="0"/>
          <w:sz w:val="25"/>
          <w:szCs w:val="25"/>
        </w:rPr>
        <w:t xml:space="preserve"> avevano persino </w:t>
      </w:r>
      <w:r w:rsidR="003273A1" w:rsidRPr="003458F8">
        <w:rPr>
          <w:i w:val="0"/>
          <w:sz w:val="25"/>
          <w:szCs w:val="25"/>
        </w:rPr>
        <w:t>una stazione ferroviaria con treni che attraversano sottoterra il paese</w:t>
      </w:r>
      <w:r w:rsidR="0062416F">
        <w:rPr>
          <w:i w:val="0"/>
          <w:sz w:val="25"/>
          <w:szCs w:val="25"/>
        </w:rPr>
        <w:t>.”</w:t>
      </w:r>
    </w:p>
    <w:p w:rsidR="003273A1" w:rsidRPr="003458F8" w:rsidRDefault="003273A1" w:rsidP="00AF4FDE">
      <w:pPr>
        <w:spacing w:before="0" w:beforeAutospacing="0" w:after="0" w:afterAutospacing="0"/>
        <w:contextualSpacing/>
        <w:jc w:val="both"/>
        <w:rPr>
          <w:i w:val="0"/>
          <w:sz w:val="25"/>
          <w:szCs w:val="25"/>
        </w:rPr>
      </w:pPr>
      <w:r w:rsidRPr="003458F8">
        <w:rPr>
          <w:i w:val="0"/>
          <w:sz w:val="25"/>
          <w:szCs w:val="25"/>
        </w:rPr>
        <w:t>“</w:t>
      </w:r>
      <w:proofErr w:type="spellStart"/>
      <w:r w:rsidRPr="003458F8">
        <w:rPr>
          <w:i w:val="0"/>
          <w:sz w:val="25"/>
          <w:szCs w:val="25"/>
        </w:rPr>
        <w:t>Waoo</w:t>
      </w:r>
      <w:proofErr w:type="spellEnd"/>
      <w:r w:rsidRPr="003458F8">
        <w:rPr>
          <w:i w:val="0"/>
          <w:sz w:val="25"/>
          <w:szCs w:val="25"/>
        </w:rPr>
        <w:t>, ma hai visto se avevano trovato la cura per il cancro</w:t>
      </w:r>
      <w:r w:rsidR="00B47DE5">
        <w:rPr>
          <w:i w:val="0"/>
          <w:sz w:val="25"/>
          <w:szCs w:val="25"/>
        </w:rPr>
        <w:t>?”</w:t>
      </w:r>
      <w:r w:rsidRPr="003458F8">
        <w:rPr>
          <w:i w:val="0"/>
          <w:sz w:val="25"/>
          <w:szCs w:val="25"/>
        </w:rPr>
        <w:br/>
        <w:t>“Billy l’onda</w:t>
      </w:r>
      <w:r w:rsidR="00B47DE5">
        <w:rPr>
          <w:i w:val="0"/>
          <w:sz w:val="25"/>
          <w:szCs w:val="25"/>
        </w:rPr>
        <w:t>?”</w:t>
      </w:r>
    </w:p>
    <w:p w:rsidR="005A342A" w:rsidRPr="003458F8" w:rsidRDefault="005A342A" w:rsidP="00AF4FDE">
      <w:pPr>
        <w:spacing w:before="0" w:beforeAutospacing="0" w:after="0" w:afterAutospacing="0"/>
        <w:contextualSpacing/>
        <w:jc w:val="both"/>
        <w:rPr>
          <w:i w:val="0"/>
          <w:sz w:val="25"/>
          <w:szCs w:val="25"/>
        </w:rPr>
      </w:pPr>
      <w:r w:rsidRPr="003458F8">
        <w:rPr>
          <w:i w:val="0"/>
          <w:sz w:val="25"/>
          <w:szCs w:val="25"/>
        </w:rPr>
        <w:t>“Allora cosa devi fare per loro? Pensano di mettere un’onda in un bicchiere gigantesco</w:t>
      </w:r>
      <w:r w:rsidR="00B47DE5">
        <w:rPr>
          <w:i w:val="0"/>
          <w:sz w:val="25"/>
          <w:szCs w:val="25"/>
        </w:rPr>
        <w:t>?”</w:t>
      </w:r>
    </w:p>
    <w:p w:rsidR="003D65CF" w:rsidRPr="003458F8" w:rsidRDefault="003D65CF" w:rsidP="00AF4FDE">
      <w:pPr>
        <w:spacing w:before="0" w:beforeAutospacing="0" w:after="0" w:afterAutospacing="0"/>
        <w:contextualSpacing/>
        <w:jc w:val="both"/>
        <w:rPr>
          <w:i w:val="0"/>
          <w:sz w:val="25"/>
          <w:szCs w:val="25"/>
        </w:rPr>
      </w:pPr>
      <w:r w:rsidRPr="003458F8">
        <w:rPr>
          <w:i w:val="0"/>
          <w:sz w:val="25"/>
          <w:szCs w:val="25"/>
        </w:rPr>
        <w:t xml:space="preserve">“Pensano di chiudere </w:t>
      </w:r>
      <w:proofErr w:type="spellStart"/>
      <w:r w:rsidRPr="003458F8">
        <w:rPr>
          <w:i w:val="0"/>
          <w:sz w:val="25"/>
          <w:szCs w:val="25"/>
        </w:rPr>
        <w:t>Goth</w:t>
      </w:r>
      <w:proofErr w:type="spellEnd"/>
      <w:r w:rsidR="0062416F">
        <w:rPr>
          <w:i w:val="0"/>
          <w:sz w:val="25"/>
          <w:szCs w:val="25"/>
        </w:rPr>
        <w:t>.”</w:t>
      </w:r>
    </w:p>
    <w:p w:rsidR="003D65CF" w:rsidRPr="003458F8" w:rsidRDefault="003D65CF" w:rsidP="00AF4FDE">
      <w:pPr>
        <w:spacing w:before="0" w:beforeAutospacing="0" w:after="0" w:afterAutospacing="0"/>
        <w:contextualSpacing/>
        <w:jc w:val="both"/>
        <w:rPr>
          <w:i w:val="0"/>
          <w:sz w:val="25"/>
          <w:szCs w:val="25"/>
        </w:rPr>
      </w:pPr>
      <w:r w:rsidRPr="003458F8">
        <w:rPr>
          <w:i w:val="0"/>
          <w:sz w:val="25"/>
          <w:szCs w:val="25"/>
        </w:rPr>
        <w:t>La risata di Billy fu sincera e trascinante.</w:t>
      </w:r>
    </w:p>
    <w:p w:rsidR="003D65CF" w:rsidRPr="003458F8" w:rsidRDefault="003D65CF" w:rsidP="00AF4FDE">
      <w:pPr>
        <w:spacing w:before="0" w:beforeAutospacing="0" w:after="0" w:afterAutospacing="0"/>
        <w:contextualSpacing/>
        <w:jc w:val="both"/>
        <w:rPr>
          <w:i w:val="0"/>
          <w:sz w:val="25"/>
          <w:szCs w:val="25"/>
        </w:rPr>
      </w:pPr>
      <w:r w:rsidRPr="003458F8">
        <w:rPr>
          <w:i w:val="0"/>
          <w:sz w:val="25"/>
          <w:szCs w:val="25"/>
        </w:rPr>
        <w:t xml:space="preserve">“Questo nostro paese ha bisogno di mostri per giustificare la propria inezia in cose più piccole </w:t>
      </w:r>
      <w:r w:rsidR="005E5EA5" w:rsidRPr="003458F8">
        <w:rPr>
          <w:i w:val="0"/>
          <w:sz w:val="25"/>
          <w:szCs w:val="25"/>
        </w:rPr>
        <w:t>e</w:t>
      </w:r>
      <w:r w:rsidRPr="003458F8">
        <w:rPr>
          <w:i w:val="0"/>
          <w:sz w:val="25"/>
          <w:szCs w:val="25"/>
        </w:rPr>
        <w:t xml:space="preserve"> insignificanti come la vita della povera gente</w:t>
      </w:r>
      <w:r w:rsidR="0062416F">
        <w:rPr>
          <w:i w:val="0"/>
          <w:sz w:val="25"/>
          <w:szCs w:val="25"/>
        </w:rPr>
        <w:t>.”</w:t>
      </w:r>
    </w:p>
    <w:p w:rsidR="003D65CF" w:rsidRPr="003458F8" w:rsidRDefault="003D65CF" w:rsidP="00AF4FDE">
      <w:pPr>
        <w:spacing w:before="0" w:beforeAutospacing="0" w:after="0" w:afterAutospacing="0"/>
        <w:contextualSpacing/>
        <w:jc w:val="both"/>
        <w:rPr>
          <w:i w:val="0"/>
          <w:sz w:val="25"/>
          <w:szCs w:val="25"/>
        </w:rPr>
      </w:pPr>
      <w:r w:rsidRPr="003458F8">
        <w:rPr>
          <w:i w:val="0"/>
          <w:sz w:val="25"/>
          <w:szCs w:val="25"/>
        </w:rPr>
        <w:t>“Sono d’accordo con te</w:t>
      </w:r>
      <w:r w:rsidR="0062416F">
        <w:rPr>
          <w:i w:val="0"/>
          <w:sz w:val="25"/>
          <w:szCs w:val="25"/>
        </w:rPr>
        <w:t>.”</w:t>
      </w:r>
    </w:p>
    <w:p w:rsidR="00717DB3" w:rsidRPr="003458F8" w:rsidRDefault="00717DB3" w:rsidP="00AF4FDE">
      <w:pPr>
        <w:spacing w:before="0" w:beforeAutospacing="0" w:after="0" w:afterAutospacing="0"/>
        <w:contextualSpacing/>
        <w:jc w:val="both"/>
        <w:rPr>
          <w:i w:val="0"/>
          <w:sz w:val="25"/>
          <w:szCs w:val="25"/>
        </w:rPr>
      </w:pPr>
      <w:r w:rsidRPr="003458F8">
        <w:rPr>
          <w:i w:val="0"/>
          <w:sz w:val="25"/>
          <w:szCs w:val="25"/>
        </w:rPr>
        <w:t xml:space="preserve">“Andiamo al </w:t>
      </w:r>
      <w:proofErr w:type="spellStart"/>
      <w:r w:rsidRPr="003458F8">
        <w:rPr>
          <w:i w:val="0"/>
          <w:sz w:val="25"/>
          <w:szCs w:val="25"/>
        </w:rPr>
        <w:t>Metropolitan</w:t>
      </w:r>
      <w:proofErr w:type="spellEnd"/>
      <w:r w:rsidR="0062416F">
        <w:rPr>
          <w:i w:val="0"/>
          <w:sz w:val="25"/>
          <w:szCs w:val="25"/>
        </w:rPr>
        <w:t>.”</w:t>
      </w:r>
    </w:p>
    <w:p w:rsidR="00717DB3" w:rsidRPr="003458F8" w:rsidRDefault="00717DB3" w:rsidP="00AF4FDE">
      <w:pPr>
        <w:spacing w:before="0" w:beforeAutospacing="0" w:after="0" w:afterAutospacing="0"/>
        <w:contextualSpacing/>
        <w:jc w:val="both"/>
        <w:rPr>
          <w:i w:val="0"/>
          <w:sz w:val="25"/>
          <w:szCs w:val="25"/>
        </w:rPr>
      </w:pPr>
      <w:r w:rsidRPr="003458F8">
        <w:rPr>
          <w:i w:val="0"/>
          <w:sz w:val="25"/>
          <w:szCs w:val="25"/>
        </w:rPr>
        <w:t>“Credi di poter fare qualcosa</w:t>
      </w:r>
      <w:r w:rsidR="00B47DE5">
        <w:rPr>
          <w:i w:val="0"/>
          <w:sz w:val="25"/>
          <w:szCs w:val="25"/>
        </w:rPr>
        <w:t>?”</w:t>
      </w:r>
    </w:p>
    <w:p w:rsidR="000A7E80" w:rsidRPr="003458F8" w:rsidRDefault="00717DB3" w:rsidP="00AF4FDE">
      <w:pPr>
        <w:spacing w:before="0" w:beforeAutospacing="0" w:after="0" w:afterAutospacing="0"/>
        <w:contextualSpacing/>
        <w:jc w:val="both"/>
        <w:rPr>
          <w:i w:val="0"/>
          <w:sz w:val="25"/>
          <w:szCs w:val="25"/>
        </w:rPr>
      </w:pPr>
      <w:r w:rsidRPr="003458F8">
        <w:rPr>
          <w:i w:val="0"/>
          <w:sz w:val="25"/>
          <w:szCs w:val="25"/>
        </w:rPr>
        <w:t xml:space="preserve">“Io non posso fare nulla, non sono </w:t>
      </w:r>
      <w:proofErr w:type="spellStart"/>
      <w:r w:rsidRPr="003458F8">
        <w:rPr>
          <w:i w:val="0"/>
          <w:sz w:val="25"/>
          <w:szCs w:val="25"/>
        </w:rPr>
        <w:t>superman</w:t>
      </w:r>
      <w:proofErr w:type="spellEnd"/>
      <w:r w:rsidRPr="003458F8">
        <w:rPr>
          <w:i w:val="0"/>
          <w:sz w:val="25"/>
          <w:szCs w:val="25"/>
        </w:rPr>
        <w:t xml:space="preserve"> ma credo che </w:t>
      </w:r>
      <w:proofErr w:type="spellStart"/>
      <w:r w:rsidRPr="003458F8">
        <w:rPr>
          <w:i w:val="0"/>
          <w:sz w:val="25"/>
          <w:szCs w:val="25"/>
        </w:rPr>
        <w:t>Goth</w:t>
      </w:r>
      <w:proofErr w:type="spellEnd"/>
      <w:r w:rsidRPr="003458F8">
        <w:rPr>
          <w:i w:val="0"/>
          <w:sz w:val="25"/>
          <w:szCs w:val="25"/>
        </w:rPr>
        <w:t xml:space="preserve"> farà qualcosa e certe cose vengono meglio al vero mostro che ai finti!”, e stappai un’altra birra </w:t>
      </w:r>
      <w:r w:rsidR="00950B49" w:rsidRPr="003458F8">
        <w:rPr>
          <w:i w:val="0"/>
          <w:sz w:val="25"/>
          <w:szCs w:val="25"/>
        </w:rPr>
        <w:t xml:space="preserve">in onore a quello che era meno cattivo </w:t>
      </w:r>
      <w:r w:rsidR="005E5EA5" w:rsidRPr="003458F8">
        <w:rPr>
          <w:i w:val="0"/>
          <w:sz w:val="25"/>
          <w:szCs w:val="25"/>
        </w:rPr>
        <w:t>che</w:t>
      </w:r>
      <w:r w:rsidR="00950B49" w:rsidRPr="003458F8">
        <w:rPr>
          <w:i w:val="0"/>
          <w:sz w:val="25"/>
          <w:szCs w:val="25"/>
        </w:rPr>
        <w:t xml:space="preserve"> </w:t>
      </w:r>
      <w:r w:rsidR="005E5EA5" w:rsidRPr="003458F8">
        <w:rPr>
          <w:i w:val="0"/>
          <w:sz w:val="25"/>
          <w:szCs w:val="25"/>
        </w:rPr>
        <w:t>quell’</w:t>
      </w:r>
      <w:r w:rsidR="00950B49" w:rsidRPr="003458F8">
        <w:rPr>
          <w:i w:val="0"/>
          <w:sz w:val="25"/>
          <w:szCs w:val="25"/>
        </w:rPr>
        <w:t>umanità che cercava di emularlo.</w:t>
      </w:r>
    </w:p>
    <w:p w:rsidR="00950B49" w:rsidRPr="003458F8" w:rsidRDefault="00950B49" w:rsidP="00AF4FDE">
      <w:pPr>
        <w:spacing w:before="0" w:beforeAutospacing="0" w:after="0" w:afterAutospacing="0"/>
        <w:contextualSpacing/>
        <w:jc w:val="both"/>
        <w:rPr>
          <w:i w:val="0"/>
          <w:sz w:val="25"/>
          <w:szCs w:val="25"/>
        </w:rPr>
      </w:pPr>
      <w:r w:rsidRPr="003458F8">
        <w:rPr>
          <w:i w:val="0"/>
          <w:sz w:val="25"/>
          <w:szCs w:val="25"/>
        </w:rPr>
        <w:t xml:space="preserve">Fummo al </w:t>
      </w:r>
      <w:proofErr w:type="spellStart"/>
      <w:r w:rsidRPr="003458F8">
        <w:rPr>
          <w:i w:val="0"/>
          <w:sz w:val="25"/>
          <w:szCs w:val="25"/>
        </w:rPr>
        <w:t>Metropolitan</w:t>
      </w:r>
      <w:proofErr w:type="spellEnd"/>
      <w:r w:rsidRPr="003458F8">
        <w:rPr>
          <w:i w:val="0"/>
          <w:sz w:val="25"/>
          <w:szCs w:val="25"/>
        </w:rPr>
        <w:t xml:space="preserve"> in meno di due ore, data la tarda </w:t>
      </w:r>
      <w:r w:rsidR="005E5EA5" w:rsidRPr="003458F8">
        <w:rPr>
          <w:i w:val="0"/>
          <w:sz w:val="25"/>
          <w:szCs w:val="25"/>
        </w:rPr>
        <w:t>ora,</w:t>
      </w:r>
      <w:r w:rsidRPr="003458F8">
        <w:rPr>
          <w:i w:val="0"/>
          <w:sz w:val="25"/>
          <w:szCs w:val="25"/>
        </w:rPr>
        <w:t xml:space="preserve"> chiamai Peter che sapeva come farmi passare ed entrammo nella sala della morte.</w:t>
      </w:r>
    </w:p>
    <w:p w:rsidR="00950B49" w:rsidRPr="003458F8" w:rsidRDefault="00950B49" w:rsidP="00AF4FDE">
      <w:pPr>
        <w:spacing w:before="0" w:beforeAutospacing="0" w:after="0" w:afterAutospacing="0"/>
        <w:contextualSpacing/>
        <w:jc w:val="both"/>
        <w:rPr>
          <w:i w:val="0"/>
          <w:sz w:val="25"/>
          <w:szCs w:val="25"/>
        </w:rPr>
      </w:pPr>
      <w:r w:rsidRPr="003458F8">
        <w:rPr>
          <w:i w:val="0"/>
          <w:sz w:val="25"/>
          <w:szCs w:val="25"/>
        </w:rPr>
        <w:t>Tutto il museo era agghindato con lunghe tende di velluto blu e nelle teche di cristallo, pezzi di navi sparite da centinaia di anni in mezzo alle acque, pietre scolpite con esseri del mare dall’aspetto spaventoso ed al</w:t>
      </w:r>
      <w:r w:rsidR="00582C68" w:rsidRPr="003458F8">
        <w:rPr>
          <w:i w:val="0"/>
          <w:sz w:val="25"/>
          <w:szCs w:val="25"/>
        </w:rPr>
        <w:t xml:space="preserve"> centro della grande sala in una piccola colonna dorata  un gioiello dall’aspetto innocente e ricco.</w:t>
      </w:r>
    </w:p>
    <w:p w:rsidR="00582C68" w:rsidRPr="003458F8" w:rsidRDefault="00582C68" w:rsidP="00AF4FDE">
      <w:pPr>
        <w:spacing w:before="0" w:beforeAutospacing="0" w:after="0" w:afterAutospacing="0"/>
        <w:contextualSpacing/>
        <w:jc w:val="both"/>
        <w:rPr>
          <w:i w:val="0"/>
          <w:sz w:val="25"/>
          <w:szCs w:val="25"/>
        </w:rPr>
      </w:pPr>
      <w:r w:rsidRPr="003458F8">
        <w:rPr>
          <w:i w:val="0"/>
          <w:sz w:val="25"/>
          <w:szCs w:val="25"/>
        </w:rPr>
        <w:t xml:space="preserve">L’orecchino di Mary </w:t>
      </w:r>
      <w:proofErr w:type="spellStart"/>
      <w:r w:rsidRPr="003458F8">
        <w:rPr>
          <w:i w:val="0"/>
          <w:sz w:val="25"/>
          <w:szCs w:val="25"/>
        </w:rPr>
        <w:t>Ann</w:t>
      </w:r>
      <w:proofErr w:type="spellEnd"/>
      <w:r w:rsidR="005A665D" w:rsidRPr="003458F8">
        <w:rPr>
          <w:i w:val="0"/>
          <w:sz w:val="25"/>
          <w:szCs w:val="25"/>
        </w:rPr>
        <w:t xml:space="preserve"> o la sua copia, era la peggiore arma che l’umanità poteva puntarsi contro la tempia per un suicidio veloce.</w:t>
      </w:r>
    </w:p>
    <w:p w:rsidR="000A7E80" w:rsidRPr="003458F8" w:rsidRDefault="0086327D" w:rsidP="00AF4FDE">
      <w:pPr>
        <w:spacing w:before="0" w:beforeAutospacing="0" w:after="0" w:afterAutospacing="0"/>
        <w:contextualSpacing/>
        <w:jc w:val="both"/>
        <w:rPr>
          <w:i w:val="0"/>
          <w:sz w:val="25"/>
          <w:szCs w:val="25"/>
        </w:rPr>
      </w:pPr>
      <w:r w:rsidRPr="003458F8">
        <w:rPr>
          <w:i w:val="0"/>
          <w:sz w:val="25"/>
          <w:szCs w:val="25"/>
        </w:rPr>
        <w:t xml:space="preserve">Fummo invitati nella zona studio dai professori che si occupavano della ricerca su </w:t>
      </w:r>
      <w:proofErr w:type="spellStart"/>
      <w:r w:rsidRPr="003458F8">
        <w:rPr>
          <w:i w:val="0"/>
          <w:sz w:val="25"/>
          <w:szCs w:val="25"/>
        </w:rPr>
        <w:t>Goth</w:t>
      </w:r>
      <w:proofErr w:type="spellEnd"/>
      <w:r w:rsidRPr="003458F8">
        <w:rPr>
          <w:i w:val="0"/>
          <w:sz w:val="25"/>
          <w:szCs w:val="25"/>
        </w:rPr>
        <w:t xml:space="preserve"> ed il loro entusiasmo era triste come l’ignoranza che dava loro false speranze.</w:t>
      </w:r>
    </w:p>
    <w:p w:rsidR="0037016A" w:rsidRPr="003458F8" w:rsidRDefault="0037016A" w:rsidP="00AF4FDE">
      <w:pPr>
        <w:spacing w:before="0" w:beforeAutospacing="0" w:after="0" w:afterAutospacing="0"/>
        <w:contextualSpacing/>
        <w:jc w:val="both"/>
        <w:rPr>
          <w:i w:val="0"/>
          <w:sz w:val="25"/>
          <w:szCs w:val="25"/>
        </w:rPr>
      </w:pPr>
      <w:r w:rsidRPr="003458F8">
        <w:rPr>
          <w:i w:val="0"/>
          <w:sz w:val="25"/>
          <w:szCs w:val="25"/>
        </w:rPr>
        <w:t xml:space="preserve">“Esimio, siamo pronti! Lui verrà </w:t>
      </w:r>
      <w:r w:rsidR="005E5EA5" w:rsidRPr="003458F8">
        <w:rPr>
          <w:i w:val="0"/>
          <w:sz w:val="25"/>
          <w:szCs w:val="25"/>
        </w:rPr>
        <w:t>e</w:t>
      </w:r>
      <w:r w:rsidRPr="003458F8">
        <w:rPr>
          <w:i w:val="0"/>
          <w:sz w:val="25"/>
          <w:szCs w:val="25"/>
        </w:rPr>
        <w:t xml:space="preserve"> i militari lo prenderanno nella rete</w:t>
      </w:r>
      <w:r w:rsidR="0062416F">
        <w:rPr>
          <w:i w:val="0"/>
          <w:sz w:val="25"/>
          <w:szCs w:val="25"/>
        </w:rPr>
        <w:t>.”</w:t>
      </w:r>
    </w:p>
    <w:p w:rsidR="000A7E80" w:rsidRPr="003458F8" w:rsidRDefault="0037016A" w:rsidP="00AF4FDE">
      <w:pPr>
        <w:spacing w:before="0" w:beforeAutospacing="0" w:after="0" w:afterAutospacing="0"/>
        <w:contextualSpacing/>
        <w:jc w:val="both"/>
        <w:rPr>
          <w:i w:val="0"/>
          <w:sz w:val="25"/>
          <w:szCs w:val="25"/>
        </w:rPr>
      </w:pPr>
      <w:r w:rsidRPr="003458F8">
        <w:rPr>
          <w:i w:val="0"/>
          <w:sz w:val="25"/>
          <w:szCs w:val="25"/>
        </w:rPr>
        <w:t>“Lui verrà? Chi? Dove</w:t>
      </w:r>
      <w:r w:rsidR="00B47DE5">
        <w:rPr>
          <w:i w:val="0"/>
          <w:sz w:val="25"/>
          <w:szCs w:val="25"/>
        </w:rPr>
        <w:t>?”</w:t>
      </w:r>
    </w:p>
    <w:p w:rsidR="007E0F1A" w:rsidRPr="003458F8" w:rsidRDefault="007E0F1A" w:rsidP="00AF4FDE">
      <w:pPr>
        <w:spacing w:before="0" w:beforeAutospacing="0" w:after="0" w:afterAutospacing="0"/>
        <w:contextualSpacing/>
        <w:jc w:val="both"/>
        <w:rPr>
          <w:i w:val="0"/>
          <w:sz w:val="25"/>
          <w:szCs w:val="25"/>
        </w:rPr>
      </w:pPr>
      <w:r w:rsidRPr="003458F8">
        <w:rPr>
          <w:i w:val="0"/>
          <w:sz w:val="25"/>
          <w:szCs w:val="25"/>
        </w:rPr>
        <w:t xml:space="preserve">“Il Dio del mare, verrà </w:t>
      </w:r>
      <w:r w:rsidR="005720FB" w:rsidRPr="003458F8">
        <w:rPr>
          <w:i w:val="0"/>
          <w:sz w:val="25"/>
          <w:szCs w:val="25"/>
        </w:rPr>
        <w:t>qua, dove</w:t>
      </w:r>
      <w:r w:rsidRPr="003458F8">
        <w:rPr>
          <w:i w:val="0"/>
          <w:sz w:val="25"/>
          <w:szCs w:val="25"/>
        </w:rPr>
        <w:t xml:space="preserve"> lo chiamano le rune e poi le stesse lo richiameranno alla falsa </w:t>
      </w:r>
      <w:proofErr w:type="spellStart"/>
      <w:r w:rsidR="005720FB" w:rsidRPr="003458F8">
        <w:rPr>
          <w:i w:val="0"/>
          <w:sz w:val="25"/>
          <w:szCs w:val="25"/>
        </w:rPr>
        <w:t>Idony</w:t>
      </w:r>
      <w:proofErr w:type="spellEnd"/>
      <w:r w:rsidR="005720FB" w:rsidRPr="003458F8">
        <w:rPr>
          <w:i w:val="0"/>
          <w:sz w:val="25"/>
          <w:szCs w:val="25"/>
        </w:rPr>
        <w:t>, dove</w:t>
      </w:r>
      <w:r w:rsidRPr="003458F8">
        <w:rPr>
          <w:i w:val="0"/>
          <w:sz w:val="25"/>
          <w:szCs w:val="25"/>
        </w:rPr>
        <w:t xml:space="preserve"> s’è fatto nido</w:t>
      </w:r>
      <w:r w:rsidR="0062416F">
        <w:rPr>
          <w:i w:val="0"/>
          <w:sz w:val="25"/>
          <w:szCs w:val="25"/>
        </w:rPr>
        <w:t>.”</w:t>
      </w:r>
    </w:p>
    <w:p w:rsidR="007E0F1A" w:rsidRPr="003458F8" w:rsidRDefault="007E0F1A" w:rsidP="00AF4FDE">
      <w:pPr>
        <w:spacing w:before="0" w:beforeAutospacing="0" w:after="0" w:afterAutospacing="0"/>
        <w:contextualSpacing/>
        <w:jc w:val="both"/>
        <w:rPr>
          <w:i w:val="0"/>
          <w:sz w:val="25"/>
          <w:szCs w:val="25"/>
        </w:rPr>
      </w:pPr>
      <w:r w:rsidRPr="003458F8">
        <w:rPr>
          <w:i w:val="0"/>
          <w:sz w:val="25"/>
          <w:szCs w:val="25"/>
        </w:rPr>
        <w:t>“Ah, è questa la vostra ipotesi</w:t>
      </w:r>
      <w:r w:rsidR="00B47DE5">
        <w:rPr>
          <w:i w:val="0"/>
          <w:sz w:val="25"/>
          <w:szCs w:val="25"/>
        </w:rPr>
        <w:t>?”</w:t>
      </w:r>
    </w:p>
    <w:p w:rsidR="008B4698" w:rsidRPr="003458F8" w:rsidRDefault="007E0F1A" w:rsidP="00AF4FDE">
      <w:pPr>
        <w:spacing w:before="0" w:beforeAutospacing="0" w:after="0" w:afterAutospacing="0"/>
        <w:contextualSpacing/>
        <w:jc w:val="both"/>
        <w:rPr>
          <w:i w:val="0"/>
          <w:sz w:val="25"/>
          <w:szCs w:val="25"/>
        </w:rPr>
      </w:pPr>
      <w:r w:rsidRPr="003458F8">
        <w:rPr>
          <w:i w:val="0"/>
          <w:sz w:val="25"/>
          <w:szCs w:val="25"/>
        </w:rPr>
        <w:t>“</w:t>
      </w:r>
      <w:r w:rsidR="008B4698" w:rsidRPr="003458F8">
        <w:rPr>
          <w:i w:val="0"/>
          <w:sz w:val="25"/>
          <w:szCs w:val="25"/>
        </w:rPr>
        <w:t>Siamo più che certi, lei potrà solo assistere alla grandiosità di questo progetto poi dopo il 9 luglio inizierà la mostra con i pezzi ritrovati dei Padri Fondatori</w:t>
      </w:r>
      <w:r w:rsidR="0062416F">
        <w:rPr>
          <w:i w:val="0"/>
          <w:sz w:val="25"/>
          <w:szCs w:val="25"/>
        </w:rPr>
        <w:t>.”</w:t>
      </w:r>
    </w:p>
    <w:p w:rsidR="007E0F1A" w:rsidRPr="003458F8" w:rsidRDefault="008B4698" w:rsidP="00AF4FDE">
      <w:pPr>
        <w:spacing w:before="0" w:beforeAutospacing="0" w:after="0" w:afterAutospacing="0"/>
        <w:contextualSpacing/>
        <w:jc w:val="both"/>
        <w:rPr>
          <w:i w:val="0"/>
          <w:sz w:val="25"/>
          <w:szCs w:val="25"/>
        </w:rPr>
      </w:pPr>
      <w:r w:rsidRPr="003458F8">
        <w:rPr>
          <w:i w:val="0"/>
          <w:sz w:val="25"/>
          <w:szCs w:val="25"/>
        </w:rPr>
        <w:t>Chiesi di parlare con il primo agente che avevo incontrato nel capannone</w:t>
      </w:r>
      <w:r w:rsidR="00D87764" w:rsidRPr="003458F8">
        <w:rPr>
          <w:i w:val="0"/>
          <w:sz w:val="25"/>
          <w:szCs w:val="25"/>
        </w:rPr>
        <w:t xml:space="preserve"> perché lui era il mandante.</w:t>
      </w:r>
    </w:p>
    <w:p w:rsidR="00D87764" w:rsidRPr="003458F8" w:rsidRDefault="00A7132A" w:rsidP="00AF4FDE">
      <w:pPr>
        <w:spacing w:before="0" w:beforeAutospacing="0" w:after="0" w:afterAutospacing="0"/>
        <w:contextualSpacing/>
        <w:jc w:val="both"/>
        <w:rPr>
          <w:i w:val="0"/>
          <w:sz w:val="25"/>
          <w:szCs w:val="25"/>
        </w:rPr>
      </w:pPr>
      <w:r w:rsidRPr="003458F8">
        <w:rPr>
          <w:i w:val="0"/>
          <w:sz w:val="25"/>
          <w:szCs w:val="25"/>
        </w:rPr>
        <w:t xml:space="preserve">Era nuovamente l’8 luglio, </w:t>
      </w:r>
      <w:r w:rsidR="0001619B" w:rsidRPr="003458F8">
        <w:rPr>
          <w:i w:val="0"/>
          <w:sz w:val="25"/>
          <w:szCs w:val="25"/>
        </w:rPr>
        <w:t>Billy ed io</w:t>
      </w:r>
      <w:r w:rsidRPr="003458F8">
        <w:rPr>
          <w:i w:val="0"/>
          <w:sz w:val="25"/>
          <w:szCs w:val="25"/>
        </w:rPr>
        <w:t xml:space="preserve"> ci trovavamo dentro la sala grande del </w:t>
      </w:r>
      <w:proofErr w:type="spellStart"/>
      <w:r w:rsidRPr="003458F8">
        <w:rPr>
          <w:i w:val="0"/>
          <w:sz w:val="25"/>
          <w:szCs w:val="25"/>
        </w:rPr>
        <w:t>Metropolitan</w:t>
      </w:r>
      <w:proofErr w:type="spellEnd"/>
      <w:r w:rsidRPr="003458F8">
        <w:rPr>
          <w:i w:val="0"/>
          <w:sz w:val="25"/>
          <w:szCs w:val="25"/>
        </w:rPr>
        <w:t xml:space="preserve"> a fissare le otto pietre come se le potessimo leggere a memoria.</w:t>
      </w:r>
    </w:p>
    <w:p w:rsidR="00A7132A" w:rsidRPr="003458F8" w:rsidRDefault="00A7132A" w:rsidP="00AF4FDE">
      <w:pPr>
        <w:spacing w:before="0" w:beforeAutospacing="0" w:after="0" w:afterAutospacing="0"/>
        <w:contextualSpacing/>
        <w:jc w:val="both"/>
        <w:rPr>
          <w:i w:val="0"/>
          <w:sz w:val="25"/>
          <w:szCs w:val="25"/>
        </w:rPr>
      </w:pPr>
      <w:r w:rsidRPr="003458F8">
        <w:rPr>
          <w:i w:val="0"/>
          <w:sz w:val="25"/>
          <w:szCs w:val="25"/>
        </w:rPr>
        <w:t>Un drappello di agenti</w:t>
      </w:r>
      <w:r w:rsidR="005720FB" w:rsidRPr="003458F8">
        <w:rPr>
          <w:i w:val="0"/>
          <w:sz w:val="25"/>
          <w:szCs w:val="25"/>
        </w:rPr>
        <w:t>,</w:t>
      </w:r>
      <w:r w:rsidR="00FF4ED6">
        <w:rPr>
          <w:i w:val="0"/>
          <w:sz w:val="25"/>
          <w:szCs w:val="25"/>
        </w:rPr>
        <w:t xml:space="preserve"> fecero il loro ingresso e</w:t>
      </w:r>
      <w:r w:rsidRPr="003458F8">
        <w:rPr>
          <w:i w:val="0"/>
          <w:sz w:val="25"/>
          <w:szCs w:val="25"/>
        </w:rPr>
        <w:t xml:space="preserve"> in mezzo a loro un ometto vecchiardo ma molto stizzoso avanzava in fretta. Il vecchio capo mi</w:t>
      </w:r>
      <w:r w:rsidR="0001619B" w:rsidRPr="003458F8">
        <w:rPr>
          <w:i w:val="0"/>
          <w:sz w:val="25"/>
          <w:szCs w:val="25"/>
        </w:rPr>
        <w:t xml:space="preserve"> si piazzò di fronte e spinse di lato</w:t>
      </w:r>
      <w:r w:rsidRPr="003458F8">
        <w:rPr>
          <w:i w:val="0"/>
          <w:sz w:val="25"/>
          <w:szCs w:val="25"/>
        </w:rPr>
        <w:t xml:space="preserve"> </w:t>
      </w:r>
      <w:r w:rsidR="0001619B" w:rsidRPr="003458F8">
        <w:rPr>
          <w:i w:val="0"/>
          <w:sz w:val="25"/>
          <w:szCs w:val="25"/>
        </w:rPr>
        <w:t>Billy</w:t>
      </w:r>
      <w:r w:rsidRPr="003458F8">
        <w:rPr>
          <w:i w:val="0"/>
          <w:sz w:val="25"/>
          <w:szCs w:val="25"/>
        </w:rPr>
        <w:t>.</w:t>
      </w:r>
    </w:p>
    <w:p w:rsidR="00A7132A" w:rsidRPr="003458F8" w:rsidRDefault="0001619B" w:rsidP="00AF4FDE">
      <w:pPr>
        <w:spacing w:before="0" w:beforeAutospacing="0" w:after="0" w:afterAutospacing="0"/>
        <w:contextualSpacing/>
        <w:jc w:val="both"/>
        <w:rPr>
          <w:i w:val="0"/>
          <w:sz w:val="25"/>
          <w:szCs w:val="25"/>
        </w:rPr>
      </w:pPr>
      <w:r w:rsidRPr="003458F8">
        <w:rPr>
          <w:i w:val="0"/>
          <w:sz w:val="25"/>
          <w:szCs w:val="25"/>
        </w:rPr>
        <w:t>“Niente bambini nei discorsi degli</w:t>
      </w:r>
      <w:r w:rsidR="00A7132A" w:rsidRPr="003458F8">
        <w:rPr>
          <w:i w:val="0"/>
          <w:sz w:val="25"/>
          <w:szCs w:val="25"/>
        </w:rPr>
        <w:t xml:space="preserve"> adulti</w:t>
      </w:r>
      <w:r w:rsidR="0062416F">
        <w:rPr>
          <w:i w:val="0"/>
          <w:sz w:val="25"/>
          <w:szCs w:val="25"/>
        </w:rPr>
        <w:t>.”</w:t>
      </w:r>
    </w:p>
    <w:p w:rsidR="000A7E80" w:rsidRPr="003458F8" w:rsidRDefault="00A7132A" w:rsidP="00AF4FDE">
      <w:pPr>
        <w:spacing w:before="0" w:beforeAutospacing="0" w:after="0" w:afterAutospacing="0"/>
        <w:contextualSpacing/>
        <w:jc w:val="both"/>
        <w:rPr>
          <w:i w:val="0"/>
          <w:sz w:val="25"/>
          <w:szCs w:val="25"/>
        </w:rPr>
      </w:pPr>
      <w:r w:rsidRPr="003458F8">
        <w:rPr>
          <w:i w:val="0"/>
          <w:sz w:val="25"/>
          <w:szCs w:val="25"/>
        </w:rPr>
        <w:t xml:space="preserve">“Mi aspettavo delle cose da lei </w:t>
      </w:r>
      <w:proofErr w:type="spellStart"/>
      <w:r w:rsidRPr="003458F8">
        <w:rPr>
          <w:i w:val="0"/>
          <w:sz w:val="25"/>
          <w:szCs w:val="25"/>
        </w:rPr>
        <w:t>Armet</w:t>
      </w:r>
      <w:proofErr w:type="spellEnd"/>
      <w:r w:rsidRPr="003458F8">
        <w:rPr>
          <w:i w:val="0"/>
          <w:sz w:val="25"/>
          <w:szCs w:val="25"/>
        </w:rPr>
        <w:t xml:space="preserve">? </w:t>
      </w:r>
      <w:r w:rsidR="005720FB" w:rsidRPr="003458F8">
        <w:rPr>
          <w:i w:val="0"/>
          <w:sz w:val="25"/>
          <w:szCs w:val="25"/>
        </w:rPr>
        <w:t>Non</w:t>
      </w:r>
      <w:r w:rsidRPr="003458F8">
        <w:rPr>
          <w:i w:val="0"/>
          <w:sz w:val="25"/>
          <w:szCs w:val="25"/>
        </w:rPr>
        <w:t xml:space="preserve"> sono un uomo vendicativo, probab</w:t>
      </w:r>
      <w:r w:rsidR="00554B7D" w:rsidRPr="003458F8">
        <w:rPr>
          <w:i w:val="0"/>
          <w:sz w:val="25"/>
          <w:szCs w:val="25"/>
        </w:rPr>
        <w:t>ilmente ha dimenticato o peggio</w:t>
      </w:r>
      <w:r w:rsidRPr="003458F8">
        <w:rPr>
          <w:i w:val="0"/>
          <w:sz w:val="25"/>
          <w:szCs w:val="25"/>
        </w:rPr>
        <w:t xml:space="preserve"> lei ha voluto dimenticare</w:t>
      </w:r>
      <w:r w:rsidR="0062416F">
        <w:rPr>
          <w:i w:val="0"/>
          <w:sz w:val="25"/>
          <w:szCs w:val="25"/>
        </w:rPr>
        <w:t>.”</w:t>
      </w:r>
    </w:p>
    <w:p w:rsidR="00A7132A" w:rsidRPr="003458F8" w:rsidRDefault="00A7132A" w:rsidP="00AF4FDE">
      <w:pPr>
        <w:spacing w:before="0" w:beforeAutospacing="0" w:after="0" w:afterAutospacing="0"/>
        <w:contextualSpacing/>
        <w:jc w:val="both"/>
        <w:rPr>
          <w:i w:val="0"/>
          <w:sz w:val="25"/>
          <w:szCs w:val="25"/>
        </w:rPr>
      </w:pPr>
      <w:r w:rsidRPr="003458F8">
        <w:rPr>
          <w:i w:val="0"/>
          <w:sz w:val="25"/>
          <w:szCs w:val="25"/>
        </w:rPr>
        <w:t>“Mi perdoni l’innocenza ma in queste trenta ore ho visto la pazzia camminare su due gambe. Lei crede che basterà così poco? Lei crede di avere un metro per qualcosa che non ha ancora compreso? Tra meno di dodici ore questa città e le finte città che ha fatto costruire, non esisteranno più, come ci si sente ad essere il colpevole di tutto</w:t>
      </w:r>
      <w:r w:rsidR="00B47DE5">
        <w:rPr>
          <w:i w:val="0"/>
          <w:sz w:val="25"/>
          <w:szCs w:val="25"/>
        </w:rPr>
        <w:t>?”</w:t>
      </w:r>
    </w:p>
    <w:p w:rsidR="00A7132A" w:rsidRPr="003458F8" w:rsidRDefault="00A7132A" w:rsidP="00AF4FDE">
      <w:pPr>
        <w:spacing w:before="0" w:beforeAutospacing="0" w:after="0" w:afterAutospacing="0"/>
        <w:contextualSpacing/>
        <w:jc w:val="both"/>
        <w:rPr>
          <w:i w:val="0"/>
          <w:sz w:val="25"/>
          <w:szCs w:val="25"/>
        </w:rPr>
      </w:pPr>
      <w:r w:rsidRPr="003458F8">
        <w:rPr>
          <w:i w:val="0"/>
          <w:sz w:val="25"/>
          <w:szCs w:val="25"/>
        </w:rPr>
        <w:lastRenderedPageBreak/>
        <w:t xml:space="preserve">“Sig. </w:t>
      </w:r>
      <w:proofErr w:type="spellStart"/>
      <w:r w:rsidRPr="003458F8">
        <w:rPr>
          <w:i w:val="0"/>
          <w:sz w:val="25"/>
          <w:szCs w:val="25"/>
        </w:rPr>
        <w:t>Stupini</w:t>
      </w:r>
      <w:proofErr w:type="spellEnd"/>
      <w:r w:rsidRPr="003458F8">
        <w:rPr>
          <w:i w:val="0"/>
          <w:sz w:val="25"/>
          <w:szCs w:val="25"/>
        </w:rPr>
        <w:t>, noi abbiamo il più grande esercito del mondo, la tecnologia più all’avanguardia; abbiamo i miglior</w:t>
      </w:r>
      <w:r w:rsidR="0001619B" w:rsidRPr="003458F8">
        <w:rPr>
          <w:i w:val="0"/>
          <w:sz w:val="25"/>
          <w:szCs w:val="25"/>
        </w:rPr>
        <w:t>i</w:t>
      </w:r>
      <w:r w:rsidRPr="003458F8">
        <w:rPr>
          <w:i w:val="0"/>
          <w:sz w:val="25"/>
          <w:szCs w:val="25"/>
        </w:rPr>
        <w:t xml:space="preserve"> ricercatori e </w:t>
      </w:r>
      <w:proofErr w:type="spellStart"/>
      <w:r w:rsidRPr="003458F8">
        <w:rPr>
          <w:i w:val="0"/>
          <w:sz w:val="25"/>
          <w:szCs w:val="25"/>
        </w:rPr>
        <w:t>sopratutto</w:t>
      </w:r>
      <w:proofErr w:type="spellEnd"/>
      <w:r w:rsidRPr="003458F8">
        <w:rPr>
          <w:i w:val="0"/>
          <w:sz w:val="25"/>
          <w:szCs w:val="25"/>
        </w:rPr>
        <w:t xml:space="preserve"> </w:t>
      </w:r>
      <w:r w:rsidR="0001619B" w:rsidRPr="003458F8">
        <w:rPr>
          <w:i w:val="0"/>
          <w:sz w:val="25"/>
          <w:szCs w:val="25"/>
        </w:rPr>
        <w:t xml:space="preserve">abbiamo </w:t>
      </w:r>
      <w:r w:rsidRPr="003458F8">
        <w:rPr>
          <w:i w:val="0"/>
          <w:sz w:val="25"/>
          <w:szCs w:val="25"/>
        </w:rPr>
        <w:t>i fondi</w:t>
      </w:r>
      <w:r w:rsidR="0001619B" w:rsidRPr="003458F8">
        <w:rPr>
          <w:i w:val="0"/>
          <w:sz w:val="25"/>
          <w:szCs w:val="25"/>
        </w:rPr>
        <w:t xml:space="preserve"> necessari a completare questa colossale opera</w:t>
      </w:r>
      <w:r w:rsidR="0062416F">
        <w:rPr>
          <w:i w:val="0"/>
          <w:sz w:val="25"/>
          <w:szCs w:val="25"/>
        </w:rPr>
        <w:t>.”</w:t>
      </w:r>
    </w:p>
    <w:p w:rsidR="00A7132A" w:rsidRPr="003458F8" w:rsidRDefault="00A7132A" w:rsidP="00AF4FDE">
      <w:pPr>
        <w:spacing w:before="0" w:beforeAutospacing="0" w:after="0" w:afterAutospacing="0"/>
        <w:contextualSpacing/>
        <w:jc w:val="both"/>
        <w:rPr>
          <w:i w:val="0"/>
          <w:sz w:val="25"/>
          <w:szCs w:val="25"/>
        </w:rPr>
      </w:pPr>
      <w:r w:rsidRPr="003458F8">
        <w:rPr>
          <w:i w:val="0"/>
          <w:sz w:val="25"/>
          <w:szCs w:val="25"/>
        </w:rPr>
        <w:t xml:space="preserve">“Questo l’ho capito, finirete col stamparvi da soli i soldi quando finiranno i miliardi del cittadino. Comunque se lei pensava di dormire sogni tranquilli solo per aver delegato un pazzo come Peter ad addomesticare la bestia, si sbaglia di grosso. </w:t>
      </w:r>
      <w:proofErr w:type="spellStart"/>
      <w:r w:rsidRPr="003458F8">
        <w:rPr>
          <w:i w:val="0"/>
          <w:sz w:val="25"/>
          <w:szCs w:val="25"/>
        </w:rPr>
        <w:t>Goth</w:t>
      </w:r>
      <w:proofErr w:type="spellEnd"/>
      <w:r w:rsidRPr="003458F8">
        <w:rPr>
          <w:i w:val="0"/>
          <w:sz w:val="25"/>
          <w:szCs w:val="25"/>
        </w:rPr>
        <w:t xml:space="preserve"> non </w:t>
      </w:r>
      <w:r w:rsidR="0076299D" w:rsidRPr="003458F8">
        <w:rPr>
          <w:i w:val="0"/>
          <w:sz w:val="25"/>
          <w:szCs w:val="25"/>
        </w:rPr>
        <w:t>verrà, dove</w:t>
      </w:r>
      <w:r w:rsidRPr="003458F8">
        <w:rPr>
          <w:i w:val="0"/>
          <w:sz w:val="25"/>
          <w:szCs w:val="25"/>
        </w:rPr>
        <w:t xml:space="preserve"> vi</w:t>
      </w:r>
      <w:r w:rsidR="0076299D" w:rsidRPr="003458F8">
        <w:rPr>
          <w:i w:val="0"/>
          <w:sz w:val="25"/>
          <w:szCs w:val="25"/>
        </w:rPr>
        <w:t xml:space="preserve"> </w:t>
      </w:r>
      <w:r w:rsidRPr="003458F8">
        <w:rPr>
          <w:i w:val="0"/>
          <w:sz w:val="25"/>
          <w:szCs w:val="25"/>
        </w:rPr>
        <w:t>aspettate voi e non si lascerà ammaliare da un finto nido. E’ una mente fuori dal nostro ragionamento umano e non farà mai qualcosa che noi ci aspettiamo lui faccia. Si risparmi altre vi</w:t>
      </w:r>
      <w:r w:rsidR="00D2138D" w:rsidRPr="003458F8">
        <w:rPr>
          <w:i w:val="0"/>
          <w:sz w:val="25"/>
          <w:szCs w:val="25"/>
        </w:rPr>
        <w:t>t</w:t>
      </w:r>
      <w:r w:rsidRPr="003458F8">
        <w:rPr>
          <w:i w:val="0"/>
          <w:sz w:val="25"/>
          <w:szCs w:val="25"/>
        </w:rPr>
        <w:t>e umane</w:t>
      </w:r>
      <w:r w:rsidR="00554B7D" w:rsidRPr="003458F8">
        <w:rPr>
          <w:i w:val="0"/>
          <w:sz w:val="25"/>
          <w:szCs w:val="25"/>
        </w:rPr>
        <w:t>,</w:t>
      </w:r>
      <w:r w:rsidRPr="003458F8">
        <w:rPr>
          <w:i w:val="0"/>
          <w:sz w:val="25"/>
          <w:szCs w:val="25"/>
        </w:rPr>
        <w:t xml:space="preserve"> </w:t>
      </w:r>
      <w:r w:rsidR="00554B7D" w:rsidRPr="003458F8">
        <w:rPr>
          <w:i w:val="0"/>
          <w:sz w:val="25"/>
          <w:szCs w:val="25"/>
        </w:rPr>
        <w:t xml:space="preserve">usate solo allo scopo di </w:t>
      </w:r>
      <w:r w:rsidR="00D2138D" w:rsidRPr="003458F8">
        <w:rPr>
          <w:i w:val="0"/>
          <w:sz w:val="25"/>
          <w:szCs w:val="25"/>
        </w:rPr>
        <w:t xml:space="preserve">coronare il </w:t>
      </w:r>
      <w:r w:rsidRPr="003458F8">
        <w:rPr>
          <w:i w:val="0"/>
          <w:sz w:val="25"/>
          <w:szCs w:val="25"/>
        </w:rPr>
        <w:t>proprio orgoglio</w:t>
      </w:r>
      <w:r w:rsidR="0062416F">
        <w:rPr>
          <w:i w:val="0"/>
          <w:sz w:val="25"/>
          <w:szCs w:val="25"/>
        </w:rPr>
        <w:t>.”</w:t>
      </w:r>
    </w:p>
    <w:p w:rsidR="00845086" w:rsidRPr="003458F8" w:rsidRDefault="00845086" w:rsidP="00AF4FDE">
      <w:pPr>
        <w:spacing w:before="0" w:beforeAutospacing="0" w:after="0" w:afterAutospacing="0"/>
        <w:contextualSpacing/>
        <w:jc w:val="both"/>
        <w:rPr>
          <w:i w:val="0"/>
          <w:sz w:val="25"/>
          <w:szCs w:val="25"/>
        </w:rPr>
      </w:pPr>
      <w:r w:rsidRPr="003458F8">
        <w:rPr>
          <w:i w:val="0"/>
          <w:sz w:val="25"/>
          <w:szCs w:val="25"/>
        </w:rPr>
        <w:t>“Lasciateci soli</w:t>
      </w:r>
      <w:r w:rsidR="00B47DE5">
        <w:rPr>
          <w:i w:val="0"/>
          <w:sz w:val="25"/>
          <w:szCs w:val="25"/>
        </w:rPr>
        <w:t>!”</w:t>
      </w:r>
    </w:p>
    <w:p w:rsidR="000A7E80" w:rsidRPr="003458F8" w:rsidRDefault="00845086" w:rsidP="00AF4FDE">
      <w:pPr>
        <w:spacing w:before="0" w:beforeAutospacing="0" w:after="0" w:afterAutospacing="0"/>
        <w:contextualSpacing/>
        <w:jc w:val="both"/>
        <w:rPr>
          <w:i w:val="0"/>
          <w:sz w:val="25"/>
          <w:szCs w:val="25"/>
        </w:rPr>
      </w:pPr>
      <w:r w:rsidRPr="003458F8">
        <w:rPr>
          <w:i w:val="0"/>
          <w:sz w:val="25"/>
          <w:szCs w:val="25"/>
        </w:rPr>
        <w:t>Tutte le persone presenti nella sala uscirono, restammo solo io, lui e Billy.</w:t>
      </w:r>
    </w:p>
    <w:p w:rsidR="000A7E80" w:rsidRPr="003458F8" w:rsidRDefault="00845086" w:rsidP="00AF4FDE">
      <w:pPr>
        <w:spacing w:before="0" w:beforeAutospacing="0" w:after="0" w:afterAutospacing="0"/>
        <w:contextualSpacing/>
        <w:jc w:val="both"/>
        <w:rPr>
          <w:i w:val="0"/>
          <w:sz w:val="25"/>
          <w:szCs w:val="25"/>
        </w:rPr>
      </w:pPr>
      <w:r w:rsidRPr="003458F8">
        <w:rPr>
          <w:i w:val="0"/>
          <w:sz w:val="25"/>
          <w:szCs w:val="25"/>
        </w:rPr>
        <w:t>L’uomo col bastone prese l’orecchino dalla teca e mi chiese di spiegargli col</w:t>
      </w:r>
      <w:r w:rsidR="0076299D" w:rsidRPr="003458F8">
        <w:rPr>
          <w:i w:val="0"/>
          <w:sz w:val="25"/>
          <w:szCs w:val="25"/>
        </w:rPr>
        <w:t xml:space="preserve"> </w:t>
      </w:r>
      <w:r w:rsidRPr="003458F8">
        <w:rPr>
          <w:i w:val="0"/>
          <w:sz w:val="25"/>
          <w:szCs w:val="25"/>
        </w:rPr>
        <w:t>cuore quello che volevo che lui capisse.</w:t>
      </w:r>
    </w:p>
    <w:p w:rsidR="00845086" w:rsidRPr="003458F8" w:rsidRDefault="00845086" w:rsidP="00AF4FDE">
      <w:pPr>
        <w:spacing w:before="0" w:beforeAutospacing="0" w:after="0" w:afterAutospacing="0"/>
        <w:contextualSpacing/>
        <w:jc w:val="both"/>
        <w:rPr>
          <w:i w:val="0"/>
          <w:sz w:val="25"/>
          <w:szCs w:val="25"/>
        </w:rPr>
      </w:pPr>
      <w:r w:rsidRPr="003458F8">
        <w:rPr>
          <w:i w:val="0"/>
          <w:sz w:val="25"/>
          <w:szCs w:val="25"/>
        </w:rPr>
        <w:t>“</w:t>
      </w:r>
      <w:r w:rsidR="00E22AA2" w:rsidRPr="003458F8">
        <w:rPr>
          <w:i w:val="0"/>
          <w:sz w:val="25"/>
          <w:szCs w:val="25"/>
        </w:rPr>
        <w:t xml:space="preserve">Quello, gli dissi, quello è l’amo che attira </w:t>
      </w:r>
      <w:proofErr w:type="spellStart"/>
      <w:r w:rsidR="00E22AA2" w:rsidRPr="003458F8">
        <w:rPr>
          <w:i w:val="0"/>
          <w:sz w:val="25"/>
          <w:szCs w:val="25"/>
        </w:rPr>
        <w:t>Goth</w:t>
      </w:r>
      <w:proofErr w:type="spellEnd"/>
      <w:r w:rsidR="00E22AA2" w:rsidRPr="003458F8">
        <w:rPr>
          <w:i w:val="0"/>
          <w:sz w:val="25"/>
          <w:szCs w:val="25"/>
        </w:rPr>
        <w:t xml:space="preserve"> e </w:t>
      </w:r>
      <w:proofErr w:type="spellStart"/>
      <w:r w:rsidR="00E22AA2" w:rsidRPr="003458F8">
        <w:rPr>
          <w:i w:val="0"/>
          <w:sz w:val="25"/>
          <w:szCs w:val="25"/>
        </w:rPr>
        <w:t>Goth</w:t>
      </w:r>
      <w:proofErr w:type="spellEnd"/>
      <w:r w:rsidR="00E22AA2" w:rsidRPr="003458F8">
        <w:rPr>
          <w:i w:val="0"/>
          <w:sz w:val="25"/>
          <w:szCs w:val="25"/>
        </w:rPr>
        <w:t xml:space="preserve"> non verrà per vendicarsi ma perché disturbato da voi e dai vostri efficienti rimedi per catturarlo</w:t>
      </w:r>
      <w:r w:rsidR="0062416F">
        <w:rPr>
          <w:i w:val="0"/>
          <w:sz w:val="25"/>
          <w:szCs w:val="25"/>
        </w:rPr>
        <w:t>.”</w:t>
      </w:r>
    </w:p>
    <w:p w:rsidR="00CD1B3D" w:rsidRPr="003458F8" w:rsidRDefault="00FF4ED6" w:rsidP="00AF4FDE">
      <w:pPr>
        <w:spacing w:before="0" w:beforeAutospacing="0" w:after="0" w:afterAutospacing="0"/>
        <w:contextualSpacing/>
        <w:jc w:val="both"/>
        <w:rPr>
          <w:i w:val="0"/>
          <w:sz w:val="25"/>
          <w:szCs w:val="25"/>
        </w:rPr>
      </w:pPr>
      <w:r>
        <w:rPr>
          <w:i w:val="0"/>
          <w:sz w:val="25"/>
          <w:szCs w:val="25"/>
        </w:rPr>
        <w:t>“Sono troppe poche parole. L</w:t>
      </w:r>
      <w:r w:rsidR="00CD1B3D" w:rsidRPr="003458F8">
        <w:rPr>
          <w:i w:val="0"/>
          <w:sz w:val="25"/>
          <w:szCs w:val="25"/>
        </w:rPr>
        <w:t xml:space="preserve">ei sa come arriverà e sa come succederà, crede che </w:t>
      </w:r>
      <w:r w:rsidRPr="003458F8">
        <w:rPr>
          <w:i w:val="0"/>
          <w:sz w:val="25"/>
          <w:szCs w:val="25"/>
        </w:rPr>
        <w:t>non meriti</w:t>
      </w:r>
      <w:r w:rsidR="00CD1B3D" w:rsidRPr="003458F8">
        <w:rPr>
          <w:i w:val="0"/>
          <w:sz w:val="25"/>
          <w:szCs w:val="25"/>
        </w:rPr>
        <w:t xml:space="preserve"> disturbarlo per farsi almeno un’idea</w:t>
      </w:r>
      <w:r w:rsidR="00B47DE5">
        <w:rPr>
          <w:i w:val="0"/>
          <w:sz w:val="25"/>
          <w:szCs w:val="25"/>
        </w:rPr>
        <w:t>?”</w:t>
      </w:r>
    </w:p>
    <w:p w:rsidR="00CD1B3D" w:rsidRPr="003458F8" w:rsidRDefault="00CD1B3D" w:rsidP="00AF4FDE">
      <w:pPr>
        <w:spacing w:before="0" w:beforeAutospacing="0" w:after="0" w:afterAutospacing="0"/>
        <w:contextualSpacing/>
        <w:jc w:val="both"/>
        <w:rPr>
          <w:i w:val="0"/>
          <w:sz w:val="25"/>
          <w:szCs w:val="25"/>
        </w:rPr>
      </w:pPr>
      <w:r w:rsidRPr="003458F8">
        <w:rPr>
          <w:i w:val="0"/>
          <w:sz w:val="25"/>
          <w:szCs w:val="25"/>
        </w:rPr>
        <w:t>“All’umanità non mancano i mostri</w:t>
      </w:r>
      <w:r w:rsidR="008E7FBB" w:rsidRPr="003458F8">
        <w:rPr>
          <w:i w:val="0"/>
          <w:sz w:val="25"/>
          <w:szCs w:val="25"/>
        </w:rPr>
        <w:t xml:space="preserve">! Sono i pietosi che mancano, i giusti che mancano, i </w:t>
      </w:r>
      <w:r w:rsidR="0001619B" w:rsidRPr="003458F8">
        <w:rPr>
          <w:i w:val="0"/>
          <w:sz w:val="25"/>
          <w:szCs w:val="25"/>
        </w:rPr>
        <w:t>buoni,</w:t>
      </w:r>
      <w:r w:rsidR="008E7FBB" w:rsidRPr="003458F8">
        <w:rPr>
          <w:i w:val="0"/>
          <w:sz w:val="25"/>
          <w:szCs w:val="25"/>
        </w:rPr>
        <w:t xml:space="preserve"> ma all’umanità non mancano i criminali </w:t>
      </w:r>
      <w:r w:rsidR="0001619B" w:rsidRPr="003458F8">
        <w:rPr>
          <w:i w:val="0"/>
          <w:sz w:val="25"/>
          <w:szCs w:val="25"/>
        </w:rPr>
        <w:t>e</w:t>
      </w:r>
      <w:r w:rsidR="008E7FBB" w:rsidRPr="003458F8">
        <w:rPr>
          <w:i w:val="0"/>
          <w:sz w:val="25"/>
          <w:szCs w:val="25"/>
        </w:rPr>
        <w:t xml:space="preserve"> i loro emissari. Voi dovreste difenderci da questo male e non do</w:t>
      </w:r>
      <w:r w:rsidR="0076299D" w:rsidRPr="003458F8">
        <w:rPr>
          <w:i w:val="0"/>
          <w:sz w:val="25"/>
          <w:szCs w:val="25"/>
        </w:rPr>
        <w:t>vreste cercarlo ma seppellirlo! N</w:t>
      </w:r>
      <w:r w:rsidR="008E7FBB" w:rsidRPr="003458F8">
        <w:rPr>
          <w:i w:val="0"/>
          <w:sz w:val="25"/>
          <w:szCs w:val="25"/>
        </w:rPr>
        <w:t xml:space="preserve">on dovreste </w:t>
      </w:r>
      <w:r w:rsidR="001E209D" w:rsidRPr="003458F8">
        <w:rPr>
          <w:i w:val="0"/>
          <w:sz w:val="25"/>
          <w:szCs w:val="25"/>
        </w:rPr>
        <w:t>ironizzarlo</w:t>
      </w:r>
      <w:r w:rsidR="00554B7D" w:rsidRPr="003458F8">
        <w:rPr>
          <w:i w:val="0"/>
          <w:sz w:val="25"/>
          <w:szCs w:val="25"/>
        </w:rPr>
        <w:t>,</w:t>
      </w:r>
      <w:r w:rsidR="001E209D" w:rsidRPr="003458F8">
        <w:rPr>
          <w:i w:val="0"/>
          <w:sz w:val="25"/>
          <w:szCs w:val="25"/>
        </w:rPr>
        <w:t xml:space="preserve"> ma stimarlo perché avere stima del proprio </w:t>
      </w:r>
      <w:r w:rsidR="0001619B" w:rsidRPr="003458F8">
        <w:rPr>
          <w:i w:val="0"/>
          <w:sz w:val="25"/>
          <w:szCs w:val="25"/>
        </w:rPr>
        <w:t>nemico,</w:t>
      </w:r>
      <w:r w:rsidR="001E209D" w:rsidRPr="003458F8">
        <w:rPr>
          <w:i w:val="0"/>
          <w:sz w:val="25"/>
          <w:szCs w:val="25"/>
        </w:rPr>
        <w:t xml:space="preserve"> vuol dire</w:t>
      </w:r>
      <w:r w:rsidR="00554B7D" w:rsidRPr="003458F8">
        <w:rPr>
          <w:i w:val="0"/>
          <w:sz w:val="25"/>
          <w:szCs w:val="25"/>
        </w:rPr>
        <w:t>,</w:t>
      </w:r>
      <w:r w:rsidR="001E209D" w:rsidRPr="003458F8">
        <w:rPr>
          <w:i w:val="0"/>
          <w:sz w:val="25"/>
          <w:szCs w:val="25"/>
        </w:rPr>
        <w:t xml:space="preserve"> avere stima </w:t>
      </w:r>
      <w:r w:rsidR="00A177B8" w:rsidRPr="003458F8">
        <w:rPr>
          <w:i w:val="0"/>
          <w:sz w:val="25"/>
          <w:szCs w:val="25"/>
        </w:rPr>
        <w:t xml:space="preserve">di noi stessi e </w:t>
      </w:r>
      <w:r w:rsidR="001E209D" w:rsidRPr="003458F8">
        <w:rPr>
          <w:i w:val="0"/>
          <w:sz w:val="25"/>
          <w:szCs w:val="25"/>
        </w:rPr>
        <w:t>delle forze con cui lo combattiamo</w:t>
      </w:r>
      <w:r w:rsidR="0062416F">
        <w:rPr>
          <w:i w:val="0"/>
          <w:sz w:val="25"/>
          <w:szCs w:val="25"/>
        </w:rPr>
        <w:t>.”</w:t>
      </w:r>
    </w:p>
    <w:p w:rsidR="00302DBC" w:rsidRPr="003458F8" w:rsidRDefault="00302DBC" w:rsidP="00AF4FDE">
      <w:pPr>
        <w:spacing w:before="0" w:beforeAutospacing="0" w:after="0" w:afterAutospacing="0"/>
        <w:contextualSpacing/>
        <w:jc w:val="both"/>
        <w:rPr>
          <w:i w:val="0"/>
          <w:sz w:val="25"/>
          <w:szCs w:val="25"/>
        </w:rPr>
      </w:pPr>
      <w:r w:rsidRPr="003458F8">
        <w:rPr>
          <w:i w:val="0"/>
          <w:sz w:val="25"/>
          <w:szCs w:val="25"/>
        </w:rPr>
        <w:t>“Ma io, io sono solo una piccola rotella nel grande ingranaggio</w:t>
      </w:r>
      <w:r w:rsidR="0062416F">
        <w:rPr>
          <w:i w:val="0"/>
          <w:sz w:val="25"/>
          <w:szCs w:val="25"/>
        </w:rPr>
        <w:t>.”</w:t>
      </w:r>
    </w:p>
    <w:p w:rsidR="00302DBC" w:rsidRPr="003458F8" w:rsidRDefault="00302DBC" w:rsidP="00AF4FDE">
      <w:pPr>
        <w:spacing w:before="0" w:beforeAutospacing="0" w:after="0" w:afterAutospacing="0"/>
        <w:contextualSpacing/>
        <w:jc w:val="both"/>
        <w:rPr>
          <w:i w:val="0"/>
          <w:sz w:val="25"/>
          <w:szCs w:val="25"/>
        </w:rPr>
      </w:pPr>
      <w:r w:rsidRPr="003458F8">
        <w:rPr>
          <w:i w:val="0"/>
          <w:sz w:val="25"/>
          <w:szCs w:val="25"/>
        </w:rPr>
        <w:t>“Una piccola rotella può bloccare l’intero ingranaggio, mi creda dica a tutti i cittadini di chiudersi in casa e di tirare le tende, dica loro di rifugiarsi ai piani più alti e di portare iva i bamb</w:t>
      </w:r>
      <w:r w:rsidR="0063659A" w:rsidRPr="003458F8">
        <w:rPr>
          <w:i w:val="0"/>
          <w:sz w:val="25"/>
          <w:szCs w:val="25"/>
        </w:rPr>
        <w:t>ini. Non uccida la gente come il</w:t>
      </w:r>
      <w:r w:rsidRPr="003458F8">
        <w:rPr>
          <w:i w:val="0"/>
          <w:sz w:val="25"/>
          <w:szCs w:val="25"/>
        </w:rPr>
        <w:t xml:space="preserve"> </w:t>
      </w:r>
      <w:r w:rsidR="0063659A" w:rsidRPr="003458F8">
        <w:rPr>
          <w:i w:val="0"/>
          <w:sz w:val="25"/>
          <w:szCs w:val="25"/>
        </w:rPr>
        <w:t>gigante</w:t>
      </w:r>
      <w:r w:rsidR="00A177B8" w:rsidRPr="003458F8">
        <w:rPr>
          <w:i w:val="0"/>
          <w:sz w:val="25"/>
          <w:szCs w:val="25"/>
        </w:rPr>
        <w:t xml:space="preserve"> usa il piede, contro</w:t>
      </w:r>
      <w:r w:rsidR="0063659A" w:rsidRPr="003458F8">
        <w:rPr>
          <w:i w:val="0"/>
          <w:sz w:val="25"/>
          <w:szCs w:val="25"/>
        </w:rPr>
        <w:t xml:space="preserve"> </w:t>
      </w:r>
      <w:r w:rsidR="00A177B8" w:rsidRPr="003458F8">
        <w:rPr>
          <w:i w:val="0"/>
          <w:sz w:val="25"/>
          <w:szCs w:val="25"/>
        </w:rPr>
        <w:t>un pugno</w:t>
      </w:r>
      <w:r w:rsidR="0076299D" w:rsidRPr="003458F8">
        <w:rPr>
          <w:i w:val="0"/>
          <w:sz w:val="25"/>
          <w:szCs w:val="25"/>
        </w:rPr>
        <w:t xml:space="preserve"> di</w:t>
      </w:r>
      <w:r w:rsidRPr="003458F8">
        <w:rPr>
          <w:i w:val="0"/>
          <w:sz w:val="25"/>
          <w:szCs w:val="25"/>
        </w:rPr>
        <w:t xml:space="preserve"> formiche</w:t>
      </w:r>
      <w:r w:rsidR="00B47DE5">
        <w:rPr>
          <w:i w:val="0"/>
          <w:sz w:val="25"/>
          <w:szCs w:val="25"/>
        </w:rPr>
        <w:t>!”</w:t>
      </w:r>
      <w:r w:rsidR="00FF4ED6">
        <w:rPr>
          <w:i w:val="0"/>
          <w:sz w:val="25"/>
          <w:szCs w:val="25"/>
        </w:rPr>
        <w:t xml:space="preserve"> </w:t>
      </w:r>
      <w:r w:rsidRPr="003458F8">
        <w:rPr>
          <w:i w:val="0"/>
          <w:sz w:val="25"/>
          <w:szCs w:val="25"/>
        </w:rPr>
        <w:t>“Questo progetto ha richiesto anno e fondi smisurati, io non posso</w:t>
      </w:r>
      <w:r w:rsidR="0062416F">
        <w:rPr>
          <w:i w:val="0"/>
          <w:sz w:val="25"/>
          <w:szCs w:val="25"/>
        </w:rPr>
        <w:t>.”</w:t>
      </w:r>
    </w:p>
    <w:p w:rsidR="000A7E80" w:rsidRPr="003458F8" w:rsidRDefault="00302DBC" w:rsidP="00AF4FDE">
      <w:pPr>
        <w:spacing w:before="0" w:beforeAutospacing="0" w:after="0" w:afterAutospacing="0"/>
        <w:contextualSpacing/>
        <w:jc w:val="both"/>
        <w:rPr>
          <w:i w:val="0"/>
          <w:sz w:val="25"/>
          <w:szCs w:val="25"/>
        </w:rPr>
      </w:pPr>
      <w:r w:rsidRPr="003458F8">
        <w:rPr>
          <w:i w:val="0"/>
          <w:sz w:val="25"/>
          <w:szCs w:val="25"/>
        </w:rPr>
        <w:t xml:space="preserve">“Tanto è troppo tardi lo stesso, lei se riesce mandi via i cittadini innocenti, i bambini, gli animali, </w:t>
      </w:r>
      <w:r w:rsidR="00076F03" w:rsidRPr="003458F8">
        <w:rPr>
          <w:i w:val="0"/>
          <w:sz w:val="25"/>
          <w:szCs w:val="25"/>
        </w:rPr>
        <w:t xml:space="preserve">li mandi </w:t>
      </w:r>
      <w:r w:rsidR="00FC0F37" w:rsidRPr="003458F8">
        <w:rPr>
          <w:i w:val="0"/>
          <w:sz w:val="25"/>
          <w:szCs w:val="25"/>
        </w:rPr>
        <w:t>a</w:t>
      </w:r>
      <w:r w:rsidR="00076F03" w:rsidRPr="003458F8">
        <w:rPr>
          <w:i w:val="0"/>
          <w:sz w:val="25"/>
          <w:szCs w:val="25"/>
        </w:rPr>
        <w:t xml:space="preserve"> un centinaio di miglia</w:t>
      </w:r>
      <w:r w:rsidR="00FF4ED6">
        <w:rPr>
          <w:i w:val="0"/>
          <w:sz w:val="25"/>
          <w:szCs w:val="25"/>
        </w:rPr>
        <w:t>,</w:t>
      </w:r>
      <w:r w:rsidR="00076F03" w:rsidRPr="003458F8">
        <w:rPr>
          <w:i w:val="0"/>
          <w:sz w:val="25"/>
          <w:szCs w:val="25"/>
        </w:rPr>
        <w:t xml:space="preserve"> lontani da qui perché abbiamo solo il tempo di salvare il salvabile.”</w:t>
      </w:r>
    </w:p>
    <w:p w:rsidR="00076F03" w:rsidRPr="003458F8" w:rsidRDefault="00076F03" w:rsidP="00AF4FDE">
      <w:pPr>
        <w:spacing w:before="0" w:beforeAutospacing="0" w:after="0" w:afterAutospacing="0"/>
        <w:contextualSpacing/>
        <w:jc w:val="both"/>
        <w:rPr>
          <w:i w:val="0"/>
          <w:sz w:val="25"/>
          <w:szCs w:val="25"/>
        </w:rPr>
      </w:pPr>
      <w:r w:rsidRPr="003458F8">
        <w:rPr>
          <w:i w:val="0"/>
          <w:sz w:val="25"/>
          <w:szCs w:val="25"/>
        </w:rPr>
        <w:t>L’uomo si sedette su una sedia per un</w:t>
      </w:r>
      <w:r w:rsidR="00284E29" w:rsidRPr="003458F8">
        <w:rPr>
          <w:i w:val="0"/>
          <w:sz w:val="25"/>
          <w:szCs w:val="25"/>
        </w:rPr>
        <w:t xml:space="preserve"> lungo </w:t>
      </w:r>
      <w:r w:rsidRPr="003458F8">
        <w:rPr>
          <w:i w:val="0"/>
          <w:sz w:val="25"/>
          <w:szCs w:val="25"/>
        </w:rPr>
        <w:t>minuto di silenzio.</w:t>
      </w:r>
    </w:p>
    <w:p w:rsidR="00284E29" w:rsidRPr="003458F8" w:rsidRDefault="00284E29" w:rsidP="00AF4FDE">
      <w:pPr>
        <w:spacing w:before="0" w:beforeAutospacing="0" w:after="0" w:afterAutospacing="0"/>
        <w:contextualSpacing/>
        <w:jc w:val="both"/>
        <w:rPr>
          <w:i w:val="0"/>
          <w:sz w:val="25"/>
          <w:szCs w:val="25"/>
        </w:rPr>
      </w:pPr>
      <w:r w:rsidRPr="003458F8">
        <w:rPr>
          <w:i w:val="0"/>
          <w:sz w:val="25"/>
          <w:szCs w:val="25"/>
        </w:rPr>
        <w:t>“E cosa succederà</w:t>
      </w:r>
      <w:r w:rsidR="00B47DE5">
        <w:rPr>
          <w:i w:val="0"/>
          <w:sz w:val="25"/>
          <w:szCs w:val="25"/>
        </w:rPr>
        <w:t>?”</w:t>
      </w:r>
    </w:p>
    <w:p w:rsidR="000A7E80" w:rsidRPr="003458F8" w:rsidRDefault="00284E29" w:rsidP="00AF4FDE">
      <w:pPr>
        <w:spacing w:before="0" w:beforeAutospacing="0" w:after="0" w:afterAutospacing="0"/>
        <w:contextualSpacing/>
        <w:jc w:val="both"/>
        <w:rPr>
          <w:i w:val="0"/>
          <w:sz w:val="25"/>
          <w:szCs w:val="25"/>
        </w:rPr>
      </w:pPr>
      <w:r w:rsidRPr="003458F8">
        <w:rPr>
          <w:i w:val="0"/>
          <w:sz w:val="25"/>
          <w:szCs w:val="25"/>
        </w:rPr>
        <w:t>Ero zitto perché non sapevo cosa rispondere e fu Billy a sostituirmi.</w:t>
      </w:r>
    </w:p>
    <w:p w:rsidR="00284E29" w:rsidRPr="003458F8" w:rsidRDefault="00284E29" w:rsidP="00AF4FDE">
      <w:pPr>
        <w:spacing w:before="0" w:beforeAutospacing="0" w:after="0" w:afterAutospacing="0"/>
        <w:contextualSpacing/>
        <w:jc w:val="both"/>
        <w:rPr>
          <w:i w:val="0"/>
          <w:sz w:val="25"/>
          <w:szCs w:val="25"/>
        </w:rPr>
      </w:pPr>
      <w:r w:rsidRPr="003458F8">
        <w:rPr>
          <w:i w:val="0"/>
          <w:sz w:val="25"/>
          <w:szCs w:val="25"/>
        </w:rPr>
        <w:t>“Verrà a riprendersi ciò che è suo e null’altro ma se sulla strada trov</w:t>
      </w:r>
      <w:r w:rsidR="00643974" w:rsidRPr="003458F8">
        <w:rPr>
          <w:i w:val="0"/>
          <w:sz w:val="25"/>
          <w:szCs w:val="25"/>
        </w:rPr>
        <w:t xml:space="preserve">erà ostacoli </w:t>
      </w:r>
      <w:r w:rsidR="00B60024" w:rsidRPr="003458F8">
        <w:rPr>
          <w:i w:val="0"/>
          <w:sz w:val="25"/>
          <w:szCs w:val="25"/>
        </w:rPr>
        <w:t>…”</w:t>
      </w:r>
      <w:r w:rsidR="0063659A" w:rsidRPr="003458F8">
        <w:rPr>
          <w:i w:val="0"/>
          <w:sz w:val="25"/>
          <w:szCs w:val="25"/>
        </w:rPr>
        <w:t>.</w:t>
      </w:r>
    </w:p>
    <w:p w:rsidR="00B60024" w:rsidRPr="003458F8" w:rsidRDefault="00B60024" w:rsidP="00AF4FDE">
      <w:pPr>
        <w:spacing w:before="0" w:beforeAutospacing="0" w:after="0" w:afterAutospacing="0"/>
        <w:contextualSpacing/>
        <w:jc w:val="both"/>
        <w:rPr>
          <w:i w:val="0"/>
          <w:sz w:val="25"/>
          <w:szCs w:val="25"/>
        </w:rPr>
      </w:pPr>
      <w:r w:rsidRPr="003458F8">
        <w:rPr>
          <w:i w:val="0"/>
          <w:sz w:val="25"/>
          <w:szCs w:val="25"/>
        </w:rPr>
        <w:t>“Già.”, disse il capo che si</w:t>
      </w:r>
      <w:r w:rsidR="003F60D6" w:rsidRPr="003458F8">
        <w:rPr>
          <w:i w:val="0"/>
          <w:sz w:val="25"/>
          <w:szCs w:val="25"/>
        </w:rPr>
        <w:t xml:space="preserve"> alzò richiamando i suoi uomini e noi vedemmo i suoi piedi in un perfetto cerchio d’acqua.</w:t>
      </w:r>
    </w:p>
    <w:p w:rsidR="00B60024" w:rsidRPr="003458F8" w:rsidRDefault="00B60024" w:rsidP="00AF4FDE">
      <w:pPr>
        <w:spacing w:before="0" w:beforeAutospacing="0" w:after="0" w:afterAutospacing="0"/>
        <w:contextualSpacing/>
        <w:jc w:val="both"/>
        <w:rPr>
          <w:i w:val="0"/>
          <w:sz w:val="25"/>
          <w:szCs w:val="25"/>
        </w:rPr>
      </w:pPr>
      <w:r w:rsidRPr="003458F8">
        <w:rPr>
          <w:i w:val="0"/>
          <w:sz w:val="25"/>
          <w:szCs w:val="25"/>
        </w:rPr>
        <w:t>“Possiamo andare a casa o ci arrestate?”, mi sembrò onesto chiedere.</w:t>
      </w:r>
    </w:p>
    <w:p w:rsidR="00263002" w:rsidRPr="003458F8" w:rsidRDefault="00263002" w:rsidP="00AF4FDE">
      <w:pPr>
        <w:spacing w:before="0" w:beforeAutospacing="0" w:after="0" w:afterAutospacing="0"/>
        <w:contextualSpacing/>
        <w:jc w:val="both"/>
        <w:rPr>
          <w:i w:val="0"/>
          <w:sz w:val="25"/>
          <w:szCs w:val="25"/>
        </w:rPr>
      </w:pPr>
      <w:r w:rsidRPr="003458F8">
        <w:rPr>
          <w:i w:val="0"/>
          <w:sz w:val="25"/>
          <w:szCs w:val="25"/>
        </w:rPr>
        <w:t>“Siete liberi come lo siete sempre stati, forse non è il caso farsi trovare vicino a queste pietre</w:t>
      </w:r>
      <w:r w:rsidR="0062416F">
        <w:rPr>
          <w:i w:val="0"/>
          <w:sz w:val="25"/>
          <w:szCs w:val="25"/>
        </w:rPr>
        <w:t>.”</w:t>
      </w:r>
    </w:p>
    <w:p w:rsidR="00263002" w:rsidRPr="003458F8" w:rsidRDefault="00263002" w:rsidP="00AF4FDE">
      <w:pPr>
        <w:spacing w:before="0" w:beforeAutospacing="0" w:after="0" w:afterAutospacing="0"/>
        <w:contextualSpacing/>
        <w:jc w:val="both"/>
        <w:rPr>
          <w:i w:val="0"/>
          <w:sz w:val="25"/>
          <w:szCs w:val="25"/>
        </w:rPr>
      </w:pPr>
      <w:r w:rsidRPr="003458F8">
        <w:rPr>
          <w:i w:val="0"/>
          <w:sz w:val="25"/>
          <w:szCs w:val="25"/>
        </w:rPr>
        <w:t>“Vede, gli risposi, le pietre ti salvano solo se non hai l’amo ma se pensi di avere l’amo e di essere sicuro all’interno delle pietr</w:t>
      </w:r>
      <w:r w:rsidR="00FB5B4F" w:rsidRPr="003458F8">
        <w:rPr>
          <w:i w:val="0"/>
          <w:sz w:val="25"/>
          <w:szCs w:val="25"/>
        </w:rPr>
        <w:t>e, beh, è una follia</w:t>
      </w:r>
      <w:r w:rsidR="0062416F">
        <w:rPr>
          <w:i w:val="0"/>
          <w:sz w:val="25"/>
          <w:szCs w:val="25"/>
        </w:rPr>
        <w:t>.”</w:t>
      </w:r>
    </w:p>
    <w:p w:rsidR="00FB5B4F" w:rsidRPr="003458F8" w:rsidRDefault="00FB5B4F" w:rsidP="00AF4FDE">
      <w:pPr>
        <w:spacing w:before="0" w:beforeAutospacing="0" w:after="0" w:afterAutospacing="0"/>
        <w:contextualSpacing/>
        <w:jc w:val="both"/>
        <w:rPr>
          <w:i w:val="0"/>
          <w:sz w:val="25"/>
          <w:szCs w:val="25"/>
        </w:rPr>
      </w:pPr>
      <w:r w:rsidRPr="003458F8">
        <w:rPr>
          <w:i w:val="0"/>
          <w:sz w:val="25"/>
          <w:szCs w:val="25"/>
        </w:rPr>
        <w:t>“Allora non si salverà nulla</w:t>
      </w:r>
      <w:r w:rsidR="00B47DE5">
        <w:rPr>
          <w:i w:val="0"/>
          <w:sz w:val="25"/>
          <w:szCs w:val="25"/>
        </w:rPr>
        <w:t>?”</w:t>
      </w:r>
    </w:p>
    <w:p w:rsidR="00FB5B4F" w:rsidRPr="003458F8" w:rsidRDefault="00FB5B4F" w:rsidP="00AF4FDE">
      <w:pPr>
        <w:spacing w:before="0" w:beforeAutospacing="0" w:after="0" w:afterAutospacing="0"/>
        <w:contextualSpacing/>
        <w:jc w:val="both"/>
        <w:rPr>
          <w:i w:val="0"/>
          <w:sz w:val="25"/>
          <w:szCs w:val="25"/>
        </w:rPr>
      </w:pPr>
      <w:r w:rsidRPr="003458F8">
        <w:rPr>
          <w:i w:val="0"/>
          <w:sz w:val="25"/>
          <w:szCs w:val="25"/>
        </w:rPr>
        <w:t>“Non credo</w:t>
      </w:r>
      <w:r w:rsidR="0062416F">
        <w:rPr>
          <w:i w:val="0"/>
          <w:sz w:val="25"/>
          <w:szCs w:val="25"/>
        </w:rPr>
        <w:t>.”</w:t>
      </w:r>
    </w:p>
    <w:p w:rsidR="00FB5B4F" w:rsidRPr="003458F8" w:rsidRDefault="00FB5B4F" w:rsidP="00AF4FDE">
      <w:pPr>
        <w:spacing w:before="0" w:beforeAutospacing="0" w:after="0" w:afterAutospacing="0"/>
        <w:contextualSpacing/>
        <w:jc w:val="both"/>
        <w:rPr>
          <w:i w:val="0"/>
          <w:sz w:val="25"/>
          <w:szCs w:val="25"/>
        </w:rPr>
      </w:pPr>
      <w:r w:rsidRPr="003458F8">
        <w:rPr>
          <w:i w:val="0"/>
          <w:sz w:val="25"/>
          <w:szCs w:val="25"/>
        </w:rPr>
        <w:t>Alle ore dieci il Museo riceveva i pri</w:t>
      </w:r>
      <w:r w:rsidR="000B5CAC" w:rsidRPr="003458F8">
        <w:rPr>
          <w:i w:val="0"/>
          <w:sz w:val="25"/>
          <w:szCs w:val="25"/>
        </w:rPr>
        <w:t>mi ospiti ufficiali</w:t>
      </w:r>
      <w:r w:rsidRPr="003458F8">
        <w:rPr>
          <w:i w:val="0"/>
          <w:sz w:val="25"/>
          <w:szCs w:val="25"/>
        </w:rPr>
        <w:t xml:space="preserve"> per l’anteprima della Fiera dei </w:t>
      </w:r>
      <w:r w:rsidR="00804C22" w:rsidRPr="003458F8">
        <w:rPr>
          <w:i w:val="0"/>
          <w:sz w:val="25"/>
          <w:szCs w:val="25"/>
        </w:rPr>
        <w:t>M</w:t>
      </w:r>
      <w:r w:rsidRPr="003458F8">
        <w:rPr>
          <w:i w:val="0"/>
          <w:sz w:val="25"/>
          <w:szCs w:val="25"/>
        </w:rPr>
        <w:t>orti.</w:t>
      </w:r>
      <w:r w:rsidR="000B5CAC" w:rsidRPr="003458F8">
        <w:rPr>
          <w:i w:val="0"/>
          <w:sz w:val="25"/>
          <w:szCs w:val="25"/>
        </w:rPr>
        <w:t xml:space="preserve"> Attori e personaggi politici avanzavano sul tappeto rosso verso la grande sala. Le televisioni filmavano </w:t>
      </w:r>
      <w:r w:rsidR="00A143A2" w:rsidRPr="003458F8">
        <w:rPr>
          <w:i w:val="0"/>
          <w:sz w:val="25"/>
          <w:szCs w:val="25"/>
        </w:rPr>
        <w:t>e</w:t>
      </w:r>
      <w:r w:rsidR="000B5CAC" w:rsidRPr="003458F8">
        <w:rPr>
          <w:i w:val="0"/>
          <w:sz w:val="25"/>
          <w:szCs w:val="25"/>
        </w:rPr>
        <w:t xml:space="preserve"> intervistavano come se la ricchezza della serata invitasse gli spettatori </w:t>
      </w:r>
      <w:r w:rsidR="00FC0F37" w:rsidRPr="003458F8">
        <w:rPr>
          <w:i w:val="0"/>
          <w:sz w:val="25"/>
          <w:szCs w:val="25"/>
        </w:rPr>
        <w:t>a</w:t>
      </w:r>
      <w:r w:rsidR="000B5CAC" w:rsidRPr="003458F8">
        <w:rPr>
          <w:i w:val="0"/>
          <w:sz w:val="25"/>
          <w:szCs w:val="25"/>
        </w:rPr>
        <w:t xml:space="preserve"> un’attenzione totale.</w:t>
      </w:r>
    </w:p>
    <w:p w:rsidR="00C746B7" w:rsidRPr="003458F8" w:rsidRDefault="00C746B7" w:rsidP="00AF4FDE">
      <w:pPr>
        <w:spacing w:before="0" w:beforeAutospacing="0" w:after="0" w:afterAutospacing="0"/>
        <w:contextualSpacing/>
        <w:jc w:val="both"/>
        <w:rPr>
          <w:i w:val="0"/>
          <w:sz w:val="25"/>
          <w:szCs w:val="25"/>
        </w:rPr>
      </w:pPr>
      <w:r w:rsidRPr="003458F8">
        <w:rPr>
          <w:i w:val="0"/>
          <w:sz w:val="25"/>
          <w:szCs w:val="25"/>
        </w:rPr>
        <w:t xml:space="preserve">Fuori nemmeno un rumore e sembrava che nessuno </w:t>
      </w:r>
      <w:r w:rsidR="0063659A" w:rsidRPr="003458F8">
        <w:rPr>
          <w:i w:val="0"/>
          <w:sz w:val="25"/>
          <w:szCs w:val="25"/>
        </w:rPr>
        <w:t xml:space="preserve">si </w:t>
      </w:r>
      <w:r w:rsidRPr="003458F8">
        <w:rPr>
          <w:i w:val="0"/>
          <w:sz w:val="25"/>
          <w:szCs w:val="25"/>
        </w:rPr>
        <w:t>accorgeva.</w:t>
      </w:r>
      <w:r w:rsidR="00C70CAF" w:rsidRPr="003458F8">
        <w:rPr>
          <w:i w:val="0"/>
          <w:sz w:val="25"/>
          <w:szCs w:val="25"/>
        </w:rPr>
        <w:t xml:space="preserve"> Noi avevamo un permesso speciale e nessun agente di alcuna agenzia ci avrebbe </w:t>
      </w:r>
      <w:r w:rsidR="0063659A" w:rsidRPr="003458F8">
        <w:rPr>
          <w:i w:val="0"/>
          <w:sz w:val="25"/>
          <w:szCs w:val="25"/>
        </w:rPr>
        <w:t>fermato</w:t>
      </w:r>
      <w:r w:rsidR="00C70CAF" w:rsidRPr="003458F8">
        <w:rPr>
          <w:i w:val="0"/>
          <w:sz w:val="25"/>
          <w:szCs w:val="25"/>
        </w:rPr>
        <w:t xml:space="preserve">. Ho avuto la sensazione di vedere </w:t>
      </w:r>
      <w:r w:rsidR="00C70CAF" w:rsidRPr="003458F8">
        <w:rPr>
          <w:i w:val="0"/>
          <w:sz w:val="25"/>
          <w:szCs w:val="25"/>
        </w:rPr>
        <w:lastRenderedPageBreak/>
        <w:t xml:space="preserve">nella folla davanti al museo, Mary </w:t>
      </w:r>
      <w:proofErr w:type="spellStart"/>
      <w:r w:rsidR="00C70CAF" w:rsidRPr="003458F8">
        <w:rPr>
          <w:i w:val="0"/>
          <w:sz w:val="25"/>
          <w:szCs w:val="25"/>
        </w:rPr>
        <w:t>Ann</w:t>
      </w:r>
      <w:proofErr w:type="spellEnd"/>
      <w:r w:rsidR="00C70CAF" w:rsidRPr="003458F8">
        <w:rPr>
          <w:i w:val="0"/>
          <w:sz w:val="25"/>
          <w:szCs w:val="25"/>
        </w:rPr>
        <w:t xml:space="preserve"> ma è stata l’impressione di un </w:t>
      </w:r>
      <w:r w:rsidR="0063659A" w:rsidRPr="003458F8">
        <w:rPr>
          <w:i w:val="0"/>
          <w:sz w:val="25"/>
          <w:szCs w:val="25"/>
        </w:rPr>
        <w:t>momento</w:t>
      </w:r>
      <w:r w:rsidR="00C70CAF" w:rsidRPr="003458F8">
        <w:rPr>
          <w:i w:val="0"/>
          <w:sz w:val="25"/>
          <w:szCs w:val="25"/>
        </w:rPr>
        <w:t xml:space="preserve">, </w:t>
      </w:r>
      <w:r w:rsidR="0063659A" w:rsidRPr="003458F8">
        <w:rPr>
          <w:i w:val="0"/>
          <w:sz w:val="25"/>
          <w:szCs w:val="25"/>
        </w:rPr>
        <w:t xml:space="preserve">un </w:t>
      </w:r>
      <w:r w:rsidR="00C70CAF" w:rsidRPr="003458F8">
        <w:rPr>
          <w:i w:val="0"/>
          <w:sz w:val="25"/>
          <w:szCs w:val="25"/>
        </w:rPr>
        <w:t>attimo lungo e terrificante.</w:t>
      </w:r>
    </w:p>
    <w:p w:rsidR="00C746B7" w:rsidRPr="003458F8" w:rsidRDefault="00C746B7" w:rsidP="00AF4FDE">
      <w:pPr>
        <w:spacing w:before="0" w:beforeAutospacing="0" w:after="0" w:afterAutospacing="0"/>
        <w:contextualSpacing/>
        <w:jc w:val="both"/>
        <w:rPr>
          <w:i w:val="0"/>
          <w:sz w:val="25"/>
          <w:szCs w:val="25"/>
        </w:rPr>
      </w:pPr>
      <w:r w:rsidRPr="003458F8">
        <w:rPr>
          <w:i w:val="0"/>
          <w:sz w:val="25"/>
          <w:szCs w:val="25"/>
        </w:rPr>
        <w:t>Billy ed io scappammo vero il monte Gore e non avevamo alcuna intenzione di tornare indietro per rivedere la grande onda.</w:t>
      </w:r>
      <w:r w:rsidR="0087742E" w:rsidRPr="003458F8">
        <w:rPr>
          <w:i w:val="0"/>
          <w:sz w:val="25"/>
          <w:szCs w:val="25"/>
        </w:rPr>
        <w:t xml:space="preserve"> Durante il viaggio mi disse qualcosa che fermentò altra tristezza nel mio capo.</w:t>
      </w:r>
    </w:p>
    <w:p w:rsidR="0087742E" w:rsidRPr="003458F8" w:rsidRDefault="0087742E" w:rsidP="00AF4FDE">
      <w:pPr>
        <w:spacing w:before="0" w:beforeAutospacing="0" w:after="0" w:afterAutospacing="0"/>
        <w:contextualSpacing/>
        <w:jc w:val="both"/>
        <w:rPr>
          <w:i w:val="0"/>
          <w:sz w:val="25"/>
          <w:szCs w:val="25"/>
        </w:rPr>
      </w:pPr>
      <w:r w:rsidRPr="003458F8">
        <w:rPr>
          <w:i w:val="0"/>
          <w:sz w:val="25"/>
          <w:szCs w:val="25"/>
        </w:rPr>
        <w:t>“Ti ricordi Con</w:t>
      </w:r>
      <w:r w:rsidR="00A143A2" w:rsidRPr="003458F8">
        <w:rPr>
          <w:i w:val="0"/>
          <w:sz w:val="25"/>
          <w:szCs w:val="25"/>
        </w:rPr>
        <w:t>rad, Conrad che agitava le mani?</w:t>
      </w:r>
      <w:r w:rsidRPr="003458F8">
        <w:rPr>
          <w:i w:val="0"/>
          <w:sz w:val="25"/>
          <w:szCs w:val="25"/>
        </w:rPr>
        <w:t xml:space="preserve"> Era un ringhio </w:t>
      </w:r>
      <w:proofErr w:type="spellStart"/>
      <w:r w:rsidRPr="003458F8">
        <w:rPr>
          <w:i w:val="0"/>
          <w:sz w:val="25"/>
          <w:szCs w:val="25"/>
        </w:rPr>
        <w:t>Armet</w:t>
      </w:r>
      <w:proofErr w:type="spellEnd"/>
      <w:r w:rsidRPr="003458F8">
        <w:rPr>
          <w:i w:val="0"/>
          <w:sz w:val="25"/>
          <w:szCs w:val="25"/>
        </w:rPr>
        <w:t xml:space="preserve">. </w:t>
      </w:r>
      <w:r w:rsidR="00A143A2" w:rsidRPr="003458F8">
        <w:rPr>
          <w:i w:val="0"/>
          <w:sz w:val="25"/>
          <w:szCs w:val="25"/>
        </w:rPr>
        <w:t>Quell’</w:t>
      </w:r>
      <w:r w:rsidRPr="003458F8">
        <w:rPr>
          <w:i w:val="0"/>
          <w:sz w:val="25"/>
          <w:szCs w:val="25"/>
        </w:rPr>
        <w:t xml:space="preserve">uomo ti </w:t>
      </w:r>
      <w:r w:rsidR="00497585">
        <w:rPr>
          <w:i w:val="0"/>
          <w:sz w:val="25"/>
          <w:szCs w:val="25"/>
        </w:rPr>
        <w:t>mostrava un cerchio d’acqua e t’</w:t>
      </w:r>
      <w:r w:rsidRPr="003458F8">
        <w:rPr>
          <w:i w:val="0"/>
          <w:sz w:val="25"/>
          <w:szCs w:val="25"/>
        </w:rPr>
        <w:t>invitava a</w:t>
      </w:r>
      <w:r w:rsidR="00497585">
        <w:rPr>
          <w:i w:val="0"/>
          <w:sz w:val="25"/>
          <w:szCs w:val="25"/>
        </w:rPr>
        <w:t>d</w:t>
      </w:r>
      <w:r w:rsidRPr="003458F8">
        <w:rPr>
          <w:i w:val="0"/>
          <w:sz w:val="25"/>
          <w:szCs w:val="25"/>
        </w:rPr>
        <w:t xml:space="preserve"> entrarci</w:t>
      </w:r>
      <w:r w:rsidR="0062416F">
        <w:rPr>
          <w:i w:val="0"/>
          <w:sz w:val="25"/>
          <w:szCs w:val="25"/>
        </w:rPr>
        <w:t>.”</w:t>
      </w:r>
    </w:p>
    <w:p w:rsidR="000A7E80" w:rsidRPr="003458F8" w:rsidRDefault="00C746B7" w:rsidP="00AF4FDE">
      <w:pPr>
        <w:spacing w:before="0" w:beforeAutospacing="0" w:after="0" w:afterAutospacing="0"/>
        <w:contextualSpacing/>
        <w:jc w:val="both"/>
        <w:rPr>
          <w:i w:val="0"/>
          <w:sz w:val="25"/>
          <w:szCs w:val="25"/>
        </w:rPr>
      </w:pPr>
      <w:r w:rsidRPr="003458F8">
        <w:rPr>
          <w:i w:val="0"/>
          <w:sz w:val="25"/>
          <w:szCs w:val="25"/>
        </w:rPr>
        <w:t xml:space="preserve">Il 9 luglio tutte le radio e le televisioni parlavano </w:t>
      </w:r>
      <w:r w:rsidR="0063659A" w:rsidRPr="003458F8">
        <w:rPr>
          <w:i w:val="0"/>
          <w:sz w:val="25"/>
          <w:szCs w:val="25"/>
        </w:rPr>
        <w:t>dell’immensa onda</w:t>
      </w:r>
      <w:r w:rsidRPr="003458F8">
        <w:rPr>
          <w:i w:val="0"/>
          <w:sz w:val="25"/>
          <w:szCs w:val="25"/>
        </w:rPr>
        <w:t xml:space="preserve"> che aveva messo in ginocchio New York e seppellito sotto l’acqua Martha’s Vineyard.</w:t>
      </w:r>
      <w:r w:rsidR="00497585">
        <w:rPr>
          <w:i w:val="0"/>
          <w:sz w:val="25"/>
          <w:szCs w:val="25"/>
        </w:rPr>
        <w:t xml:space="preserve"> </w:t>
      </w:r>
      <w:proofErr w:type="spellStart"/>
      <w:r w:rsidR="00813757" w:rsidRPr="003458F8">
        <w:rPr>
          <w:i w:val="0"/>
          <w:sz w:val="25"/>
          <w:szCs w:val="25"/>
        </w:rPr>
        <w:t>Goth</w:t>
      </w:r>
      <w:proofErr w:type="spellEnd"/>
      <w:r w:rsidR="00813757" w:rsidRPr="003458F8">
        <w:rPr>
          <w:i w:val="0"/>
          <w:sz w:val="25"/>
          <w:szCs w:val="25"/>
        </w:rPr>
        <w:t xml:space="preserve"> si riprese tutto e se qualcuno del governo sapeva la verità, quella era stata la vota buona per tacere la verità per sempre. Le pietre come la copia dell’</w:t>
      </w:r>
      <w:r w:rsidR="00A143A2" w:rsidRPr="003458F8">
        <w:rPr>
          <w:i w:val="0"/>
          <w:sz w:val="25"/>
          <w:szCs w:val="25"/>
        </w:rPr>
        <w:t>orecchino, la prova della loro esistenza</w:t>
      </w:r>
      <w:r w:rsidR="00813757" w:rsidRPr="003458F8">
        <w:rPr>
          <w:i w:val="0"/>
          <w:sz w:val="25"/>
          <w:szCs w:val="25"/>
        </w:rPr>
        <w:t xml:space="preserve"> </w:t>
      </w:r>
      <w:r w:rsidR="00A143A2" w:rsidRPr="003458F8">
        <w:rPr>
          <w:i w:val="0"/>
          <w:sz w:val="25"/>
          <w:szCs w:val="25"/>
        </w:rPr>
        <w:t>era sparita</w:t>
      </w:r>
      <w:r w:rsidR="004E7C60" w:rsidRPr="003458F8">
        <w:rPr>
          <w:i w:val="0"/>
          <w:sz w:val="25"/>
          <w:szCs w:val="25"/>
        </w:rPr>
        <w:t>, con le acque, coi detriti, col fango. La sparizione di buona parte della popolazione e l’assenza di corpi</w:t>
      </w:r>
      <w:r w:rsidR="00896E41" w:rsidRPr="003458F8">
        <w:rPr>
          <w:i w:val="0"/>
          <w:sz w:val="25"/>
          <w:szCs w:val="25"/>
        </w:rPr>
        <w:t>,</w:t>
      </w:r>
      <w:r w:rsidR="004E7C60" w:rsidRPr="003458F8">
        <w:rPr>
          <w:i w:val="0"/>
          <w:sz w:val="25"/>
          <w:szCs w:val="25"/>
        </w:rPr>
        <w:t xml:space="preserve"> fu taciuta ma sapevamo che qualcuno, tra qualche tempo ne avrebbe parlato.</w:t>
      </w:r>
    </w:p>
    <w:p w:rsidR="004E7C60" w:rsidRPr="003458F8" w:rsidRDefault="004E7C60" w:rsidP="00AF4FDE">
      <w:pPr>
        <w:spacing w:before="0" w:beforeAutospacing="0" w:after="0" w:afterAutospacing="0"/>
        <w:contextualSpacing/>
        <w:jc w:val="both"/>
        <w:rPr>
          <w:i w:val="0"/>
          <w:sz w:val="25"/>
          <w:szCs w:val="25"/>
        </w:rPr>
      </w:pPr>
      <w:proofErr w:type="spellStart"/>
      <w:r w:rsidRPr="003458F8">
        <w:rPr>
          <w:i w:val="0"/>
          <w:sz w:val="25"/>
          <w:szCs w:val="25"/>
        </w:rPr>
        <w:t>Icony</w:t>
      </w:r>
      <w:proofErr w:type="spellEnd"/>
      <w:r w:rsidRPr="003458F8">
        <w:rPr>
          <w:i w:val="0"/>
          <w:sz w:val="25"/>
          <w:szCs w:val="25"/>
        </w:rPr>
        <w:t xml:space="preserve"> </w:t>
      </w:r>
      <w:r w:rsidR="00896E41" w:rsidRPr="003458F8">
        <w:rPr>
          <w:i w:val="0"/>
          <w:sz w:val="25"/>
          <w:szCs w:val="25"/>
        </w:rPr>
        <w:t>e</w:t>
      </w:r>
      <w:r w:rsidRPr="003458F8">
        <w:rPr>
          <w:i w:val="0"/>
          <w:sz w:val="25"/>
          <w:szCs w:val="25"/>
        </w:rPr>
        <w:t xml:space="preserve"> </w:t>
      </w:r>
      <w:proofErr w:type="spellStart"/>
      <w:r w:rsidRPr="003458F8">
        <w:rPr>
          <w:i w:val="0"/>
          <w:sz w:val="25"/>
          <w:szCs w:val="25"/>
        </w:rPr>
        <w:t>Idony</w:t>
      </w:r>
      <w:proofErr w:type="spellEnd"/>
      <w:r w:rsidRPr="003458F8">
        <w:rPr>
          <w:i w:val="0"/>
          <w:sz w:val="25"/>
          <w:szCs w:val="25"/>
        </w:rPr>
        <w:t xml:space="preserve"> non sapevamo se erano sparite per sempre </w:t>
      </w:r>
      <w:r w:rsidR="0073253A" w:rsidRPr="003458F8">
        <w:rPr>
          <w:i w:val="0"/>
          <w:sz w:val="25"/>
          <w:szCs w:val="25"/>
        </w:rPr>
        <w:t>o erano ancora la sotto terra per i collezionisti dell’orrore era così noi consideravamo alcuni enti del governo.</w:t>
      </w:r>
      <w:r w:rsidR="001E0E4F" w:rsidRPr="003458F8">
        <w:rPr>
          <w:i w:val="0"/>
          <w:sz w:val="25"/>
          <w:szCs w:val="25"/>
        </w:rPr>
        <w:t xml:space="preserve"> Se il tendone del circo era rimasto </w:t>
      </w:r>
      <w:r w:rsidR="00A143A2" w:rsidRPr="003458F8">
        <w:rPr>
          <w:i w:val="0"/>
          <w:sz w:val="25"/>
          <w:szCs w:val="25"/>
        </w:rPr>
        <w:t>intatto,</w:t>
      </w:r>
      <w:r w:rsidR="001E0E4F" w:rsidRPr="003458F8">
        <w:rPr>
          <w:i w:val="0"/>
          <w:sz w:val="25"/>
          <w:szCs w:val="25"/>
        </w:rPr>
        <w:t xml:space="preserve"> anche lo spettacolo non sarebbe mai finito.</w:t>
      </w:r>
    </w:p>
    <w:p w:rsidR="001E0E4F" w:rsidRPr="003458F8" w:rsidRDefault="001E0E4F" w:rsidP="00AF4FDE">
      <w:pPr>
        <w:spacing w:before="0" w:beforeAutospacing="0" w:after="0" w:afterAutospacing="0"/>
        <w:contextualSpacing/>
        <w:jc w:val="both"/>
        <w:rPr>
          <w:i w:val="0"/>
          <w:sz w:val="25"/>
          <w:szCs w:val="25"/>
        </w:rPr>
      </w:pPr>
      <w:r w:rsidRPr="003458F8">
        <w:rPr>
          <w:i w:val="0"/>
          <w:sz w:val="25"/>
          <w:szCs w:val="25"/>
        </w:rPr>
        <w:t>Due anni dopo Billy e Rose si sposarono. Io non andai a vivere con loro ma mi permettevo di andare a trovarli un paio di volte la settimana.</w:t>
      </w:r>
    </w:p>
    <w:p w:rsidR="00BA039F" w:rsidRPr="003458F8" w:rsidRDefault="00FD5552" w:rsidP="00AF4FDE">
      <w:pPr>
        <w:spacing w:before="0" w:beforeAutospacing="0" w:after="0" w:afterAutospacing="0"/>
        <w:contextualSpacing/>
        <w:jc w:val="both"/>
        <w:rPr>
          <w:i w:val="0"/>
          <w:sz w:val="25"/>
          <w:szCs w:val="25"/>
        </w:rPr>
      </w:pPr>
      <w:r w:rsidRPr="003458F8">
        <w:rPr>
          <w:i w:val="0"/>
          <w:sz w:val="25"/>
          <w:szCs w:val="25"/>
        </w:rPr>
        <w:t>A</w:t>
      </w:r>
      <w:r w:rsidR="00BA039F" w:rsidRPr="003458F8">
        <w:rPr>
          <w:i w:val="0"/>
          <w:sz w:val="25"/>
          <w:szCs w:val="25"/>
        </w:rPr>
        <w:t xml:space="preserve"> </w:t>
      </w:r>
      <w:proofErr w:type="spellStart"/>
      <w:r w:rsidR="00BA039F" w:rsidRPr="003458F8">
        <w:rPr>
          <w:i w:val="0"/>
          <w:sz w:val="25"/>
          <w:szCs w:val="25"/>
        </w:rPr>
        <w:t>Idony</w:t>
      </w:r>
      <w:proofErr w:type="spellEnd"/>
      <w:r w:rsidR="00BA039F" w:rsidRPr="003458F8">
        <w:rPr>
          <w:i w:val="0"/>
          <w:sz w:val="25"/>
          <w:szCs w:val="25"/>
        </w:rPr>
        <w:t xml:space="preserve"> non </w:t>
      </w:r>
      <w:r w:rsidR="00340867" w:rsidRPr="003458F8">
        <w:rPr>
          <w:i w:val="0"/>
          <w:sz w:val="25"/>
          <w:szCs w:val="25"/>
        </w:rPr>
        <w:t>ritornai</w:t>
      </w:r>
      <w:r w:rsidR="00BA039F" w:rsidRPr="003458F8">
        <w:rPr>
          <w:i w:val="0"/>
          <w:sz w:val="25"/>
          <w:szCs w:val="25"/>
        </w:rPr>
        <w:t xml:space="preserve"> più</w:t>
      </w:r>
      <w:r w:rsidR="00FC0F37" w:rsidRPr="003458F8">
        <w:rPr>
          <w:i w:val="0"/>
          <w:sz w:val="25"/>
          <w:szCs w:val="25"/>
        </w:rPr>
        <w:t>,</w:t>
      </w:r>
      <w:r w:rsidR="00BA039F" w:rsidRPr="003458F8">
        <w:rPr>
          <w:i w:val="0"/>
          <w:sz w:val="25"/>
          <w:szCs w:val="25"/>
        </w:rPr>
        <w:t xml:space="preserve"> sebbene </w:t>
      </w:r>
      <w:r w:rsidR="00FC0F37" w:rsidRPr="003458F8">
        <w:rPr>
          <w:i w:val="0"/>
          <w:sz w:val="25"/>
          <w:szCs w:val="25"/>
        </w:rPr>
        <w:t>lì</w:t>
      </w:r>
      <w:r w:rsidR="00BA039F" w:rsidRPr="003458F8">
        <w:rPr>
          <w:i w:val="0"/>
          <w:sz w:val="25"/>
          <w:szCs w:val="25"/>
        </w:rPr>
        <w:t xml:space="preserve"> riposa</w:t>
      </w:r>
      <w:r w:rsidR="00FC0F37" w:rsidRPr="003458F8">
        <w:rPr>
          <w:i w:val="0"/>
          <w:sz w:val="25"/>
          <w:szCs w:val="25"/>
        </w:rPr>
        <w:t>va</w:t>
      </w:r>
      <w:r w:rsidR="00BA039F" w:rsidRPr="003458F8">
        <w:rPr>
          <w:i w:val="0"/>
          <w:sz w:val="25"/>
          <w:szCs w:val="25"/>
        </w:rPr>
        <w:t xml:space="preserve"> la mia Sandra, </w:t>
      </w:r>
      <w:r w:rsidR="00340867" w:rsidRPr="003458F8">
        <w:rPr>
          <w:i w:val="0"/>
          <w:sz w:val="25"/>
          <w:szCs w:val="25"/>
        </w:rPr>
        <w:t>avevo bisogno di dimenticare prima di azzardare un giro nella distrutta città.</w:t>
      </w:r>
    </w:p>
    <w:p w:rsidR="009D57B0" w:rsidRPr="003458F8" w:rsidRDefault="001E0E4F" w:rsidP="00AF4FDE">
      <w:pPr>
        <w:spacing w:before="0" w:beforeAutospacing="0" w:after="0" w:afterAutospacing="0"/>
        <w:contextualSpacing/>
        <w:jc w:val="both"/>
        <w:rPr>
          <w:i w:val="0"/>
          <w:sz w:val="25"/>
          <w:szCs w:val="25"/>
        </w:rPr>
      </w:pPr>
      <w:r w:rsidRPr="003458F8">
        <w:rPr>
          <w:i w:val="0"/>
          <w:sz w:val="25"/>
          <w:szCs w:val="25"/>
        </w:rPr>
        <w:t xml:space="preserve">Da un anno a questa parte ho iniziato </w:t>
      </w:r>
      <w:r w:rsidR="009D57B0" w:rsidRPr="003458F8">
        <w:rPr>
          <w:i w:val="0"/>
          <w:sz w:val="25"/>
          <w:szCs w:val="25"/>
        </w:rPr>
        <w:t>a scrivere, se l’agency mi segue ancora? N</w:t>
      </w:r>
      <w:r w:rsidRPr="003458F8">
        <w:rPr>
          <w:i w:val="0"/>
          <w:sz w:val="25"/>
          <w:szCs w:val="25"/>
        </w:rPr>
        <w:t xml:space="preserve">on saprei ma poco importa. </w:t>
      </w:r>
    </w:p>
    <w:p w:rsidR="009D57B0" w:rsidRPr="003458F8" w:rsidRDefault="001E0E4F" w:rsidP="00AF4FDE">
      <w:pPr>
        <w:spacing w:before="0" w:beforeAutospacing="0" w:after="0" w:afterAutospacing="0"/>
        <w:contextualSpacing/>
        <w:jc w:val="both"/>
        <w:rPr>
          <w:i w:val="0"/>
          <w:sz w:val="25"/>
          <w:szCs w:val="25"/>
        </w:rPr>
      </w:pPr>
      <w:r w:rsidRPr="003458F8">
        <w:rPr>
          <w:i w:val="0"/>
          <w:sz w:val="25"/>
          <w:szCs w:val="25"/>
        </w:rPr>
        <w:t>Tutto quello che non vorrei più rivivere</w:t>
      </w:r>
      <w:r w:rsidR="009D57B0" w:rsidRPr="003458F8">
        <w:rPr>
          <w:i w:val="0"/>
          <w:sz w:val="25"/>
          <w:szCs w:val="25"/>
        </w:rPr>
        <w:t>,</w:t>
      </w:r>
      <w:r w:rsidRPr="003458F8">
        <w:rPr>
          <w:i w:val="0"/>
          <w:sz w:val="25"/>
          <w:szCs w:val="25"/>
        </w:rPr>
        <w:t xml:space="preserve"> è la montagna d’acqua, perché </w:t>
      </w:r>
      <w:r w:rsidR="00FD5552" w:rsidRPr="003458F8">
        <w:rPr>
          <w:i w:val="0"/>
          <w:sz w:val="25"/>
          <w:szCs w:val="25"/>
        </w:rPr>
        <w:t xml:space="preserve">mi </w:t>
      </w:r>
      <w:r w:rsidRPr="003458F8">
        <w:rPr>
          <w:i w:val="0"/>
          <w:sz w:val="25"/>
          <w:szCs w:val="25"/>
        </w:rPr>
        <w:t xml:space="preserve">ha ucciso non una ma due volte. </w:t>
      </w:r>
    </w:p>
    <w:p w:rsidR="009D57B0" w:rsidRPr="003458F8" w:rsidRDefault="001E0E4F" w:rsidP="00AF4FDE">
      <w:pPr>
        <w:spacing w:before="0" w:beforeAutospacing="0" w:after="0" w:afterAutospacing="0"/>
        <w:contextualSpacing/>
        <w:jc w:val="both"/>
        <w:rPr>
          <w:i w:val="0"/>
          <w:sz w:val="25"/>
          <w:szCs w:val="25"/>
        </w:rPr>
      </w:pPr>
      <w:r w:rsidRPr="003458F8">
        <w:rPr>
          <w:i w:val="0"/>
          <w:sz w:val="25"/>
          <w:szCs w:val="25"/>
        </w:rPr>
        <w:t>Per il mio primo compleanno da nonno</w:t>
      </w:r>
      <w:r w:rsidR="009D57B0" w:rsidRPr="003458F8">
        <w:rPr>
          <w:i w:val="0"/>
          <w:sz w:val="25"/>
          <w:szCs w:val="25"/>
        </w:rPr>
        <w:t xml:space="preserve">, la mia nipotina Grace è bella come mamma </w:t>
      </w:r>
      <w:r w:rsidR="00FD5552" w:rsidRPr="003458F8">
        <w:rPr>
          <w:i w:val="0"/>
          <w:sz w:val="25"/>
          <w:szCs w:val="25"/>
        </w:rPr>
        <w:t>e</w:t>
      </w:r>
      <w:r w:rsidR="009D57B0" w:rsidRPr="003458F8">
        <w:rPr>
          <w:i w:val="0"/>
          <w:sz w:val="25"/>
          <w:szCs w:val="25"/>
        </w:rPr>
        <w:t xml:space="preserve"> intelligentissima come il papà,</w:t>
      </w:r>
      <w:r w:rsidR="00A177B8" w:rsidRPr="003458F8">
        <w:rPr>
          <w:i w:val="0"/>
          <w:sz w:val="25"/>
          <w:szCs w:val="25"/>
        </w:rPr>
        <w:t xml:space="preserve"> </w:t>
      </w:r>
      <w:r w:rsidRPr="003458F8">
        <w:rPr>
          <w:i w:val="0"/>
          <w:sz w:val="25"/>
          <w:szCs w:val="25"/>
        </w:rPr>
        <w:t>ho ricevuto in dono Billy</w:t>
      </w:r>
      <w:r w:rsidR="009D57B0" w:rsidRPr="003458F8">
        <w:rPr>
          <w:i w:val="0"/>
          <w:sz w:val="25"/>
          <w:szCs w:val="25"/>
        </w:rPr>
        <w:t>, un piccolo e testardo bulldog. Ha tre mesi il pezzato e vanta</w:t>
      </w:r>
      <w:r w:rsidRPr="003458F8">
        <w:rPr>
          <w:i w:val="0"/>
          <w:sz w:val="25"/>
          <w:szCs w:val="25"/>
        </w:rPr>
        <w:t xml:space="preserve"> con una macchia a stella sul capo; la convivenza tra due teste dure </w:t>
      </w:r>
      <w:r w:rsidR="009D57B0" w:rsidRPr="003458F8">
        <w:rPr>
          <w:i w:val="0"/>
          <w:sz w:val="25"/>
          <w:szCs w:val="25"/>
        </w:rPr>
        <w:t xml:space="preserve">come noi </w:t>
      </w:r>
      <w:r w:rsidRPr="003458F8">
        <w:rPr>
          <w:i w:val="0"/>
          <w:sz w:val="25"/>
          <w:szCs w:val="25"/>
        </w:rPr>
        <w:t xml:space="preserve">sarà difficile ma non impossibile. </w:t>
      </w:r>
    </w:p>
    <w:p w:rsidR="009D57B0" w:rsidRPr="003458F8" w:rsidRDefault="001E0E4F" w:rsidP="00AF4FDE">
      <w:pPr>
        <w:spacing w:before="0" w:beforeAutospacing="0" w:after="0" w:afterAutospacing="0"/>
        <w:contextualSpacing/>
        <w:jc w:val="both"/>
        <w:rPr>
          <w:i w:val="0"/>
          <w:sz w:val="25"/>
          <w:szCs w:val="25"/>
        </w:rPr>
      </w:pPr>
      <w:r w:rsidRPr="003458F8">
        <w:rPr>
          <w:i w:val="0"/>
          <w:sz w:val="25"/>
          <w:szCs w:val="25"/>
        </w:rPr>
        <w:t xml:space="preserve">Il roseto dei </w:t>
      </w:r>
      <w:proofErr w:type="spellStart"/>
      <w:r w:rsidRPr="003458F8">
        <w:rPr>
          <w:i w:val="0"/>
          <w:sz w:val="25"/>
          <w:szCs w:val="25"/>
        </w:rPr>
        <w:t>Backmayer</w:t>
      </w:r>
      <w:proofErr w:type="spellEnd"/>
      <w:r w:rsidRPr="003458F8">
        <w:rPr>
          <w:i w:val="0"/>
          <w:sz w:val="25"/>
          <w:szCs w:val="25"/>
        </w:rPr>
        <w:t xml:space="preserve"> è rimasto </w:t>
      </w:r>
      <w:r w:rsidR="009D57B0" w:rsidRPr="003458F8">
        <w:rPr>
          <w:i w:val="0"/>
          <w:sz w:val="25"/>
          <w:szCs w:val="25"/>
        </w:rPr>
        <w:t xml:space="preserve">con me, mi sento meno solo </w:t>
      </w:r>
      <w:r w:rsidR="00A177B8" w:rsidRPr="003458F8">
        <w:rPr>
          <w:i w:val="0"/>
          <w:sz w:val="25"/>
          <w:szCs w:val="25"/>
        </w:rPr>
        <w:t>e</w:t>
      </w:r>
      <w:r w:rsidR="009D57B0" w:rsidRPr="003458F8">
        <w:rPr>
          <w:i w:val="0"/>
          <w:sz w:val="25"/>
          <w:szCs w:val="25"/>
        </w:rPr>
        <w:t xml:space="preserve"> in compagnia di amici ma</w:t>
      </w:r>
      <w:r w:rsidRPr="003458F8">
        <w:rPr>
          <w:i w:val="0"/>
          <w:sz w:val="25"/>
          <w:szCs w:val="25"/>
        </w:rPr>
        <w:t xml:space="preserve"> Billy continua a svuotarsi per dispetto in quel vaso, ogni volta lo sgrido. </w:t>
      </w:r>
    </w:p>
    <w:p w:rsidR="000A7E80" w:rsidRPr="003458F8" w:rsidRDefault="001E0E4F" w:rsidP="00AF4FDE">
      <w:pPr>
        <w:spacing w:before="0" w:beforeAutospacing="0" w:after="0" w:afterAutospacing="0"/>
        <w:contextualSpacing/>
        <w:jc w:val="both"/>
        <w:rPr>
          <w:i w:val="0"/>
          <w:sz w:val="25"/>
          <w:szCs w:val="25"/>
        </w:rPr>
      </w:pPr>
      <w:r w:rsidRPr="003458F8">
        <w:rPr>
          <w:i w:val="0"/>
          <w:sz w:val="25"/>
          <w:szCs w:val="25"/>
        </w:rPr>
        <w:t>La vita va avanti e credo che l’unico posto felice sia</w:t>
      </w:r>
      <w:r w:rsidR="00FD5552" w:rsidRPr="003458F8">
        <w:rPr>
          <w:i w:val="0"/>
          <w:sz w:val="25"/>
          <w:szCs w:val="25"/>
        </w:rPr>
        <w:t xml:space="preserve"> </w:t>
      </w:r>
      <w:r w:rsidRPr="003458F8">
        <w:rPr>
          <w:i w:val="0"/>
          <w:sz w:val="25"/>
          <w:szCs w:val="25"/>
        </w:rPr>
        <w:t>dentro se stessi</w:t>
      </w:r>
      <w:r w:rsidR="009D57B0" w:rsidRPr="003458F8">
        <w:rPr>
          <w:i w:val="0"/>
          <w:sz w:val="25"/>
          <w:szCs w:val="25"/>
        </w:rPr>
        <w:t xml:space="preserve">, almeno è </w:t>
      </w:r>
      <w:r w:rsidR="00ED159A" w:rsidRPr="003458F8">
        <w:rPr>
          <w:i w:val="0"/>
          <w:sz w:val="25"/>
          <w:szCs w:val="25"/>
        </w:rPr>
        <w:t xml:space="preserve">tutto </w:t>
      </w:r>
      <w:r w:rsidR="00A177B8" w:rsidRPr="003458F8">
        <w:rPr>
          <w:i w:val="0"/>
          <w:sz w:val="25"/>
          <w:szCs w:val="25"/>
        </w:rPr>
        <w:t>quello</w:t>
      </w:r>
      <w:r w:rsidR="009D57B0" w:rsidRPr="003458F8">
        <w:rPr>
          <w:i w:val="0"/>
          <w:sz w:val="25"/>
          <w:szCs w:val="25"/>
        </w:rPr>
        <w:t xml:space="preserve"> che mi racconto quando mi specchio negli occhi di Grace.</w:t>
      </w:r>
    </w:p>
    <w:p w:rsidR="000A7E80" w:rsidRPr="003458F8" w:rsidRDefault="000A7E80" w:rsidP="00AF4FDE">
      <w:pPr>
        <w:spacing w:before="0" w:beforeAutospacing="0" w:after="0" w:afterAutospacing="0"/>
        <w:contextualSpacing/>
        <w:jc w:val="both"/>
        <w:rPr>
          <w:i w:val="0"/>
          <w:sz w:val="25"/>
          <w:szCs w:val="25"/>
        </w:rPr>
      </w:pPr>
    </w:p>
    <w:p w:rsidR="000A7E80" w:rsidRPr="003458F8" w:rsidRDefault="000A7E80" w:rsidP="00AF4FDE">
      <w:pPr>
        <w:spacing w:before="0" w:beforeAutospacing="0" w:after="0" w:afterAutospacing="0"/>
        <w:contextualSpacing/>
        <w:jc w:val="both"/>
        <w:rPr>
          <w:i w:val="0"/>
          <w:sz w:val="25"/>
          <w:szCs w:val="25"/>
        </w:rPr>
      </w:pPr>
    </w:p>
    <w:p w:rsidR="000A7E80" w:rsidRPr="003458F8" w:rsidRDefault="000A7E80" w:rsidP="00AF4FDE">
      <w:pPr>
        <w:spacing w:before="0" w:beforeAutospacing="0" w:after="0" w:afterAutospacing="0"/>
        <w:contextualSpacing/>
        <w:jc w:val="both"/>
        <w:rPr>
          <w:i w:val="0"/>
          <w:sz w:val="25"/>
          <w:szCs w:val="25"/>
        </w:rPr>
      </w:pPr>
    </w:p>
    <w:p w:rsidR="000A7E80" w:rsidRPr="003458F8" w:rsidRDefault="000A7E80" w:rsidP="00AF4FDE">
      <w:pPr>
        <w:spacing w:before="0" w:beforeAutospacing="0" w:after="0" w:afterAutospacing="0"/>
        <w:contextualSpacing/>
        <w:jc w:val="both"/>
        <w:rPr>
          <w:i w:val="0"/>
          <w:sz w:val="25"/>
          <w:szCs w:val="25"/>
        </w:rPr>
      </w:pPr>
    </w:p>
    <w:p w:rsidR="000A7E80" w:rsidRPr="003458F8" w:rsidRDefault="00263002" w:rsidP="00AF4FDE">
      <w:pPr>
        <w:spacing w:before="0" w:beforeAutospacing="0" w:after="0" w:afterAutospacing="0"/>
        <w:contextualSpacing/>
        <w:jc w:val="both"/>
        <w:rPr>
          <w:i w:val="0"/>
          <w:sz w:val="25"/>
          <w:szCs w:val="25"/>
        </w:rPr>
      </w:pPr>
      <w:r w:rsidRPr="003458F8">
        <w:rPr>
          <w:i w:val="0"/>
          <w:sz w:val="25"/>
          <w:szCs w:val="25"/>
        </w:rPr>
        <w:t xml:space="preserve"> </w:t>
      </w:r>
    </w:p>
    <w:p w:rsidR="000A7E80" w:rsidRPr="003458F8" w:rsidRDefault="000A7E80" w:rsidP="00AF4FDE">
      <w:pPr>
        <w:spacing w:before="0" w:beforeAutospacing="0" w:after="0" w:afterAutospacing="0"/>
        <w:contextualSpacing/>
        <w:jc w:val="both"/>
        <w:rPr>
          <w:i w:val="0"/>
          <w:sz w:val="25"/>
          <w:szCs w:val="25"/>
        </w:rPr>
      </w:pPr>
    </w:p>
    <w:p w:rsidR="001B100B" w:rsidRPr="003458F8" w:rsidRDefault="001B100B" w:rsidP="00750A97">
      <w:pPr>
        <w:spacing w:before="0" w:beforeAutospacing="0" w:after="0" w:afterAutospacing="0"/>
        <w:jc w:val="both"/>
        <w:rPr>
          <w:sz w:val="25"/>
          <w:szCs w:val="25"/>
        </w:rPr>
      </w:pPr>
    </w:p>
    <w:p w:rsidR="001B100B" w:rsidRDefault="001B100B" w:rsidP="00750A97">
      <w:pPr>
        <w:spacing w:before="0" w:beforeAutospacing="0" w:after="0" w:afterAutospacing="0"/>
        <w:jc w:val="both"/>
        <w:rPr>
          <w:sz w:val="25"/>
          <w:szCs w:val="25"/>
        </w:rPr>
      </w:pPr>
    </w:p>
    <w:p w:rsidR="00497585" w:rsidRPr="003458F8" w:rsidRDefault="00497585" w:rsidP="00750A97">
      <w:pPr>
        <w:spacing w:before="0" w:beforeAutospacing="0" w:after="0" w:afterAutospacing="0"/>
        <w:jc w:val="both"/>
        <w:rPr>
          <w:sz w:val="25"/>
          <w:szCs w:val="25"/>
        </w:rPr>
      </w:pPr>
    </w:p>
    <w:p w:rsidR="001B100B" w:rsidRPr="003458F8" w:rsidRDefault="001B100B" w:rsidP="00750A97">
      <w:pPr>
        <w:spacing w:before="0" w:beforeAutospacing="0" w:after="0" w:afterAutospacing="0"/>
        <w:jc w:val="both"/>
        <w:rPr>
          <w:sz w:val="25"/>
          <w:szCs w:val="25"/>
        </w:rPr>
      </w:pPr>
    </w:p>
    <w:p w:rsidR="001B100B" w:rsidRPr="003458F8" w:rsidRDefault="006A100D" w:rsidP="006A100D">
      <w:pPr>
        <w:spacing w:before="0" w:beforeAutospacing="0" w:after="0" w:afterAutospacing="0"/>
        <w:rPr>
          <w:b/>
          <w:sz w:val="25"/>
          <w:szCs w:val="25"/>
        </w:rPr>
      </w:pPr>
      <w:r w:rsidRPr="003458F8">
        <w:rPr>
          <w:b/>
          <w:sz w:val="25"/>
          <w:szCs w:val="25"/>
        </w:rPr>
        <w:t>16</w:t>
      </w:r>
    </w:p>
    <w:p w:rsidR="006A100D" w:rsidRPr="003458F8" w:rsidRDefault="006A100D" w:rsidP="006A100D">
      <w:pPr>
        <w:spacing w:before="0" w:beforeAutospacing="0" w:after="0" w:afterAutospacing="0"/>
        <w:rPr>
          <w:sz w:val="25"/>
          <w:szCs w:val="25"/>
        </w:rPr>
      </w:pPr>
    </w:p>
    <w:p w:rsidR="001B100B" w:rsidRPr="00497585" w:rsidRDefault="00406653" w:rsidP="00406653">
      <w:pPr>
        <w:spacing w:before="0" w:beforeAutospacing="0" w:after="0" w:afterAutospacing="0"/>
        <w:rPr>
          <w:sz w:val="28"/>
          <w:szCs w:val="28"/>
        </w:rPr>
      </w:pPr>
      <w:r w:rsidRPr="00497585">
        <w:rPr>
          <w:sz w:val="28"/>
          <w:szCs w:val="28"/>
        </w:rPr>
        <w:t>Il codice del mare</w:t>
      </w:r>
    </w:p>
    <w:p w:rsidR="006A100D" w:rsidRPr="003458F8" w:rsidRDefault="006A100D" w:rsidP="00406653">
      <w:pPr>
        <w:spacing w:before="0" w:beforeAutospacing="0" w:after="0" w:afterAutospacing="0"/>
        <w:rPr>
          <w:i w:val="0"/>
          <w:sz w:val="25"/>
          <w:szCs w:val="25"/>
        </w:rPr>
      </w:pPr>
    </w:p>
    <w:p w:rsidR="006A100D" w:rsidRPr="003458F8" w:rsidRDefault="006A100D" w:rsidP="00406653">
      <w:pPr>
        <w:spacing w:before="0" w:beforeAutospacing="0" w:after="0" w:afterAutospacing="0"/>
        <w:rPr>
          <w:i w:val="0"/>
          <w:sz w:val="25"/>
          <w:szCs w:val="25"/>
        </w:rPr>
      </w:pPr>
    </w:p>
    <w:p w:rsidR="006A100D" w:rsidRPr="003458F8" w:rsidRDefault="006A100D" w:rsidP="00406653">
      <w:pPr>
        <w:spacing w:before="0" w:beforeAutospacing="0" w:after="0" w:afterAutospacing="0"/>
        <w:rPr>
          <w:i w:val="0"/>
          <w:sz w:val="25"/>
          <w:szCs w:val="25"/>
        </w:rPr>
      </w:pPr>
    </w:p>
    <w:p w:rsidR="006A100D" w:rsidRPr="003458F8" w:rsidRDefault="006A100D" w:rsidP="00406653">
      <w:pPr>
        <w:spacing w:before="0" w:beforeAutospacing="0" w:after="0" w:afterAutospacing="0"/>
        <w:rPr>
          <w:i w:val="0"/>
          <w:sz w:val="25"/>
          <w:szCs w:val="25"/>
        </w:rPr>
      </w:pPr>
    </w:p>
    <w:p w:rsidR="006A100D" w:rsidRPr="003458F8" w:rsidRDefault="006A100D" w:rsidP="006A100D">
      <w:pPr>
        <w:spacing w:before="0" w:beforeAutospacing="0" w:after="0" w:afterAutospacing="0"/>
        <w:jc w:val="both"/>
        <w:rPr>
          <w:i w:val="0"/>
          <w:sz w:val="25"/>
          <w:szCs w:val="25"/>
        </w:rPr>
      </w:pPr>
      <w:r w:rsidRPr="003458F8">
        <w:rPr>
          <w:i w:val="0"/>
          <w:sz w:val="25"/>
          <w:szCs w:val="25"/>
        </w:rPr>
        <w:lastRenderedPageBreak/>
        <w:t>Non mi piace il numero sedici quindi se non vi dispiace</w:t>
      </w:r>
      <w:r w:rsidR="006F5BF8" w:rsidRPr="003458F8">
        <w:rPr>
          <w:i w:val="0"/>
          <w:sz w:val="25"/>
          <w:szCs w:val="25"/>
        </w:rPr>
        <w:t>,</w:t>
      </w:r>
      <w:r w:rsidRPr="003458F8">
        <w:rPr>
          <w:i w:val="0"/>
          <w:sz w:val="25"/>
          <w:szCs w:val="25"/>
        </w:rPr>
        <w:t xml:space="preserve"> salterò questo capitolo per arrivare al diciassette. </w:t>
      </w:r>
    </w:p>
    <w:p w:rsidR="006A100D" w:rsidRPr="003458F8" w:rsidRDefault="006A100D" w:rsidP="00406653">
      <w:pPr>
        <w:spacing w:before="0" w:beforeAutospacing="0" w:after="0" w:afterAutospacing="0"/>
        <w:rPr>
          <w:i w:val="0"/>
          <w:sz w:val="25"/>
          <w:szCs w:val="25"/>
        </w:rPr>
      </w:pPr>
    </w:p>
    <w:p w:rsidR="00406653" w:rsidRPr="003458F8" w:rsidRDefault="00406653" w:rsidP="00406653">
      <w:pPr>
        <w:spacing w:before="0" w:beforeAutospacing="0" w:after="0" w:afterAutospacing="0"/>
        <w:rPr>
          <w:sz w:val="25"/>
          <w:szCs w:val="25"/>
        </w:rPr>
      </w:pPr>
    </w:p>
    <w:p w:rsidR="00406653" w:rsidRPr="003458F8" w:rsidRDefault="00406653" w:rsidP="00406653">
      <w:pPr>
        <w:spacing w:before="0" w:beforeAutospacing="0" w:after="0" w:afterAutospacing="0"/>
        <w:rPr>
          <w:sz w:val="25"/>
          <w:szCs w:val="25"/>
        </w:rPr>
      </w:pPr>
    </w:p>
    <w:p w:rsidR="00406653" w:rsidRPr="003458F8" w:rsidRDefault="00406653" w:rsidP="00406653">
      <w:pPr>
        <w:spacing w:before="0" w:beforeAutospacing="0" w:after="0" w:afterAutospacing="0"/>
        <w:rPr>
          <w:sz w:val="25"/>
          <w:szCs w:val="25"/>
        </w:rPr>
      </w:pPr>
    </w:p>
    <w:p w:rsidR="003F60D6" w:rsidRPr="003458F8" w:rsidRDefault="003F60D6" w:rsidP="00750A97">
      <w:pPr>
        <w:spacing w:before="0" w:beforeAutospacing="0" w:after="0" w:afterAutospacing="0"/>
        <w:jc w:val="both"/>
        <w:rPr>
          <w:sz w:val="25"/>
          <w:szCs w:val="25"/>
        </w:rPr>
      </w:pPr>
    </w:p>
    <w:p w:rsidR="003F60D6" w:rsidRPr="003458F8" w:rsidRDefault="003F60D6" w:rsidP="00750A97">
      <w:pPr>
        <w:spacing w:before="0" w:beforeAutospacing="0" w:after="0" w:afterAutospacing="0"/>
        <w:jc w:val="both"/>
        <w:rPr>
          <w:sz w:val="25"/>
          <w:szCs w:val="25"/>
        </w:rPr>
      </w:pPr>
    </w:p>
    <w:p w:rsidR="004B0BB3" w:rsidRPr="003458F8" w:rsidRDefault="004B0BB3" w:rsidP="00750A97">
      <w:pPr>
        <w:spacing w:before="0" w:beforeAutospacing="0" w:after="0" w:afterAutospacing="0"/>
        <w:jc w:val="both"/>
        <w:rPr>
          <w:sz w:val="25"/>
          <w:szCs w:val="25"/>
        </w:rPr>
      </w:pPr>
    </w:p>
    <w:p w:rsidR="004B0BB3" w:rsidRPr="003458F8" w:rsidRDefault="004B0BB3" w:rsidP="00750A97">
      <w:pPr>
        <w:spacing w:before="0" w:beforeAutospacing="0" w:after="0" w:afterAutospacing="0"/>
        <w:jc w:val="both"/>
        <w:rPr>
          <w:sz w:val="25"/>
          <w:szCs w:val="25"/>
        </w:rPr>
      </w:pPr>
    </w:p>
    <w:p w:rsidR="004B0BB3" w:rsidRPr="003458F8" w:rsidRDefault="004B0BB3" w:rsidP="00750A97">
      <w:pPr>
        <w:spacing w:before="0" w:beforeAutospacing="0" w:after="0" w:afterAutospacing="0"/>
        <w:jc w:val="both"/>
        <w:rPr>
          <w:sz w:val="25"/>
          <w:szCs w:val="25"/>
        </w:rPr>
      </w:pPr>
    </w:p>
    <w:p w:rsidR="003F60D6" w:rsidRPr="003458F8" w:rsidRDefault="003F60D6" w:rsidP="00750A97">
      <w:pPr>
        <w:spacing w:before="0" w:beforeAutospacing="0" w:after="0" w:afterAutospacing="0"/>
        <w:jc w:val="both"/>
        <w:rPr>
          <w:sz w:val="25"/>
          <w:szCs w:val="25"/>
        </w:rPr>
      </w:pPr>
    </w:p>
    <w:p w:rsidR="003F60D6" w:rsidRPr="003458F8" w:rsidRDefault="003F60D6" w:rsidP="00750A97">
      <w:pPr>
        <w:spacing w:before="0" w:beforeAutospacing="0" w:after="0" w:afterAutospacing="0"/>
        <w:jc w:val="both"/>
        <w:rPr>
          <w:sz w:val="25"/>
          <w:szCs w:val="25"/>
        </w:rPr>
      </w:pPr>
    </w:p>
    <w:p w:rsidR="003F60D6" w:rsidRPr="003458F8" w:rsidRDefault="003F60D6" w:rsidP="00750A97">
      <w:pPr>
        <w:spacing w:before="0" w:beforeAutospacing="0" w:after="0" w:afterAutospacing="0"/>
        <w:jc w:val="both"/>
        <w:rPr>
          <w:sz w:val="25"/>
          <w:szCs w:val="25"/>
        </w:rPr>
      </w:pPr>
    </w:p>
    <w:p w:rsidR="003F60D6" w:rsidRDefault="003F60D6" w:rsidP="00750A97">
      <w:pPr>
        <w:spacing w:before="0" w:beforeAutospacing="0" w:after="0" w:afterAutospacing="0"/>
        <w:jc w:val="both"/>
        <w:rPr>
          <w:sz w:val="25"/>
          <w:szCs w:val="25"/>
        </w:rPr>
      </w:pPr>
    </w:p>
    <w:p w:rsidR="00497585" w:rsidRDefault="00497585" w:rsidP="00750A97">
      <w:pPr>
        <w:spacing w:before="0" w:beforeAutospacing="0" w:after="0" w:afterAutospacing="0"/>
        <w:jc w:val="both"/>
        <w:rPr>
          <w:sz w:val="25"/>
          <w:szCs w:val="25"/>
        </w:rPr>
      </w:pPr>
    </w:p>
    <w:p w:rsidR="00497585" w:rsidRPr="003458F8" w:rsidRDefault="00497585" w:rsidP="00750A97">
      <w:pPr>
        <w:spacing w:before="0" w:beforeAutospacing="0" w:after="0" w:afterAutospacing="0"/>
        <w:jc w:val="both"/>
        <w:rPr>
          <w:sz w:val="25"/>
          <w:szCs w:val="25"/>
        </w:rPr>
      </w:pPr>
    </w:p>
    <w:p w:rsidR="003F60D6" w:rsidRPr="003458F8" w:rsidRDefault="003F60D6" w:rsidP="00750A97">
      <w:pPr>
        <w:spacing w:before="0" w:beforeAutospacing="0" w:after="0" w:afterAutospacing="0"/>
        <w:jc w:val="both"/>
        <w:rPr>
          <w:sz w:val="25"/>
          <w:szCs w:val="25"/>
        </w:rPr>
      </w:pPr>
    </w:p>
    <w:p w:rsidR="003F60D6" w:rsidRPr="003458F8" w:rsidRDefault="003F60D6" w:rsidP="006A100D">
      <w:pPr>
        <w:spacing w:before="0" w:beforeAutospacing="0" w:after="0" w:afterAutospacing="0"/>
        <w:rPr>
          <w:b/>
          <w:sz w:val="25"/>
          <w:szCs w:val="25"/>
        </w:rPr>
      </w:pPr>
    </w:p>
    <w:p w:rsidR="001B100B" w:rsidRPr="003458F8" w:rsidRDefault="006A100D" w:rsidP="006A100D">
      <w:pPr>
        <w:spacing w:before="0" w:beforeAutospacing="0" w:after="0" w:afterAutospacing="0"/>
        <w:rPr>
          <w:b/>
          <w:sz w:val="25"/>
          <w:szCs w:val="25"/>
        </w:rPr>
      </w:pPr>
      <w:r w:rsidRPr="003458F8">
        <w:rPr>
          <w:b/>
          <w:sz w:val="25"/>
          <w:szCs w:val="25"/>
        </w:rPr>
        <w:t>17</w:t>
      </w:r>
    </w:p>
    <w:p w:rsidR="006A100D" w:rsidRPr="003458F8" w:rsidRDefault="006A100D" w:rsidP="006A100D">
      <w:pPr>
        <w:spacing w:before="0" w:beforeAutospacing="0" w:after="0" w:afterAutospacing="0"/>
        <w:rPr>
          <w:b/>
          <w:sz w:val="25"/>
          <w:szCs w:val="25"/>
        </w:rPr>
      </w:pPr>
    </w:p>
    <w:p w:rsidR="006A100D" w:rsidRPr="00497585" w:rsidRDefault="006F5BF8" w:rsidP="006A100D">
      <w:pPr>
        <w:spacing w:before="0" w:beforeAutospacing="0" w:after="0" w:afterAutospacing="0"/>
        <w:rPr>
          <w:sz w:val="28"/>
          <w:szCs w:val="28"/>
        </w:rPr>
      </w:pPr>
      <w:r w:rsidRPr="00497585">
        <w:rPr>
          <w:sz w:val="28"/>
          <w:szCs w:val="28"/>
        </w:rPr>
        <w:t>Il codice di Grace</w:t>
      </w:r>
    </w:p>
    <w:p w:rsidR="00997814" w:rsidRPr="00497585" w:rsidRDefault="00ED159A" w:rsidP="006A100D">
      <w:pPr>
        <w:spacing w:before="0" w:beforeAutospacing="0" w:after="0" w:afterAutospacing="0"/>
        <w:rPr>
          <w:sz w:val="28"/>
          <w:szCs w:val="28"/>
        </w:rPr>
      </w:pPr>
      <w:r w:rsidRPr="00497585">
        <w:rPr>
          <w:sz w:val="28"/>
          <w:szCs w:val="28"/>
        </w:rPr>
        <w:t>Dedicato</w:t>
      </w:r>
      <w:r w:rsidR="00997814" w:rsidRPr="00497585">
        <w:rPr>
          <w:sz w:val="28"/>
          <w:szCs w:val="28"/>
        </w:rPr>
        <w:t xml:space="preserve"> all’artista </w:t>
      </w:r>
      <w:proofErr w:type="spellStart"/>
      <w:r w:rsidR="00997814" w:rsidRPr="00497585">
        <w:rPr>
          <w:sz w:val="28"/>
          <w:szCs w:val="28"/>
        </w:rPr>
        <w:t>Madalina</w:t>
      </w:r>
      <w:proofErr w:type="spellEnd"/>
      <w:r w:rsidR="00997814" w:rsidRPr="00497585">
        <w:rPr>
          <w:sz w:val="28"/>
          <w:szCs w:val="28"/>
        </w:rPr>
        <w:t xml:space="preserve"> </w:t>
      </w:r>
      <w:proofErr w:type="spellStart"/>
      <w:r w:rsidR="00997814" w:rsidRPr="00497585">
        <w:rPr>
          <w:sz w:val="28"/>
          <w:szCs w:val="28"/>
        </w:rPr>
        <w:t>Manole</w:t>
      </w:r>
      <w:proofErr w:type="spellEnd"/>
      <w:r w:rsidR="00997814" w:rsidRPr="00497585">
        <w:rPr>
          <w:sz w:val="28"/>
          <w:szCs w:val="28"/>
        </w:rPr>
        <w:t xml:space="preserve"> </w:t>
      </w:r>
    </w:p>
    <w:p w:rsidR="006A100D" w:rsidRPr="003458F8" w:rsidRDefault="006A100D" w:rsidP="006A100D">
      <w:pPr>
        <w:spacing w:before="0" w:beforeAutospacing="0" w:after="0" w:afterAutospacing="0"/>
        <w:rPr>
          <w:i w:val="0"/>
          <w:sz w:val="25"/>
          <w:szCs w:val="25"/>
        </w:rPr>
      </w:pPr>
    </w:p>
    <w:p w:rsidR="006F5BF8" w:rsidRPr="003458F8" w:rsidRDefault="006F5BF8" w:rsidP="006A100D">
      <w:pPr>
        <w:spacing w:before="0" w:beforeAutospacing="0" w:after="0" w:afterAutospacing="0"/>
        <w:rPr>
          <w:i w:val="0"/>
          <w:sz w:val="25"/>
          <w:szCs w:val="25"/>
        </w:rPr>
      </w:pPr>
    </w:p>
    <w:p w:rsidR="006F5BF8" w:rsidRPr="003458F8" w:rsidRDefault="006F5BF8" w:rsidP="006A100D">
      <w:pPr>
        <w:spacing w:before="0" w:beforeAutospacing="0" w:after="0" w:afterAutospacing="0"/>
        <w:rPr>
          <w:i w:val="0"/>
          <w:sz w:val="25"/>
          <w:szCs w:val="25"/>
        </w:rPr>
      </w:pPr>
    </w:p>
    <w:p w:rsidR="006A100D" w:rsidRPr="003458F8" w:rsidRDefault="006A100D" w:rsidP="006A100D">
      <w:pPr>
        <w:spacing w:before="0" w:beforeAutospacing="0" w:after="0" w:afterAutospacing="0"/>
        <w:jc w:val="both"/>
        <w:rPr>
          <w:i w:val="0"/>
          <w:sz w:val="25"/>
          <w:szCs w:val="25"/>
        </w:rPr>
      </w:pPr>
    </w:p>
    <w:p w:rsidR="006A100D" w:rsidRPr="003458F8" w:rsidRDefault="006A100D" w:rsidP="006A100D">
      <w:pPr>
        <w:spacing w:before="0" w:beforeAutospacing="0" w:after="0" w:afterAutospacing="0"/>
        <w:jc w:val="both"/>
        <w:rPr>
          <w:i w:val="0"/>
          <w:sz w:val="25"/>
          <w:szCs w:val="25"/>
        </w:rPr>
      </w:pPr>
      <w:r w:rsidRPr="003458F8">
        <w:rPr>
          <w:i w:val="0"/>
          <w:sz w:val="25"/>
          <w:szCs w:val="25"/>
        </w:rPr>
        <w:t>Non avevo mai più messo il piede nel mare</w:t>
      </w:r>
      <w:r w:rsidR="00997814" w:rsidRPr="003458F8">
        <w:rPr>
          <w:i w:val="0"/>
          <w:sz w:val="25"/>
          <w:szCs w:val="25"/>
        </w:rPr>
        <w:t>,</w:t>
      </w:r>
      <w:r w:rsidRPr="003458F8">
        <w:rPr>
          <w:i w:val="0"/>
          <w:sz w:val="25"/>
          <w:szCs w:val="25"/>
        </w:rPr>
        <w:t xml:space="preserve"> </w:t>
      </w:r>
      <w:r w:rsidR="00832C81" w:rsidRPr="003458F8">
        <w:rPr>
          <w:i w:val="0"/>
          <w:sz w:val="25"/>
          <w:szCs w:val="25"/>
        </w:rPr>
        <w:t>né</w:t>
      </w:r>
      <w:r w:rsidRPr="003458F8">
        <w:rPr>
          <w:i w:val="0"/>
          <w:sz w:val="25"/>
          <w:szCs w:val="25"/>
        </w:rPr>
        <w:t xml:space="preserve"> mi ero mai avvicinato a meno di un miglio. Persino il suo odore mi dava fastidio ma quando Grace nacque</w:t>
      </w:r>
      <w:r w:rsidR="00997814" w:rsidRPr="003458F8">
        <w:rPr>
          <w:i w:val="0"/>
          <w:sz w:val="25"/>
          <w:szCs w:val="25"/>
        </w:rPr>
        <w:t>,</w:t>
      </w:r>
      <w:r w:rsidRPr="003458F8">
        <w:rPr>
          <w:i w:val="0"/>
          <w:sz w:val="25"/>
          <w:szCs w:val="25"/>
        </w:rPr>
        <w:t xml:space="preserve"> per problemi di allergia </w:t>
      </w:r>
      <w:r w:rsidR="00997814" w:rsidRPr="003458F8">
        <w:rPr>
          <w:i w:val="0"/>
          <w:sz w:val="25"/>
          <w:szCs w:val="25"/>
        </w:rPr>
        <w:t xml:space="preserve">che la piccola spesso manifestava, </w:t>
      </w:r>
      <w:r w:rsidRPr="003458F8">
        <w:rPr>
          <w:i w:val="0"/>
          <w:sz w:val="25"/>
          <w:szCs w:val="25"/>
        </w:rPr>
        <w:t>un mio collega e caro amico mi disse di portarla o in montagna oppure al mare, a respirare aria pulita.</w:t>
      </w:r>
    </w:p>
    <w:p w:rsidR="006A100D" w:rsidRPr="003458F8" w:rsidRDefault="006A100D" w:rsidP="006A100D">
      <w:pPr>
        <w:spacing w:before="0" w:beforeAutospacing="0" w:after="0" w:afterAutospacing="0"/>
        <w:jc w:val="both"/>
        <w:rPr>
          <w:i w:val="0"/>
          <w:sz w:val="25"/>
          <w:szCs w:val="25"/>
        </w:rPr>
      </w:pPr>
      <w:proofErr w:type="spellStart"/>
      <w:r w:rsidRPr="003458F8">
        <w:rPr>
          <w:i w:val="0"/>
          <w:sz w:val="25"/>
          <w:szCs w:val="25"/>
        </w:rPr>
        <w:t>Birdy</w:t>
      </w:r>
      <w:proofErr w:type="spellEnd"/>
      <w:r w:rsidRPr="003458F8">
        <w:rPr>
          <w:i w:val="0"/>
          <w:sz w:val="25"/>
          <w:szCs w:val="25"/>
        </w:rPr>
        <w:t xml:space="preserve"> veniva da noi ogni mattina, bevevamo insieme il caffè prima che io scappassi all’ospedale e quando facevo il turno di notte, restava con le ragazze, </w:t>
      </w:r>
      <w:r w:rsidRPr="003458F8">
        <w:rPr>
          <w:sz w:val="25"/>
          <w:szCs w:val="25"/>
        </w:rPr>
        <w:t>così per sicurezza</w:t>
      </w:r>
      <w:r w:rsidRPr="003458F8">
        <w:rPr>
          <w:i w:val="0"/>
          <w:sz w:val="25"/>
          <w:szCs w:val="25"/>
        </w:rPr>
        <w:t>, diceva lui.</w:t>
      </w:r>
      <w:r w:rsidR="00464DC6" w:rsidRPr="003458F8">
        <w:rPr>
          <w:i w:val="0"/>
          <w:sz w:val="25"/>
          <w:szCs w:val="25"/>
        </w:rPr>
        <w:t xml:space="preserve"> Non avevo più dimenticato l’onda, la pioggia nera e il viso scaltro di Mary </w:t>
      </w:r>
      <w:proofErr w:type="spellStart"/>
      <w:r w:rsidR="00464DC6" w:rsidRPr="003458F8">
        <w:rPr>
          <w:i w:val="0"/>
          <w:sz w:val="25"/>
          <w:szCs w:val="25"/>
        </w:rPr>
        <w:t>Ann</w:t>
      </w:r>
      <w:proofErr w:type="spellEnd"/>
      <w:r w:rsidR="00464DC6" w:rsidRPr="003458F8">
        <w:rPr>
          <w:i w:val="0"/>
          <w:sz w:val="25"/>
          <w:szCs w:val="25"/>
        </w:rPr>
        <w:t>.</w:t>
      </w:r>
      <w:r w:rsidR="002F280D" w:rsidRPr="003458F8">
        <w:rPr>
          <w:i w:val="0"/>
          <w:sz w:val="25"/>
          <w:szCs w:val="25"/>
        </w:rPr>
        <w:t xml:space="preserve"> Qualunque cosa abitasse nella voragine della Grande Baia, qualunque cosa fosse capace di sollevare un’onda tanto mostruosa su New York nessuno mai avrebbe intrappolato</w:t>
      </w:r>
      <w:r w:rsidR="0081466A" w:rsidRPr="003458F8">
        <w:rPr>
          <w:i w:val="0"/>
          <w:sz w:val="25"/>
          <w:szCs w:val="25"/>
        </w:rPr>
        <w:t>.</w:t>
      </w:r>
    </w:p>
    <w:p w:rsidR="0081466A" w:rsidRPr="003458F8" w:rsidRDefault="0081466A" w:rsidP="006A100D">
      <w:pPr>
        <w:spacing w:before="0" w:beforeAutospacing="0" w:after="0" w:afterAutospacing="0"/>
        <w:jc w:val="both"/>
        <w:rPr>
          <w:i w:val="0"/>
          <w:sz w:val="25"/>
          <w:szCs w:val="25"/>
        </w:rPr>
      </w:pPr>
      <w:r w:rsidRPr="003458F8">
        <w:rPr>
          <w:i w:val="0"/>
          <w:sz w:val="25"/>
          <w:szCs w:val="25"/>
        </w:rPr>
        <w:t>Stavo lontano da ogni forma d’acqua superasse il diametro di una pozza e quando pioveva</w:t>
      </w:r>
      <w:r w:rsidR="00A327A4" w:rsidRPr="003458F8">
        <w:rPr>
          <w:i w:val="0"/>
          <w:sz w:val="25"/>
          <w:szCs w:val="25"/>
        </w:rPr>
        <w:t>, come un fuggitivo che scappava da un crimine mai commesso,</w:t>
      </w:r>
      <w:r w:rsidR="007C3B5D" w:rsidRPr="003458F8">
        <w:rPr>
          <w:i w:val="0"/>
          <w:sz w:val="25"/>
          <w:szCs w:val="25"/>
        </w:rPr>
        <w:t xml:space="preserve"> </w:t>
      </w:r>
      <w:r w:rsidRPr="003458F8">
        <w:rPr>
          <w:i w:val="0"/>
          <w:sz w:val="25"/>
          <w:szCs w:val="25"/>
        </w:rPr>
        <w:t xml:space="preserve">mi ficcavo nei bar o nei centri commerciali, in qualsiasi negozio pur di sfuggire alle gocce; non ci vedevo nulla di romantico in quel caos che veniva giù dal cielo. L’unica cosa che mi rincuorava </w:t>
      </w:r>
      <w:r w:rsidR="00FD5552" w:rsidRPr="003458F8">
        <w:rPr>
          <w:i w:val="0"/>
          <w:sz w:val="25"/>
          <w:szCs w:val="25"/>
        </w:rPr>
        <w:t>e</w:t>
      </w:r>
      <w:r w:rsidRPr="003458F8">
        <w:rPr>
          <w:i w:val="0"/>
          <w:sz w:val="25"/>
          <w:szCs w:val="25"/>
        </w:rPr>
        <w:t xml:space="preserve"> aveva contribuito a guarirmi era il rumore, il traffico, i temporali, il vento gelido dell’inverno </w:t>
      </w:r>
      <w:r w:rsidR="007C3B5D" w:rsidRPr="003458F8">
        <w:rPr>
          <w:i w:val="0"/>
          <w:sz w:val="25"/>
          <w:szCs w:val="25"/>
        </w:rPr>
        <w:t>e</w:t>
      </w:r>
      <w:r w:rsidRPr="003458F8">
        <w:rPr>
          <w:i w:val="0"/>
          <w:sz w:val="25"/>
          <w:szCs w:val="25"/>
        </w:rPr>
        <w:t xml:space="preserve"> i suoni di ogni natura. Solo io </w:t>
      </w:r>
      <w:r w:rsidR="00FD5552" w:rsidRPr="003458F8">
        <w:rPr>
          <w:i w:val="0"/>
          <w:sz w:val="25"/>
          <w:szCs w:val="25"/>
        </w:rPr>
        <w:t>e</w:t>
      </w:r>
      <w:r w:rsidRPr="003458F8">
        <w:rPr>
          <w:i w:val="0"/>
          <w:sz w:val="25"/>
          <w:szCs w:val="25"/>
        </w:rPr>
        <w:t xml:space="preserve"> </w:t>
      </w:r>
      <w:proofErr w:type="spellStart"/>
      <w:r w:rsidRPr="003458F8">
        <w:rPr>
          <w:i w:val="0"/>
          <w:sz w:val="25"/>
          <w:szCs w:val="25"/>
        </w:rPr>
        <w:t>Armet</w:t>
      </w:r>
      <w:proofErr w:type="spellEnd"/>
      <w:r w:rsidRPr="003458F8">
        <w:rPr>
          <w:i w:val="0"/>
          <w:sz w:val="25"/>
          <w:szCs w:val="25"/>
        </w:rPr>
        <w:t xml:space="preserve"> sapevamo quanto fosse mortale il silenzio e quanto fosse in grado di ferire le vittime sospese </w:t>
      </w:r>
      <w:r w:rsidR="00FD5552" w:rsidRPr="003458F8">
        <w:rPr>
          <w:i w:val="0"/>
          <w:sz w:val="25"/>
          <w:szCs w:val="25"/>
        </w:rPr>
        <w:t>a</w:t>
      </w:r>
      <w:r w:rsidRPr="003458F8">
        <w:rPr>
          <w:i w:val="0"/>
          <w:sz w:val="25"/>
          <w:szCs w:val="25"/>
        </w:rPr>
        <w:t xml:space="preserve"> una volontà maggiore della propria.</w:t>
      </w:r>
    </w:p>
    <w:p w:rsidR="00D45BB2" w:rsidRPr="003458F8" w:rsidRDefault="0081466A" w:rsidP="006A100D">
      <w:pPr>
        <w:spacing w:before="0" w:beforeAutospacing="0" w:after="0" w:afterAutospacing="0"/>
        <w:jc w:val="both"/>
        <w:rPr>
          <w:i w:val="0"/>
          <w:sz w:val="25"/>
          <w:szCs w:val="25"/>
        </w:rPr>
      </w:pPr>
      <w:r w:rsidRPr="003458F8">
        <w:rPr>
          <w:i w:val="0"/>
          <w:sz w:val="25"/>
          <w:szCs w:val="25"/>
        </w:rPr>
        <w:t xml:space="preserve">Ero un marito felice </w:t>
      </w:r>
      <w:r w:rsidR="00FD5552" w:rsidRPr="003458F8">
        <w:rPr>
          <w:i w:val="0"/>
          <w:sz w:val="25"/>
          <w:szCs w:val="25"/>
        </w:rPr>
        <w:t>e</w:t>
      </w:r>
      <w:r w:rsidRPr="003458F8">
        <w:rPr>
          <w:i w:val="0"/>
          <w:sz w:val="25"/>
          <w:szCs w:val="25"/>
        </w:rPr>
        <w:t xml:space="preserve"> un padre premuroso. Grace era </w:t>
      </w:r>
      <w:r w:rsidR="007C3B5D" w:rsidRPr="003458F8">
        <w:rPr>
          <w:i w:val="0"/>
          <w:sz w:val="25"/>
          <w:szCs w:val="25"/>
        </w:rPr>
        <w:t>una</w:t>
      </w:r>
      <w:r w:rsidRPr="003458F8">
        <w:rPr>
          <w:i w:val="0"/>
          <w:sz w:val="25"/>
          <w:szCs w:val="25"/>
        </w:rPr>
        <w:t xml:space="preserve"> piccola teppista e quella vivacità menta</w:t>
      </w:r>
      <w:r w:rsidR="00A327A4" w:rsidRPr="003458F8">
        <w:rPr>
          <w:i w:val="0"/>
          <w:sz w:val="25"/>
          <w:szCs w:val="25"/>
        </w:rPr>
        <w:t>le e caratteriale credo, l’</w:t>
      </w:r>
      <w:r w:rsidR="00D45BB2" w:rsidRPr="003458F8">
        <w:rPr>
          <w:i w:val="0"/>
          <w:sz w:val="25"/>
          <w:szCs w:val="25"/>
        </w:rPr>
        <w:t>aveva</w:t>
      </w:r>
      <w:r w:rsidRPr="003458F8">
        <w:rPr>
          <w:i w:val="0"/>
          <w:sz w:val="25"/>
          <w:szCs w:val="25"/>
        </w:rPr>
        <w:t xml:space="preserve"> eredità da me o da mio padre</w:t>
      </w:r>
      <w:r w:rsidR="00D45BB2" w:rsidRPr="003458F8">
        <w:rPr>
          <w:i w:val="0"/>
          <w:sz w:val="25"/>
          <w:szCs w:val="25"/>
        </w:rPr>
        <w:t>,</w:t>
      </w:r>
      <w:r w:rsidRPr="003458F8">
        <w:rPr>
          <w:i w:val="0"/>
          <w:sz w:val="25"/>
          <w:szCs w:val="25"/>
        </w:rPr>
        <w:t xml:space="preserve"> di cui le parlavo spesso. </w:t>
      </w:r>
    </w:p>
    <w:p w:rsidR="0081466A" w:rsidRPr="003458F8" w:rsidRDefault="0081466A" w:rsidP="006A100D">
      <w:pPr>
        <w:spacing w:before="0" w:beforeAutospacing="0" w:after="0" w:afterAutospacing="0"/>
        <w:jc w:val="both"/>
        <w:rPr>
          <w:i w:val="0"/>
          <w:sz w:val="25"/>
          <w:szCs w:val="25"/>
        </w:rPr>
      </w:pPr>
      <w:r w:rsidRPr="003458F8">
        <w:rPr>
          <w:i w:val="0"/>
          <w:sz w:val="25"/>
          <w:szCs w:val="25"/>
        </w:rPr>
        <w:t>La sua innocenza era fenomenale e geniale allo stesso tempo perché spesso ci poneva delle domande</w:t>
      </w:r>
      <w:r w:rsidR="004C01FB" w:rsidRPr="003458F8">
        <w:rPr>
          <w:i w:val="0"/>
          <w:sz w:val="25"/>
          <w:szCs w:val="25"/>
        </w:rPr>
        <w:t>,</w:t>
      </w:r>
      <w:r w:rsidRPr="003458F8">
        <w:rPr>
          <w:i w:val="0"/>
          <w:sz w:val="25"/>
          <w:szCs w:val="25"/>
        </w:rPr>
        <w:t xml:space="preserve"> </w:t>
      </w:r>
      <w:r w:rsidR="007C3B5D" w:rsidRPr="003458F8">
        <w:rPr>
          <w:i w:val="0"/>
          <w:sz w:val="25"/>
          <w:szCs w:val="25"/>
        </w:rPr>
        <w:t>cui</w:t>
      </w:r>
      <w:r w:rsidRPr="003458F8">
        <w:rPr>
          <w:i w:val="0"/>
          <w:sz w:val="25"/>
          <w:szCs w:val="25"/>
        </w:rPr>
        <w:t xml:space="preserve"> noi si faceva veramente fatica a rispondere.</w:t>
      </w:r>
    </w:p>
    <w:p w:rsidR="0081466A" w:rsidRPr="003458F8" w:rsidRDefault="0081466A" w:rsidP="006A100D">
      <w:pPr>
        <w:spacing w:before="0" w:beforeAutospacing="0" w:after="0" w:afterAutospacing="0"/>
        <w:jc w:val="both"/>
        <w:rPr>
          <w:i w:val="0"/>
          <w:sz w:val="25"/>
          <w:szCs w:val="25"/>
        </w:rPr>
      </w:pPr>
      <w:r w:rsidRPr="003458F8">
        <w:rPr>
          <w:i w:val="0"/>
          <w:sz w:val="25"/>
          <w:szCs w:val="25"/>
        </w:rPr>
        <w:t>“Papà</w:t>
      </w:r>
      <w:r w:rsidR="00ED159A" w:rsidRPr="003458F8">
        <w:rPr>
          <w:i w:val="0"/>
          <w:sz w:val="25"/>
          <w:szCs w:val="25"/>
        </w:rPr>
        <w:t>,</w:t>
      </w:r>
      <w:r w:rsidRPr="003458F8">
        <w:rPr>
          <w:i w:val="0"/>
          <w:sz w:val="25"/>
          <w:szCs w:val="25"/>
        </w:rPr>
        <w:t xml:space="preserve"> cosa ti fa pensare che quella cosa non ritornerà</w:t>
      </w:r>
      <w:r w:rsidR="00B47DE5">
        <w:rPr>
          <w:i w:val="0"/>
          <w:sz w:val="25"/>
          <w:szCs w:val="25"/>
        </w:rPr>
        <w:t>?”</w:t>
      </w:r>
    </w:p>
    <w:p w:rsidR="0081466A" w:rsidRPr="003458F8" w:rsidRDefault="0081466A" w:rsidP="006A100D">
      <w:pPr>
        <w:spacing w:before="0" w:beforeAutospacing="0" w:after="0" w:afterAutospacing="0"/>
        <w:jc w:val="both"/>
        <w:rPr>
          <w:i w:val="0"/>
          <w:sz w:val="25"/>
          <w:szCs w:val="25"/>
        </w:rPr>
      </w:pPr>
      <w:r w:rsidRPr="003458F8">
        <w:rPr>
          <w:i w:val="0"/>
          <w:sz w:val="25"/>
          <w:szCs w:val="25"/>
        </w:rPr>
        <w:lastRenderedPageBreak/>
        <w:t xml:space="preserve">A lei, nonno </w:t>
      </w:r>
      <w:proofErr w:type="spellStart"/>
      <w:r w:rsidRPr="003458F8">
        <w:rPr>
          <w:i w:val="0"/>
          <w:sz w:val="25"/>
          <w:szCs w:val="25"/>
        </w:rPr>
        <w:t>Armet</w:t>
      </w:r>
      <w:proofErr w:type="spellEnd"/>
      <w:r w:rsidRPr="003458F8">
        <w:rPr>
          <w:i w:val="0"/>
          <w:sz w:val="25"/>
          <w:szCs w:val="25"/>
        </w:rPr>
        <w:t xml:space="preserve"> aveva raccontato della leggenda di</w:t>
      </w:r>
      <w:r w:rsidR="007C3B5D" w:rsidRPr="003458F8">
        <w:rPr>
          <w:i w:val="0"/>
          <w:sz w:val="25"/>
          <w:szCs w:val="25"/>
        </w:rPr>
        <w:t xml:space="preserve"> </w:t>
      </w:r>
      <w:proofErr w:type="spellStart"/>
      <w:r w:rsidR="004C01FB" w:rsidRPr="003458F8">
        <w:rPr>
          <w:i w:val="0"/>
          <w:sz w:val="25"/>
          <w:szCs w:val="25"/>
        </w:rPr>
        <w:t>Ghott</w:t>
      </w:r>
      <w:proofErr w:type="spellEnd"/>
      <w:r w:rsidRPr="003458F8">
        <w:rPr>
          <w:i w:val="0"/>
          <w:sz w:val="25"/>
          <w:szCs w:val="25"/>
        </w:rPr>
        <w:t>,</w:t>
      </w:r>
      <w:r w:rsidR="007C3B5D" w:rsidRPr="003458F8">
        <w:rPr>
          <w:i w:val="0"/>
          <w:sz w:val="25"/>
          <w:szCs w:val="25"/>
        </w:rPr>
        <w:t xml:space="preserve"> </w:t>
      </w:r>
      <w:r w:rsidRPr="003458F8">
        <w:rPr>
          <w:i w:val="0"/>
          <w:sz w:val="25"/>
          <w:szCs w:val="25"/>
        </w:rPr>
        <w:t xml:space="preserve">e della sua </w:t>
      </w:r>
      <w:r w:rsidR="007C3B5D" w:rsidRPr="003458F8">
        <w:rPr>
          <w:i w:val="0"/>
          <w:sz w:val="25"/>
          <w:szCs w:val="25"/>
        </w:rPr>
        <w:t>energia</w:t>
      </w:r>
      <w:r w:rsidRPr="003458F8">
        <w:rPr>
          <w:i w:val="0"/>
          <w:sz w:val="25"/>
          <w:szCs w:val="25"/>
        </w:rPr>
        <w:t>, forza capace di sollevare le onde.</w:t>
      </w:r>
    </w:p>
    <w:p w:rsidR="0081466A" w:rsidRPr="003458F8" w:rsidRDefault="0081466A" w:rsidP="006A100D">
      <w:pPr>
        <w:spacing w:before="0" w:beforeAutospacing="0" w:after="0" w:afterAutospacing="0"/>
        <w:jc w:val="both"/>
        <w:rPr>
          <w:i w:val="0"/>
          <w:sz w:val="25"/>
          <w:szCs w:val="25"/>
        </w:rPr>
      </w:pPr>
      <w:r w:rsidRPr="003458F8">
        <w:rPr>
          <w:i w:val="0"/>
          <w:sz w:val="25"/>
          <w:szCs w:val="25"/>
        </w:rPr>
        <w:t>“Credo che nessuno possa sapere o controllare l’invisibile</w:t>
      </w:r>
      <w:r w:rsidR="0062416F">
        <w:rPr>
          <w:i w:val="0"/>
          <w:sz w:val="25"/>
          <w:szCs w:val="25"/>
        </w:rPr>
        <w:t>.”</w:t>
      </w:r>
    </w:p>
    <w:p w:rsidR="0081466A" w:rsidRPr="003458F8" w:rsidRDefault="0081466A" w:rsidP="006A100D">
      <w:pPr>
        <w:spacing w:before="0" w:beforeAutospacing="0" w:after="0" w:afterAutospacing="0"/>
        <w:jc w:val="both"/>
        <w:rPr>
          <w:i w:val="0"/>
          <w:sz w:val="25"/>
          <w:szCs w:val="25"/>
        </w:rPr>
      </w:pPr>
      <w:r w:rsidRPr="003458F8">
        <w:rPr>
          <w:i w:val="0"/>
          <w:sz w:val="25"/>
          <w:szCs w:val="25"/>
        </w:rPr>
        <w:t>“</w:t>
      </w:r>
      <w:r w:rsidR="00ED159A" w:rsidRPr="003458F8">
        <w:rPr>
          <w:i w:val="0"/>
          <w:sz w:val="25"/>
          <w:szCs w:val="25"/>
        </w:rPr>
        <w:t>L</w:t>
      </w:r>
      <w:r w:rsidRPr="003458F8">
        <w:rPr>
          <w:i w:val="0"/>
          <w:sz w:val="25"/>
          <w:szCs w:val="25"/>
        </w:rPr>
        <w:t>’invisibile papà,</w:t>
      </w:r>
      <w:r w:rsidR="007C3B5D" w:rsidRPr="003458F8">
        <w:rPr>
          <w:i w:val="0"/>
          <w:sz w:val="25"/>
          <w:szCs w:val="25"/>
        </w:rPr>
        <w:t xml:space="preserve"> </w:t>
      </w:r>
      <w:r w:rsidRPr="003458F8">
        <w:rPr>
          <w:i w:val="0"/>
          <w:sz w:val="25"/>
          <w:szCs w:val="25"/>
        </w:rPr>
        <w:t>non esiste</w:t>
      </w:r>
      <w:r w:rsidR="00ED159A" w:rsidRPr="003458F8">
        <w:rPr>
          <w:i w:val="0"/>
          <w:sz w:val="25"/>
          <w:szCs w:val="25"/>
        </w:rPr>
        <w:t xml:space="preserve"> vero? </w:t>
      </w:r>
      <w:proofErr w:type="spellStart"/>
      <w:r w:rsidR="00A1738B" w:rsidRPr="003458F8">
        <w:rPr>
          <w:i w:val="0"/>
          <w:sz w:val="25"/>
          <w:szCs w:val="25"/>
        </w:rPr>
        <w:t>Ghott</w:t>
      </w:r>
      <w:proofErr w:type="spellEnd"/>
      <w:r w:rsidR="00497585">
        <w:rPr>
          <w:i w:val="0"/>
          <w:sz w:val="25"/>
          <w:szCs w:val="25"/>
        </w:rPr>
        <w:t>,</w:t>
      </w:r>
      <w:r w:rsidR="00ED159A" w:rsidRPr="003458F8">
        <w:rPr>
          <w:i w:val="0"/>
          <w:sz w:val="25"/>
          <w:szCs w:val="25"/>
        </w:rPr>
        <w:t xml:space="preserve"> sì</w:t>
      </w:r>
      <w:r w:rsidR="00B47DE5">
        <w:rPr>
          <w:i w:val="0"/>
          <w:sz w:val="25"/>
          <w:szCs w:val="25"/>
        </w:rPr>
        <w:t>!”</w:t>
      </w:r>
    </w:p>
    <w:p w:rsidR="004C01FB" w:rsidRPr="003458F8" w:rsidRDefault="004C01FB" w:rsidP="006A100D">
      <w:pPr>
        <w:spacing w:before="0" w:beforeAutospacing="0" w:after="0" w:afterAutospacing="0"/>
        <w:jc w:val="both"/>
        <w:rPr>
          <w:i w:val="0"/>
          <w:sz w:val="25"/>
          <w:szCs w:val="25"/>
        </w:rPr>
      </w:pPr>
      <w:r w:rsidRPr="003458F8">
        <w:rPr>
          <w:i w:val="0"/>
          <w:sz w:val="25"/>
          <w:szCs w:val="25"/>
        </w:rPr>
        <w:t xml:space="preserve">Avrei voluto rispondere a mia figlia, darle qualche certezza così come le </w:t>
      </w:r>
      <w:r w:rsidR="007C3B5D" w:rsidRPr="003458F8">
        <w:rPr>
          <w:i w:val="0"/>
          <w:sz w:val="25"/>
          <w:szCs w:val="25"/>
        </w:rPr>
        <w:t>erano</w:t>
      </w:r>
      <w:r w:rsidRPr="003458F8">
        <w:rPr>
          <w:i w:val="0"/>
          <w:sz w:val="25"/>
          <w:szCs w:val="25"/>
        </w:rPr>
        <w:t xml:space="preserve"> spiegate le molte cose che accadevano in natura.</w:t>
      </w:r>
    </w:p>
    <w:p w:rsidR="00D87F96" w:rsidRPr="003458F8" w:rsidRDefault="00EE78C1" w:rsidP="006A100D">
      <w:pPr>
        <w:spacing w:before="0" w:beforeAutospacing="0" w:after="0" w:afterAutospacing="0"/>
        <w:jc w:val="both"/>
        <w:rPr>
          <w:i w:val="0"/>
          <w:sz w:val="25"/>
          <w:szCs w:val="25"/>
        </w:rPr>
      </w:pPr>
      <w:r w:rsidRPr="003458F8">
        <w:rPr>
          <w:i w:val="0"/>
          <w:sz w:val="25"/>
          <w:szCs w:val="25"/>
        </w:rPr>
        <w:t xml:space="preserve">Grace aveva un fratello, se così si poteva chiamare il suo legame con Billy il bulldog che avevamo regalato ad </w:t>
      </w:r>
      <w:proofErr w:type="spellStart"/>
      <w:r w:rsidRPr="003458F8">
        <w:rPr>
          <w:i w:val="0"/>
          <w:sz w:val="25"/>
          <w:szCs w:val="25"/>
        </w:rPr>
        <w:t>Armet</w:t>
      </w:r>
      <w:proofErr w:type="spellEnd"/>
      <w:r w:rsidRPr="003458F8">
        <w:rPr>
          <w:i w:val="0"/>
          <w:sz w:val="25"/>
          <w:szCs w:val="25"/>
        </w:rPr>
        <w:t>, non per sostitui</w:t>
      </w:r>
      <w:r w:rsidR="009C29B5" w:rsidRPr="003458F8">
        <w:rPr>
          <w:i w:val="0"/>
          <w:sz w:val="25"/>
          <w:szCs w:val="25"/>
        </w:rPr>
        <w:t xml:space="preserve">re Cassius ma perché uno scrittore come lui, aveva bisogno di sentirsi vicino </w:t>
      </w:r>
      <w:r w:rsidR="007C3B5D" w:rsidRPr="003458F8">
        <w:rPr>
          <w:i w:val="0"/>
          <w:sz w:val="25"/>
          <w:szCs w:val="25"/>
        </w:rPr>
        <w:t>a</w:t>
      </w:r>
      <w:r w:rsidR="009C29B5" w:rsidRPr="003458F8">
        <w:rPr>
          <w:i w:val="0"/>
          <w:sz w:val="25"/>
          <w:szCs w:val="25"/>
        </w:rPr>
        <w:t xml:space="preserve"> un amico fedele.</w:t>
      </w:r>
      <w:r w:rsidR="00D87F96" w:rsidRPr="003458F8">
        <w:rPr>
          <w:i w:val="0"/>
          <w:sz w:val="25"/>
          <w:szCs w:val="25"/>
        </w:rPr>
        <w:t xml:space="preserve"> </w:t>
      </w:r>
      <w:proofErr w:type="spellStart"/>
      <w:r w:rsidR="00D87F96" w:rsidRPr="003458F8">
        <w:rPr>
          <w:i w:val="0"/>
          <w:sz w:val="25"/>
          <w:szCs w:val="25"/>
        </w:rPr>
        <w:t>Gracie</w:t>
      </w:r>
      <w:proofErr w:type="spellEnd"/>
      <w:r w:rsidR="00D87F96" w:rsidRPr="003458F8">
        <w:rPr>
          <w:i w:val="0"/>
          <w:sz w:val="25"/>
          <w:szCs w:val="25"/>
        </w:rPr>
        <w:t xml:space="preserve"> e Billy erano instancabili </w:t>
      </w:r>
      <w:r w:rsidR="007C3B5D" w:rsidRPr="003458F8">
        <w:rPr>
          <w:i w:val="0"/>
          <w:sz w:val="25"/>
          <w:szCs w:val="25"/>
        </w:rPr>
        <w:t>e</w:t>
      </w:r>
      <w:r w:rsidR="00D87F96" w:rsidRPr="003458F8">
        <w:rPr>
          <w:i w:val="0"/>
          <w:sz w:val="25"/>
          <w:szCs w:val="25"/>
        </w:rPr>
        <w:t xml:space="preserve"> inseparabili; molte volte si addormentavano insieme sul pavimento, lui con la testa appoggiata al </w:t>
      </w:r>
      <w:r w:rsidR="007C3B5D" w:rsidRPr="003458F8">
        <w:rPr>
          <w:i w:val="0"/>
          <w:sz w:val="25"/>
          <w:szCs w:val="25"/>
        </w:rPr>
        <w:t>suo sedere</w:t>
      </w:r>
      <w:r w:rsidR="00D87F96" w:rsidRPr="003458F8">
        <w:rPr>
          <w:i w:val="0"/>
          <w:sz w:val="25"/>
          <w:szCs w:val="25"/>
        </w:rPr>
        <w:t>, che quadro!</w:t>
      </w:r>
    </w:p>
    <w:p w:rsidR="0017620A" w:rsidRPr="003458F8" w:rsidRDefault="0017620A" w:rsidP="006A100D">
      <w:pPr>
        <w:spacing w:before="0" w:beforeAutospacing="0" w:after="0" w:afterAutospacing="0"/>
        <w:jc w:val="both"/>
        <w:rPr>
          <w:i w:val="0"/>
          <w:sz w:val="25"/>
          <w:szCs w:val="25"/>
        </w:rPr>
      </w:pPr>
      <w:r w:rsidRPr="003458F8">
        <w:rPr>
          <w:i w:val="0"/>
          <w:sz w:val="25"/>
          <w:szCs w:val="25"/>
        </w:rPr>
        <w:t>Grace imparò a nuotare a nove mesi, era un volere</w:t>
      </w:r>
      <w:r w:rsidR="00742ED5" w:rsidRPr="003458F8">
        <w:rPr>
          <w:i w:val="0"/>
          <w:sz w:val="25"/>
          <w:szCs w:val="25"/>
        </w:rPr>
        <w:t xml:space="preserve"> </w:t>
      </w:r>
      <w:r w:rsidRPr="003458F8">
        <w:rPr>
          <w:i w:val="0"/>
          <w:sz w:val="25"/>
          <w:szCs w:val="25"/>
        </w:rPr>
        <w:t xml:space="preserve">della madre che non volevo ostacolare. Il rapporto di Grace con l’acqua </w:t>
      </w:r>
      <w:r w:rsidR="007C3B5D" w:rsidRPr="003458F8">
        <w:rPr>
          <w:i w:val="0"/>
          <w:sz w:val="25"/>
          <w:szCs w:val="25"/>
        </w:rPr>
        <w:t>però</w:t>
      </w:r>
      <w:r w:rsidRPr="003458F8">
        <w:rPr>
          <w:i w:val="0"/>
          <w:sz w:val="25"/>
          <w:szCs w:val="25"/>
        </w:rPr>
        <w:t xml:space="preserve"> era molto strano. Nonostante fosse all’oscuro di quello che ci accadde anni fa, lei parlava del </w:t>
      </w:r>
      <w:r w:rsidR="00D45BB2" w:rsidRPr="003458F8">
        <w:rPr>
          <w:i w:val="0"/>
          <w:sz w:val="25"/>
          <w:szCs w:val="25"/>
        </w:rPr>
        <w:t>mare come di una grande casa accogliente</w:t>
      </w:r>
      <w:r w:rsidRPr="003458F8">
        <w:rPr>
          <w:i w:val="0"/>
          <w:sz w:val="25"/>
          <w:szCs w:val="25"/>
        </w:rPr>
        <w:t xml:space="preserve">. All’inizio pensai fossero stati i racconti di </w:t>
      </w:r>
      <w:proofErr w:type="spellStart"/>
      <w:r w:rsidR="007C3B5D" w:rsidRPr="003458F8">
        <w:rPr>
          <w:i w:val="0"/>
          <w:sz w:val="25"/>
          <w:szCs w:val="25"/>
        </w:rPr>
        <w:t>Armet</w:t>
      </w:r>
      <w:proofErr w:type="spellEnd"/>
      <w:r w:rsidR="007C3B5D" w:rsidRPr="003458F8">
        <w:rPr>
          <w:i w:val="0"/>
          <w:sz w:val="25"/>
          <w:szCs w:val="25"/>
        </w:rPr>
        <w:t>,</w:t>
      </w:r>
      <w:r w:rsidRPr="003458F8">
        <w:rPr>
          <w:i w:val="0"/>
          <w:sz w:val="25"/>
          <w:szCs w:val="25"/>
        </w:rPr>
        <w:t xml:space="preserve"> ma lui aveva il dono di trasformare qualsiasi orrore in una fiaba, </w:t>
      </w:r>
      <w:r w:rsidR="00832C81" w:rsidRPr="003458F8">
        <w:rPr>
          <w:i w:val="0"/>
          <w:sz w:val="25"/>
          <w:szCs w:val="25"/>
        </w:rPr>
        <w:t xml:space="preserve">si </w:t>
      </w:r>
      <w:r w:rsidRPr="003458F8">
        <w:rPr>
          <w:i w:val="0"/>
          <w:sz w:val="25"/>
          <w:szCs w:val="25"/>
        </w:rPr>
        <w:t>era sempre portato dietro il dono dello scrittore e ci fidavamo di lui più che di noi stessi.</w:t>
      </w:r>
    </w:p>
    <w:p w:rsidR="0017620A" w:rsidRPr="003458F8" w:rsidRDefault="0017620A" w:rsidP="006A100D">
      <w:pPr>
        <w:spacing w:before="0" w:beforeAutospacing="0" w:after="0" w:afterAutospacing="0"/>
        <w:jc w:val="both"/>
        <w:rPr>
          <w:i w:val="0"/>
          <w:sz w:val="25"/>
          <w:szCs w:val="25"/>
        </w:rPr>
      </w:pPr>
      <w:r w:rsidRPr="003458F8">
        <w:rPr>
          <w:i w:val="0"/>
          <w:sz w:val="25"/>
          <w:szCs w:val="25"/>
        </w:rPr>
        <w:t xml:space="preserve">Le allucinazioni di </w:t>
      </w:r>
      <w:proofErr w:type="spellStart"/>
      <w:r w:rsidRPr="003458F8">
        <w:rPr>
          <w:i w:val="0"/>
          <w:sz w:val="25"/>
          <w:szCs w:val="25"/>
        </w:rPr>
        <w:t>Gracie</w:t>
      </w:r>
      <w:proofErr w:type="spellEnd"/>
      <w:r w:rsidRPr="003458F8">
        <w:rPr>
          <w:i w:val="0"/>
          <w:sz w:val="25"/>
          <w:szCs w:val="25"/>
        </w:rPr>
        <w:t xml:space="preserve"> si presentarono nei primi anni di asilo. Le maestre ci raccontavano di aver visto la nostra bambina parlare da sola allo specchio in mezzo ad un bagno completamente allagato. </w:t>
      </w:r>
      <w:r w:rsidR="0050519F" w:rsidRPr="003458F8">
        <w:rPr>
          <w:i w:val="0"/>
          <w:sz w:val="25"/>
          <w:szCs w:val="25"/>
        </w:rPr>
        <w:t>Raccontavano i suoi compagni di classe di averla vista salutare la pioggia con una danza strana di braccia.</w:t>
      </w:r>
      <w:r w:rsidR="00497585" w:rsidRPr="003458F8">
        <w:rPr>
          <w:i w:val="0"/>
          <w:sz w:val="25"/>
          <w:szCs w:val="25"/>
        </w:rPr>
        <w:t xml:space="preserve"> </w:t>
      </w:r>
      <w:r w:rsidRPr="003458F8">
        <w:rPr>
          <w:i w:val="0"/>
          <w:sz w:val="25"/>
          <w:szCs w:val="25"/>
        </w:rPr>
        <w:t xml:space="preserve">La portammo da uno psichiatra, un mio carissimo amico ed ottimo medico e gli chiedemmo un parere. Lui non riscontrò anomalie nella crescita o disfunzioni cerebrali, </w:t>
      </w:r>
      <w:proofErr w:type="spellStart"/>
      <w:r w:rsidRPr="003458F8">
        <w:rPr>
          <w:i w:val="0"/>
          <w:sz w:val="25"/>
          <w:szCs w:val="25"/>
        </w:rPr>
        <w:t>Gracie</w:t>
      </w:r>
      <w:proofErr w:type="spellEnd"/>
      <w:r w:rsidRPr="003458F8">
        <w:rPr>
          <w:i w:val="0"/>
          <w:sz w:val="25"/>
          <w:szCs w:val="25"/>
        </w:rPr>
        <w:t xml:space="preserve"> era perfetta e rispondeva come una qualsiasi bambina della sua età agli stimoli che la circondavano.</w:t>
      </w:r>
    </w:p>
    <w:p w:rsidR="006A100D" w:rsidRPr="003458F8" w:rsidRDefault="0017620A" w:rsidP="00750A97">
      <w:pPr>
        <w:spacing w:before="0" w:beforeAutospacing="0" w:after="0" w:afterAutospacing="0"/>
        <w:jc w:val="both"/>
        <w:rPr>
          <w:i w:val="0"/>
          <w:sz w:val="25"/>
          <w:szCs w:val="25"/>
        </w:rPr>
      </w:pPr>
      <w:r w:rsidRPr="003458F8">
        <w:rPr>
          <w:i w:val="0"/>
          <w:sz w:val="25"/>
          <w:szCs w:val="25"/>
        </w:rPr>
        <w:t>Volevamo stare tranquilli per questo non indagammo ulteriormente ed io forse troppo agitato quando si trattava di acqua, cercai di monitorare la cosa con meno avversione.</w:t>
      </w:r>
    </w:p>
    <w:p w:rsidR="00D77964" w:rsidRPr="003458F8" w:rsidRDefault="00D77964" w:rsidP="00750A97">
      <w:pPr>
        <w:spacing w:before="0" w:beforeAutospacing="0" w:after="0" w:afterAutospacing="0"/>
        <w:jc w:val="both"/>
        <w:rPr>
          <w:i w:val="0"/>
          <w:sz w:val="25"/>
          <w:szCs w:val="25"/>
        </w:rPr>
      </w:pPr>
      <w:r w:rsidRPr="003458F8">
        <w:rPr>
          <w:i w:val="0"/>
          <w:sz w:val="25"/>
          <w:szCs w:val="25"/>
        </w:rPr>
        <w:t xml:space="preserve">Un giorno </w:t>
      </w:r>
      <w:proofErr w:type="spellStart"/>
      <w:r w:rsidRPr="003458F8">
        <w:rPr>
          <w:i w:val="0"/>
          <w:sz w:val="25"/>
          <w:szCs w:val="25"/>
        </w:rPr>
        <w:t>A</w:t>
      </w:r>
      <w:r w:rsidR="00742ED5" w:rsidRPr="003458F8">
        <w:rPr>
          <w:i w:val="0"/>
          <w:sz w:val="25"/>
          <w:szCs w:val="25"/>
        </w:rPr>
        <w:t>rmet</w:t>
      </w:r>
      <w:proofErr w:type="spellEnd"/>
      <w:r w:rsidR="00742ED5" w:rsidRPr="003458F8">
        <w:rPr>
          <w:i w:val="0"/>
          <w:sz w:val="25"/>
          <w:szCs w:val="25"/>
        </w:rPr>
        <w:t xml:space="preserve"> ci disse che ci avrebbe la</w:t>
      </w:r>
      <w:r w:rsidRPr="003458F8">
        <w:rPr>
          <w:i w:val="0"/>
          <w:sz w:val="25"/>
          <w:szCs w:val="25"/>
        </w:rPr>
        <w:t xml:space="preserve">sciato Billy per qualche giorno perché era stato invitato </w:t>
      </w:r>
      <w:r w:rsidR="00742ED5" w:rsidRPr="003458F8">
        <w:rPr>
          <w:i w:val="0"/>
          <w:sz w:val="25"/>
          <w:szCs w:val="25"/>
        </w:rPr>
        <w:t>a</w:t>
      </w:r>
      <w:r w:rsidRPr="003458F8">
        <w:rPr>
          <w:i w:val="0"/>
          <w:sz w:val="25"/>
          <w:szCs w:val="25"/>
        </w:rPr>
        <w:t xml:space="preserve"> un congresso letterario come oratore, la sua felicità era per me segno che quell’uomo finalmente </w:t>
      </w:r>
      <w:r w:rsidR="00742ED5" w:rsidRPr="003458F8">
        <w:rPr>
          <w:i w:val="0"/>
          <w:sz w:val="25"/>
          <w:szCs w:val="25"/>
        </w:rPr>
        <w:t>era</w:t>
      </w:r>
      <w:r w:rsidRPr="003458F8">
        <w:rPr>
          <w:i w:val="0"/>
          <w:sz w:val="25"/>
          <w:szCs w:val="25"/>
        </w:rPr>
        <w:t xml:space="preserve"> apprezzato per quello che era, un eroe atipico con </w:t>
      </w:r>
      <w:r w:rsidR="00832C81" w:rsidRPr="003458F8">
        <w:rPr>
          <w:i w:val="0"/>
          <w:sz w:val="25"/>
          <w:szCs w:val="25"/>
        </w:rPr>
        <w:t>un’azione</w:t>
      </w:r>
      <w:r w:rsidRPr="003458F8">
        <w:rPr>
          <w:i w:val="0"/>
          <w:sz w:val="25"/>
          <w:szCs w:val="25"/>
        </w:rPr>
        <w:t xml:space="preserve"> umana quasi esagerata.</w:t>
      </w:r>
    </w:p>
    <w:p w:rsidR="00D77964" w:rsidRPr="003458F8" w:rsidRDefault="00D77964" w:rsidP="00D77964">
      <w:pPr>
        <w:spacing w:before="0" w:beforeAutospacing="0" w:after="0" w:afterAutospacing="0"/>
        <w:jc w:val="both"/>
        <w:rPr>
          <w:i w:val="0"/>
          <w:sz w:val="25"/>
          <w:szCs w:val="25"/>
        </w:rPr>
      </w:pPr>
      <w:r w:rsidRPr="003458F8">
        <w:rPr>
          <w:i w:val="0"/>
          <w:sz w:val="25"/>
          <w:szCs w:val="25"/>
        </w:rPr>
        <w:t>Billy non si staccava da Grace e non mangiava o beveva finché lei non rientrava da scuola. Il loro legame era fortissimo</w:t>
      </w:r>
      <w:r w:rsidR="00742ED5" w:rsidRPr="003458F8">
        <w:rPr>
          <w:i w:val="0"/>
          <w:sz w:val="25"/>
          <w:szCs w:val="25"/>
        </w:rPr>
        <w:t xml:space="preserve"> </w:t>
      </w:r>
      <w:r w:rsidRPr="003458F8">
        <w:rPr>
          <w:i w:val="0"/>
          <w:sz w:val="25"/>
          <w:szCs w:val="25"/>
        </w:rPr>
        <w:t xml:space="preserve">e indistruttibile. Sebbene Rose non volesse che dormisse </w:t>
      </w:r>
      <w:r w:rsidR="00742ED5" w:rsidRPr="003458F8">
        <w:rPr>
          <w:i w:val="0"/>
          <w:sz w:val="25"/>
          <w:szCs w:val="25"/>
        </w:rPr>
        <w:t>nella</w:t>
      </w:r>
      <w:r w:rsidRPr="003458F8">
        <w:rPr>
          <w:i w:val="0"/>
          <w:sz w:val="25"/>
          <w:szCs w:val="25"/>
        </w:rPr>
        <w:t xml:space="preserve"> </w:t>
      </w:r>
      <w:r w:rsidR="00742ED5" w:rsidRPr="003458F8">
        <w:rPr>
          <w:i w:val="0"/>
          <w:sz w:val="25"/>
          <w:szCs w:val="25"/>
        </w:rPr>
        <w:t>stanza da letto</w:t>
      </w:r>
      <w:r w:rsidRPr="003458F8">
        <w:rPr>
          <w:i w:val="0"/>
          <w:sz w:val="25"/>
          <w:szCs w:val="25"/>
        </w:rPr>
        <w:t>, gli avevamo messo la copertina della notte attaccata al letto di Grace</w:t>
      </w:r>
      <w:r w:rsidR="00F77008" w:rsidRPr="003458F8">
        <w:rPr>
          <w:i w:val="0"/>
          <w:sz w:val="25"/>
          <w:szCs w:val="25"/>
        </w:rPr>
        <w:t xml:space="preserve"> e lui restava </w:t>
      </w:r>
      <w:r w:rsidR="00497585" w:rsidRPr="003458F8">
        <w:rPr>
          <w:i w:val="0"/>
          <w:sz w:val="25"/>
          <w:szCs w:val="25"/>
        </w:rPr>
        <w:t>lì</w:t>
      </w:r>
      <w:r w:rsidR="00F77008" w:rsidRPr="003458F8">
        <w:rPr>
          <w:i w:val="0"/>
          <w:sz w:val="25"/>
          <w:szCs w:val="25"/>
        </w:rPr>
        <w:t xml:space="preserve"> finché la bambina non si svegliava.</w:t>
      </w:r>
    </w:p>
    <w:p w:rsidR="00F77008" w:rsidRPr="003458F8" w:rsidRDefault="00F77008" w:rsidP="00D77964">
      <w:pPr>
        <w:spacing w:before="0" w:beforeAutospacing="0" w:after="0" w:afterAutospacing="0"/>
        <w:jc w:val="both"/>
        <w:rPr>
          <w:i w:val="0"/>
          <w:sz w:val="25"/>
          <w:szCs w:val="25"/>
        </w:rPr>
      </w:pPr>
      <w:r w:rsidRPr="003458F8">
        <w:rPr>
          <w:i w:val="0"/>
          <w:sz w:val="25"/>
          <w:szCs w:val="25"/>
        </w:rPr>
        <w:t xml:space="preserve">Un giorno rientrai da casa dal lavoro stanco morto, stavo studiando un caso clinicamente disperato e non volevo perdere il mio paziente così oltre al lavoro che mi spossava, era la massiccia dose di studio che mi metteva </w:t>
      </w:r>
      <w:proofErr w:type="spellStart"/>
      <w:r w:rsidRPr="003458F8">
        <w:rPr>
          <w:i w:val="0"/>
          <w:sz w:val="25"/>
          <w:szCs w:val="25"/>
        </w:rPr>
        <w:t>ko</w:t>
      </w:r>
      <w:proofErr w:type="spellEnd"/>
      <w:r w:rsidRPr="003458F8">
        <w:rPr>
          <w:i w:val="0"/>
          <w:sz w:val="25"/>
          <w:szCs w:val="25"/>
        </w:rPr>
        <w:t>.</w:t>
      </w:r>
    </w:p>
    <w:p w:rsidR="00886A7D" w:rsidRPr="003458F8" w:rsidRDefault="00886A7D" w:rsidP="00D77964">
      <w:pPr>
        <w:spacing w:before="0" w:beforeAutospacing="0" w:after="0" w:afterAutospacing="0"/>
        <w:jc w:val="both"/>
        <w:rPr>
          <w:i w:val="0"/>
          <w:sz w:val="25"/>
          <w:szCs w:val="25"/>
        </w:rPr>
      </w:pPr>
      <w:r w:rsidRPr="003458F8">
        <w:rPr>
          <w:i w:val="0"/>
          <w:sz w:val="25"/>
          <w:szCs w:val="25"/>
        </w:rPr>
        <w:t xml:space="preserve">“Ciao Papà, guarda la magia di </w:t>
      </w:r>
      <w:proofErr w:type="spellStart"/>
      <w:r w:rsidRPr="003458F8">
        <w:rPr>
          <w:i w:val="0"/>
          <w:sz w:val="25"/>
          <w:szCs w:val="25"/>
        </w:rPr>
        <w:t>Gracie</w:t>
      </w:r>
      <w:proofErr w:type="spellEnd"/>
      <w:r w:rsidR="00B47DE5">
        <w:rPr>
          <w:i w:val="0"/>
          <w:sz w:val="25"/>
          <w:szCs w:val="25"/>
        </w:rPr>
        <w:t>!”</w:t>
      </w:r>
    </w:p>
    <w:p w:rsidR="00886A7D" w:rsidRPr="003458F8" w:rsidRDefault="00886A7D" w:rsidP="00D77964">
      <w:pPr>
        <w:spacing w:before="0" w:beforeAutospacing="0" w:after="0" w:afterAutospacing="0"/>
        <w:jc w:val="both"/>
        <w:rPr>
          <w:i w:val="0"/>
          <w:sz w:val="25"/>
          <w:szCs w:val="25"/>
        </w:rPr>
      </w:pPr>
      <w:r w:rsidRPr="003458F8">
        <w:rPr>
          <w:i w:val="0"/>
          <w:sz w:val="25"/>
          <w:szCs w:val="25"/>
        </w:rPr>
        <w:t>La nostra casa galleggiava nell’acqua e quando andai a chiudere i rubinetti dell’acqua</w:t>
      </w:r>
      <w:r w:rsidR="00FF5311" w:rsidRPr="003458F8">
        <w:rPr>
          <w:i w:val="0"/>
          <w:sz w:val="25"/>
          <w:szCs w:val="25"/>
        </w:rPr>
        <w:t>,</w:t>
      </w:r>
      <w:r w:rsidRPr="003458F8">
        <w:rPr>
          <w:i w:val="0"/>
          <w:sz w:val="25"/>
          <w:szCs w:val="25"/>
        </w:rPr>
        <w:t xml:space="preserve"> vidi che nessuno gli aveva toccati. L’acqua non era uscita dal lavandino o da sifone della lavastoviglie, la lavatrice era perfettamente funziona</w:t>
      </w:r>
      <w:r w:rsidR="00742ED5" w:rsidRPr="003458F8">
        <w:rPr>
          <w:i w:val="0"/>
          <w:sz w:val="25"/>
          <w:szCs w:val="25"/>
        </w:rPr>
        <w:t>n</w:t>
      </w:r>
      <w:r w:rsidRPr="003458F8">
        <w:rPr>
          <w:i w:val="0"/>
          <w:sz w:val="25"/>
          <w:szCs w:val="25"/>
        </w:rPr>
        <w:t xml:space="preserve">te </w:t>
      </w:r>
      <w:r w:rsidR="00742ED5" w:rsidRPr="003458F8">
        <w:rPr>
          <w:i w:val="0"/>
          <w:sz w:val="25"/>
          <w:szCs w:val="25"/>
        </w:rPr>
        <w:t>e</w:t>
      </w:r>
      <w:r w:rsidRPr="003458F8">
        <w:rPr>
          <w:i w:val="0"/>
          <w:sz w:val="25"/>
          <w:szCs w:val="25"/>
        </w:rPr>
        <w:t xml:space="preserve"> il water non era ostruito.</w:t>
      </w:r>
    </w:p>
    <w:p w:rsidR="00886A7D" w:rsidRPr="003458F8" w:rsidRDefault="00886A7D" w:rsidP="00D77964">
      <w:pPr>
        <w:spacing w:before="0" w:beforeAutospacing="0" w:after="0" w:afterAutospacing="0"/>
        <w:jc w:val="both"/>
        <w:rPr>
          <w:i w:val="0"/>
          <w:sz w:val="25"/>
          <w:szCs w:val="25"/>
        </w:rPr>
      </w:pPr>
      <w:r w:rsidRPr="003458F8">
        <w:rPr>
          <w:i w:val="0"/>
          <w:sz w:val="25"/>
          <w:szCs w:val="25"/>
        </w:rPr>
        <w:t xml:space="preserve">“Dov’è la mamma </w:t>
      </w:r>
      <w:proofErr w:type="spellStart"/>
      <w:r w:rsidRPr="003458F8">
        <w:rPr>
          <w:i w:val="0"/>
          <w:sz w:val="25"/>
          <w:szCs w:val="25"/>
        </w:rPr>
        <w:t>Gracie</w:t>
      </w:r>
      <w:proofErr w:type="spellEnd"/>
      <w:r w:rsidRPr="003458F8">
        <w:rPr>
          <w:i w:val="0"/>
          <w:sz w:val="25"/>
          <w:szCs w:val="25"/>
        </w:rPr>
        <w:t xml:space="preserve"> e da dove </w:t>
      </w:r>
      <w:r w:rsidR="00742ED5" w:rsidRPr="003458F8">
        <w:rPr>
          <w:i w:val="0"/>
          <w:sz w:val="25"/>
          <w:szCs w:val="25"/>
        </w:rPr>
        <w:t>arriva,</w:t>
      </w:r>
      <w:r w:rsidRPr="003458F8">
        <w:rPr>
          <w:i w:val="0"/>
          <w:sz w:val="25"/>
          <w:szCs w:val="25"/>
        </w:rPr>
        <w:t xml:space="preserve"> tutta sta acqua?”</w:t>
      </w:r>
    </w:p>
    <w:p w:rsidR="00886A7D" w:rsidRPr="003458F8" w:rsidRDefault="00886A7D" w:rsidP="00D77964">
      <w:pPr>
        <w:spacing w:before="0" w:beforeAutospacing="0" w:after="0" w:afterAutospacing="0"/>
        <w:jc w:val="both"/>
        <w:rPr>
          <w:i w:val="0"/>
          <w:sz w:val="25"/>
          <w:szCs w:val="25"/>
        </w:rPr>
      </w:pPr>
      <w:r w:rsidRPr="003458F8">
        <w:rPr>
          <w:i w:val="0"/>
          <w:sz w:val="25"/>
          <w:szCs w:val="25"/>
        </w:rPr>
        <w:t xml:space="preserve">Gli occhi di </w:t>
      </w:r>
      <w:proofErr w:type="spellStart"/>
      <w:r w:rsidRPr="003458F8">
        <w:rPr>
          <w:i w:val="0"/>
          <w:sz w:val="25"/>
          <w:szCs w:val="25"/>
        </w:rPr>
        <w:t>Gracie</w:t>
      </w:r>
      <w:proofErr w:type="spellEnd"/>
      <w:r w:rsidRPr="003458F8">
        <w:rPr>
          <w:i w:val="0"/>
          <w:sz w:val="25"/>
          <w:szCs w:val="25"/>
        </w:rPr>
        <w:t xml:space="preserve"> </w:t>
      </w:r>
      <w:r w:rsidR="00742ED5" w:rsidRPr="003458F8">
        <w:rPr>
          <w:i w:val="0"/>
          <w:sz w:val="25"/>
          <w:szCs w:val="25"/>
        </w:rPr>
        <w:t>s’</w:t>
      </w:r>
      <w:r w:rsidRPr="003458F8">
        <w:rPr>
          <w:i w:val="0"/>
          <w:sz w:val="25"/>
          <w:szCs w:val="25"/>
        </w:rPr>
        <w:t xml:space="preserve">illuminarono e quando vidi Billy con l’acqua fino al </w:t>
      </w:r>
      <w:r w:rsidR="00742ED5" w:rsidRPr="003458F8">
        <w:rPr>
          <w:i w:val="0"/>
          <w:sz w:val="25"/>
          <w:szCs w:val="25"/>
        </w:rPr>
        <w:t>muso,</w:t>
      </w:r>
      <w:r w:rsidRPr="003458F8">
        <w:rPr>
          <w:i w:val="0"/>
          <w:sz w:val="25"/>
          <w:szCs w:val="25"/>
        </w:rPr>
        <w:t xml:space="preserve"> mi domandai perché lui non aveva paura, in fondo quel cane non sapeva nuotare.</w:t>
      </w:r>
    </w:p>
    <w:p w:rsidR="00886A7D" w:rsidRPr="003458F8" w:rsidRDefault="00886A7D" w:rsidP="00D77964">
      <w:pPr>
        <w:spacing w:before="0" w:beforeAutospacing="0" w:after="0" w:afterAutospacing="0"/>
        <w:jc w:val="both"/>
        <w:rPr>
          <w:i w:val="0"/>
          <w:sz w:val="25"/>
          <w:szCs w:val="25"/>
        </w:rPr>
      </w:pPr>
      <w:r w:rsidRPr="003458F8">
        <w:rPr>
          <w:i w:val="0"/>
          <w:sz w:val="25"/>
          <w:szCs w:val="25"/>
        </w:rPr>
        <w:t xml:space="preserve">“Magia papà! E’ la mia magia. </w:t>
      </w:r>
      <w:r w:rsidR="00F135A1" w:rsidRPr="003458F8">
        <w:rPr>
          <w:i w:val="0"/>
          <w:sz w:val="25"/>
          <w:szCs w:val="25"/>
        </w:rPr>
        <w:t>La m</w:t>
      </w:r>
      <w:r w:rsidRPr="003458F8">
        <w:rPr>
          <w:i w:val="0"/>
          <w:sz w:val="25"/>
          <w:szCs w:val="25"/>
        </w:rPr>
        <w:t xml:space="preserve">amma è dalla Signora </w:t>
      </w:r>
      <w:proofErr w:type="spellStart"/>
      <w:r w:rsidRPr="003458F8">
        <w:rPr>
          <w:i w:val="0"/>
          <w:sz w:val="25"/>
          <w:szCs w:val="25"/>
        </w:rPr>
        <w:t>Ravek</w:t>
      </w:r>
      <w:proofErr w:type="spellEnd"/>
      <w:r w:rsidR="00742ED5" w:rsidRPr="003458F8">
        <w:rPr>
          <w:i w:val="0"/>
          <w:sz w:val="25"/>
          <w:szCs w:val="25"/>
        </w:rPr>
        <w:t>, è andata</w:t>
      </w:r>
      <w:r w:rsidRPr="003458F8">
        <w:rPr>
          <w:i w:val="0"/>
          <w:sz w:val="25"/>
          <w:szCs w:val="25"/>
        </w:rPr>
        <w:t xml:space="preserve"> per portarle una medicina</w:t>
      </w:r>
      <w:r w:rsidR="0062416F">
        <w:rPr>
          <w:i w:val="0"/>
          <w:sz w:val="25"/>
          <w:szCs w:val="25"/>
        </w:rPr>
        <w:t>.”</w:t>
      </w:r>
    </w:p>
    <w:p w:rsidR="00886A7D" w:rsidRPr="003458F8" w:rsidRDefault="00B40291" w:rsidP="00D77964">
      <w:pPr>
        <w:spacing w:before="0" w:beforeAutospacing="0" w:after="0" w:afterAutospacing="0"/>
        <w:jc w:val="both"/>
        <w:rPr>
          <w:i w:val="0"/>
          <w:sz w:val="25"/>
          <w:szCs w:val="25"/>
        </w:rPr>
      </w:pPr>
      <w:r w:rsidRPr="003458F8">
        <w:rPr>
          <w:i w:val="0"/>
          <w:sz w:val="25"/>
          <w:szCs w:val="25"/>
        </w:rPr>
        <w:t>“Che magia amo</w:t>
      </w:r>
      <w:r w:rsidR="00F135A1" w:rsidRPr="003458F8">
        <w:rPr>
          <w:i w:val="0"/>
          <w:sz w:val="25"/>
          <w:szCs w:val="25"/>
        </w:rPr>
        <w:t>re? Mi racconti c</w:t>
      </w:r>
      <w:r w:rsidR="00742ED5" w:rsidRPr="003458F8">
        <w:rPr>
          <w:i w:val="0"/>
          <w:sz w:val="25"/>
          <w:szCs w:val="25"/>
        </w:rPr>
        <w:t xml:space="preserve">ome hai fatto </w:t>
      </w:r>
      <w:r w:rsidR="00F135A1" w:rsidRPr="003458F8">
        <w:rPr>
          <w:i w:val="0"/>
          <w:sz w:val="25"/>
          <w:szCs w:val="25"/>
        </w:rPr>
        <w:t xml:space="preserve">la </w:t>
      </w:r>
      <w:r w:rsidR="00742ED5" w:rsidRPr="003458F8">
        <w:rPr>
          <w:i w:val="0"/>
          <w:sz w:val="25"/>
          <w:szCs w:val="25"/>
        </w:rPr>
        <w:t>magia</w:t>
      </w:r>
      <w:r w:rsidR="00B47DE5">
        <w:rPr>
          <w:i w:val="0"/>
          <w:sz w:val="25"/>
          <w:szCs w:val="25"/>
        </w:rPr>
        <w:t>?”</w:t>
      </w:r>
    </w:p>
    <w:p w:rsidR="00B40291" w:rsidRPr="003458F8" w:rsidRDefault="00B40291" w:rsidP="00D77964">
      <w:pPr>
        <w:spacing w:before="0" w:beforeAutospacing="0" w:after="0" w:afterAutospacing="0"/>
        <w:jc w:val="both"/>
        <w:rPr>
          <w:i w:val="0"/>
          <w:sz w:val="25"/>
          <w:szCs w:val="25"/>
        </w:rPr>
      </w:pPr>
      <w:r w:rsidRPr="003458F8">
        <w:rPr>
          <w:i w:val="0"/>
          <w:sz w:val="25"/>
          <w:szCs w:val="25"/>
        </w:rPr>
        <w:t xml:space="preserve">Tolsi il nodo alla cravatta </w:t>
      </w:r>
      <w:r w:rsidR="00F135A1" w:rsidRPr="003458F8">
        <w:rPr>
          <w:i w:val="0"/>
          <w:sz w:val="25"/>
          <w:szCs w:val="25"/>
        </w:rPr>
        <w:t>e</w:t>
      </w:r>
      <w:r w:rsidRPr="003458F8">
        <w:rPr>
          <w:i w:val="0"/>
          <w:sz w:val="25"/>
          <w:szCs w:val="25"/>
        </w:rPr>
        <w:t xml:space="preserve"> alzai l’orlo dei pantaloni. Di sicuro avremmo dovuto chiamare i pompieri perché l’acqua per quanto ancora molto alta nell’abitazione, stava uscendo dalla porta.</w:t>
      </w:r>
    </w:p>
    <w:p w:rsidR="00B40291" w:rsidRPr="003458F8" w:rsidRDefault="00B40291" w:rsidP="00D77964">
      <w:pPr>
        <w:spacing w:before="0" w:beforeAutospacing="0" w:after="0" w:afterAutospacing="0"/>
        <w:jc w:val="both"/>
        <w:rPr>
          <w:i w:val="0"/>
          <w:sz w:val="25"/>
          <w:szCs w:val="25"/>
        </w:rPr>
      </w:pPr>
      <w:r w:rsidRPr="003458F8">
        <w:rPr>
          <w:i w:val="0"/>
          <w:sz w:val="25"/>
          <w:szCs w:val="25"/>
        </w:rPr>
        <w:lastRenderedPageBreak/>
        <w:t xml:space="preserve">I pompieri vennero e furono del mio stesso avviso, non c’era alcuna perdita e </w:t>
      </w:r>
      <w:r w:rsidR="00F135A1" w:rsidRPr="003458F8">
        <w:rPr>
          <w:i w:val="0"/>
          <w:sz w:val="25"/>
          <w:szCs w:val="25"/>
        </w:rPr>
        <w:t>attribuirono</w:t>
      </w:r>
      <w:r w:rsidRPr="003458F8">
        <w:rPr>
          <w:i w:val="0"/>
          <w:sz w:val="25"/>
          <w:szCs w:val="25"/>
        </w:rPr>
        <w:t xml:space="preserve"> colpa alla bambina che sicuramente aveva maneggiato col rubinetto per poi </w:t>
      </w:r>
      <w:r w:rsidR="00832C81" w:rsidRPr="003458F8">
        <w:rPr>
          <w:i w:val="0"/>
          <w:sz w:val="25"/>
          <w:szCs w:val="25"/>
        </w:rPr>
        <w:t>mentire</w:t>
      </w:r>
      <w:r w:rsidRPr="003458F8">
        <w:rPr>
          <w:i w:val="0"/>
          <w:sz w:val="25"/>
          <w:szCs w:val="25"/>
        </w:rPr>
        <w:t>. Ma io e Rose</w:t>
      </w:r>
      <w:r w:rsidR="00832C81" w:rsidRPr="003458F8">
        <w:rPr>
          <w:i w:val="0"/>
          <w:sz w:val="25"/>
          <w:szCs w:val="25"/>
        </w:rPr>
        <w:t>,</w:t>
      </w:r>
      <w:r w:rsidRPr="003458F8">
        <w:rPr>
          <w:i w:val="0"/>
          <w:sz w:val="25"/>
          <w:szCs w:val="25"/>
        </w:rPr>
        <w:t xml:space="preserve"> sapevamo che Grace non mentiva, Grace ci guardava </w:t>
      </w:r>
      <w:r w:rsidR="00860F5E" w:rsidRPr="003458F8">
        <w:rPr>
          <w:i w:val="0"/>
          <w:sz w:val="25"/>
          <w:szCs w:val="25"/>
        </w:rPr>
        <w:t>con i</w:t>
      </w:r>
      <w:r w:rsidRPr="003458F8">
        <w:rPr>
          <w:i w:val="0"/>
          <w:sz w:val="25"/>
          <w:szCs w:val="25"/>
        </w:rPr>
        <w:t xml:space="preserve"> suoi occhi ridenti aspettando la nostra risposta.</w:t>
      </w:r>
    </w:p>
    <w:p w:rsidR="00B40291" w:rsidRPr="003458F8" w:rsidRDefault="00B40291" w:rsidP="00D77964">
      <w:pPr>
        <w:spacing w:before="0" w:beforeAutospacing="0" w:after="0" w:afterAutospacing="0"/>
        <w:jc w:val="both"/>
        <w:rPr>
          <w:i w:val="0"/>
          <w:sz w:val="25"/>
          <w:szCs w:val="25"/>
        </w:rPr>
      </w:pPr>
      <w:r w:rsidRPr="003458F8">
        <w:rPr>
          <w:i w:val="0"/>
          <w:sz w:val="25"/>
          <w:szCs w:val="25"/>
        </w:rPr>
        <w:t xml:space="preserve">Se io non le avessi risposto </w:t>
      </w:r>
      <w:r w:rsidR="00860F5E" w:rsidRPr="003458F8">
        <w:rPr>
          <w:i w:val="0"/>
          <w:sz w:val="25"/>
          <w:szCs w:val="25"/>
        </w:rPr>
        <w:t>lei,</w:t>
      </w:r>
      <w:r w:rsidRPr="003458F8">
        <w:rPr>
          <w:i w:val="0"/>
          <w:sz w:val="25"/>
          <w:szCs w:val="25"/>
        </w:rPr>
        <w:t xml:space="preserve"> si sarebbe rattristata </w:t>
      </w:r>
      <w:r w:rsidR="00E10692" w:rsidRPr="003458F8">
        <w:rPr>
          <w:i w:val="0"/>
          <w:sz w:val="25"/>
          <w:szCs w:val="25"/>
        </w:rPr>
        <w:t>e</w:t>
      </w:r>
      <w:r w:rsidRPr="003458F8">
        <w:rPr>
          <w:i w:val="0"/>
          <w:sz w:val="25"/>
          <w:szCs w:val="25"/>
        </w:rPr>
        <w:t xml:space="preserve"> odiavo vedere la mia piccola piangere, soprattutto se la cosa non era dipesa da lei e la madre che doveva starle vicino era assente.</w:t>
      </w:r>
      <w:r w:rsidR="00531D81" w:rsidRPr="003458F8">
        <w:rPr>
          <w:i w:val="0"/>
          <w:sz w:val="25"/>
          <w:szCs w:val="25"/>
        </w:rPr>
        <w:t xml:space="preserve"> Non immaginavo minimamente cosa portasse mia figlia in se, non immaginavo o non volevo comprendere che quel gioco con l’acqua non era semplicemente un gioco.</w:t>
      </w:r>
    </w:p>
    <w:p w:rsidR="00453D00" w:rsidRPr="003458F8" w:rsidRDefault="00453D00" w:rsidP="00D77964">
      <w:pPr>
        <w:spacing w:before="0" w:beforeAutospacing="0" w:after="0" w:afterAutospacing="0"/>
        <w:jc w:val="both"/>
        <w:rPr>
          <w:i w:val="0"/>
          <w:sz w:val="25"/>
          <w:szCs w:val="25"/>
        </w:rPr>
      </w:pPr>
      <w:r w:rsidRPr="003458F8">
        <w:rPr>
          <w:i w:val="0"/>
          <w:sz w:val="25"/>
          <w:szCs w:val="25"/>
        </w:rPr>
        <w:t xml:space="preserve">In meno di due mesi e quando la nostra attenzione aveva mollato la presa, la casa </w:t>
      </w:r>
      <w:r w:rsidR="00860F5E" w:rsidRPr="003458F8">
        <w:rPr>
          <w:i w:val="0"/>
          <w:sz w:val="25"/>
          <w:szCs w:val="25"/>
        </w:rPr>
        <w:t>s’</w:t>
      </w:r>
      <w:r w:rsidRPr="003458F8">
        <w:rPr>
          <w:i w:val="0"/>
          <w:sz w:val="25"/>
          <w:szCs w:val="25"/>
        </w:rPr>
        <w:t>inondò altre due volte. Grace non rischiò mai la vita ma la cosa stava diventando preoccupante.</w:t>
      </w:r>
    </w:p>
    <w:p w:rsidR="00453D00" w:rsidRPr="003458F8" w:rsidRDefault="00453D00" w:rsidP="00D77964">
      <w:pPr>
        <w:spacing w:before="0" w:beforeAutospacing="0" w:after="0" w:afterAutospacing="0"/>
        <w:jc w:val="both"/>
        <w:rPr>
          <w:i w:val="0"/>
          <w:sz w:val="25"/>
          <w:szCs w:val="25"/>
        </w:rPr>
      </w:pPr>
      <w:r w:rsidRPr="003458F8">
        <w:rPr>
          <w:i w:val="0"/>
          <w:sz w:val="25"/>
          <w:szCs w:val="25"/>
        </w:rPr>
        <w:t xml:space="preserve">Stavamo meditando di sorvegliarla con una telecamera nascosta </w:t>
      </w:r>
      <w:r w:rsidR="00860F5E" w:rsidRPr="003458F8">
        <w:rPr>
          <w:i w:val="0"/>
          <w:sz w:val="25"/>
          <w:szCs w:val="25"/>
        </w:rPr>
        <w:t>e</w:t>
      </w:r>
      <w:r w:rsidRPr="003458F8">
        <w:rPr>
          <w:i w:val="0"/>
          <w:sz w:val="25"/>
          <w:szCs w:val="25"/>
        </w:rPr>
        <w:t xml:space="preserve"> </w:t>
      </w:r>
      <w:proofErr w:type="spellStart"/>
      <w:r w:rsidRPr="003458F8">
        <w:rPr>
          <w:i w:val="0"/>
          <w:sz w:val="25"/>
          <w:szCs w:val="25"/>
        </w:rPr>
        <w:t>Armet</w:t>
      </w:r>
      <w:proofErr w:type="spellEnd"/>
      <w:r w:rsidRPr="003458F8">
        <w:rPr>
          <w:i w:val="0"/>
          <w:sz w:val="25"/>
          <w:szCs w:val="25"/>
        </w:rPr>
        <w:t xml:space="preserve"> era d’accordo con </w:t>
      </w:r>
      <w:r w:rsidR="00FF4171" w:rsidRPr="003458F8">
        <w:rPr>
          <w:i w:val="0"/>
          <w:sz w:val="25"/>
          <w:szCs w:val="25"/>
        </w:rPr>
        <w:t>noi, anche se</w:t>
      </w:r>
      <w:r w:rsidRPr="003458F8">
        <w:rPr>
          <w:i w:val="0"/>
          <w:sz w:val="25"/>
          <w:szCs w:val="25"/>
        </w:rPr>
        <w:t xml:space="preserve"> lui temeva per la sua nipotina.</w:t>
      </w:r>
    </w:p>
    <w:p w:rsidR="00EA5C2A" w:rsidRPr="003458F8" w:rsidRDefault="00EA5C2A" w:rsidP="00D77964">
      <w:pPr>
        <w:spacing w:before="0" w:beforeAutospacing="0" w:after="0" w:afterAutospacing="0"/>
        <w:jc w:val="both"/>
        <w:rPr>
          <w:i w:val="0"/>
          <w:sz w:val="25"/>
          <w:szCs w:val="25"/>
        </w:rPr>
      </w:pPr>
      <w:r w:rsidRPr="003458F8">
        <w:rPr>
          <w:i w:val="0"/>
          <w:sz w:val="25"/>
          <w:szCs w:val="25"/>
        </w:rPr>
        <w:t>Una sera dopocena e</w:t>
      </w:r>
      <w:r w:rsidR="00860F5E" w:rsidRPr="003458F8">
        <w:rPr>
          <w:i w:val="0"/>
          <w:sz w:val="25"/>
          <w:szCs w:val="25"/>
        </w:rPr>
        <w:t xml:space="preserve"> </w:t>
      </w:r>
      <w:r w:rsidRPr="003458F8">
        <w:rPr>
          <w:i w:val="0"/>
          <w:sz w:val="25"/>
          <w:szCs w:val="25"/>
        </w:rPr>
        <w:t xml:space="preserve">dopo il bacio della buonanotte, quando Rose portò a letto la bambina, io </w:t>
      </w:r>
      <w:r w:rsidR="00FF4171" w:rsidRPr="003458F8">
        <w:rPr>
          <w:i w:val="0"/>
          <w:sz w:val="25"/>
          <w:szCs w:val="25"/>
        </w:rPr>
        <w:t>e</w:t>
      </w:r>
      <w:r w:rsidRPr="003458F8">
        <w:rPr>
          <w:i w:val="0"/>
          <w:sz w:val="25"/>
          <w:szCs w:val="25"/>
        </w:rPr>
        <w:t xml:space="preserve"> </w:t>
      </w:r>
      <w:proofErr w:type="spellStart"/>
      <w:r w:rsidRPr="003458F8">
        <w:rPr>
          <w:i w:val="0"/>
          <w:sz w:val="25"/>
          <w:szCs w:val="25"/>
        </w:rPr>
        <w:t>Armet</w:t>
      </w:r>
      <w:proofErr w:type="spellEnd"/>
      <w:r w:rsidRPr="003458F8">
        <w:rPr>
          <w:i w:val="0"/>
          <w:sz w:val="25"/>
          <w:szCs w:val="25"/>
        </w:rPr>
        <w:t xml:space="preserve"> </w:t>
      </w:r>
      <w:r w:rsidR="00832C81" w:rsidRPr="003458F8">
        <w:rPr>
          <w:i w:val="0"/>
          <w:sz w:val="25"/>
          <w:szCs w:val="25"/>
        </w:rPr>
        <w:t>si rimase</w:t>
      </w:r>
      <w:r w:rsidRPr="003458F8">
        <w:rPr>
          <w:i w:val="0"/>
          <w:sz w:val="25"/>
          <w:szCs w:val="25"/>
        </w:rPr>
        <w:t xml:space="preserve"> a chiacchierare.</w:t>
      </w:r>
    </w:p>
    <w:p w:rsidR="00EA5C2A" w:rsidRPr="003458F8" w:rsidRDefault="00EA5C2A" w:rsidP="00D77964">
      <w:pPr>
        <w:spacing w:before="0" w:beforeAutospacing="0" w:after="0" w:afterAutospacing="0"/>
        <w:jc w:val="both"/>
        <w:rPr>
          <w:i w:val="0"/>
          <w:sz w:val="25"/>
          <w:szCs w:val="25"/>
        </w:rPr>
      </w:pPr>
      <w:r w:rsidRPr="003458F8">
        <w:rPr>
          <w:i w:val="0"/>
          <w:sz w:val="25"/>
          <w:szCs w:val="25"/>
        </w:rPr>
        <w:t>“Sta diventando una cosa seria ed io non so come proteggere mia figlia.”</w:t>
      </w:r>
    </w:p>
    <w:p w:rsidR="00EA5C2A" w:rsidRPr="003458F8" w:rsidRDefault="00EA5C2A" w:rsidP="00D77964">
      <w:pPr>
        <w:spacing w:before="0" w:beforeAutospacing="0" w:after="0" w:afterAutospacing="0"/>
        <w:jc w:val="both"/>
        <w:rPr>
          <w:i w:val="0"/>
          <w:sz w:val="25"/>
          <w:szCs w:val="25"/>
        </w:rPr>
      </w:pPr>
      <w:r w:rsidRPr="003458F8">
        <w:rPr>
          <w:i w:val="0"/>
          <w:sz w:val="25"/>
          <w:szCs w:val="25"/>
        </w:rPr>
        <w:t xml:space="preserve">“Sei già stato da un medico </w:t>
      </w:r>
      <w:r w:rsidR="00742ED5" w:rsidRPr="003458F8">
        <w:rPr>
          <w:i w:val="0"/>
          <w:sz w:val="25"/>
          <w:szCs w:val="25"/>
        </w:rPr>
        <w:t>e</w:t>
      </w:r>
      <w:r w:rsidRPr="003458F8">
        <w:rPr>
          <w:i w:val="0"/>
          <w:sz w:val="25"/>
          <w:szCs w:val="25"/>
        </w:rPr>
        <w:t xml:space="preserve"> a quanto pare la bambina sta bene. No credi di esagerare, hai provato a farti raccontare cosa succede</w:t>
      </w:r>
      <w:r w:rsidR="00B47DE5">
        <w:rPr>
          <w:i w:val="0"/>
          <w:sz w:val="25"/>
          <w:szCs w:val="25"/>
        </w:rPr>
        <w:t>?”</w:t>
      </w:r>
    </w:p>
    <w:p w:rsidR="00EA5C2A" w:rsidRPr="003458F8" w:rsidRDefault="00EA5C2A" w:rsidP="00D77964">
      <w:pPr>
        <w:spacing w:before="0" w:beforeAutospacing="0" w:after="0" w:afterAutospacing="0"/>
        <w:jc w:val="both"/>
        <w:rPr>
          <w:i w:val="0"/>
          <w:sz w:val="25"/>
          <w:szCs w:val="25"/>
        </w:rPr>
      </w:pPr>
      <w:r w:rsidRPr="003458F8">
        <w:rPr>
          <w:i w:val="0"/>
          <w:sz w:val="25"/>
          <w:szCs w:val="25"/>
        </w:rPr>
        <w:t xml:space="preserve">“No, non ho parlato perché ho paura. In casa </w:t>
      </w:r>
      <w:r w:rsidR="0008792C" w:rsidRPr="003458F8">
        <w:rPr>
          <w:i w:val="0"/>
          <w:sz w:val="25"/>
          <w:szCs w:val="25"/>
        </w:rPr>
        <w:t>accadono cose</w:t>
      </w:r>
      <w:r w:rsidRPr="003458F8">
        <w:rPr>
          <w:i w:val="0"/>
          <w:sz w:val="25"/>
          <w:szCs w:val="25"/>
        </w:rPr>
        <w:t xml:space="preserve"> strane e persino a scuola. Lei ovunque va</w:t>
      </w:r>
      <w:r w:rsidR="0008792C" w:rsidRPr="003458F8">
        <w:rPr>
          <w:i w:val="0"/>
          <w:sz w:val="25"/>
          <w:szCs w:val="25"/>
        </w:rPr>
        <w:t>,</w:t>
      </w:r>
      <w:r w:rsidRPr="003458F8">
        <w:rPr>
          <w:i w:val="0"/>
          <w:sz w:val="25"/>
          <w:szCs w:val="25"/>
        </w:rPr>
        <w:t xml:space="preserve"> si porta dietro l’acqua</w:t>
      </w:r>
      <w:r w:rsidR="0008792C" w:rsidRPr="003458F8">
        <w:rPr>
          <w:i w:val="0"/>
          <w:sz w:val="25"/>
          <w:szCs w:val="25"/>
        </w:rPr>
        <w:t>,</w:t>
      </w:r>
      <w:r w:rsidRPr="003458F8">
        <w:rPr>
          <w:i w:val="0"/>
          <w:sz w:val="25"/>
          <w:szCs w:val="25"/>
        </w:rPr>
        <w:t xml:space="preserve"> come un </w:t>
      </w:r>
      <w:r w:rsidR="0008792C" w:rsidRPr="003458F8">
        <w:rPr>
          <w:i w:val="0"/>
          <w:sz w:val="25"/>
          <w:szCs w:val="25"/>
        </w:rPr>
        <w:t xml:space="preserve">infante </w:t>
      </w:r>
      <w:r w:rsidRPr="003458F8">
        <w:rPr>
          <w:i w:val="0"/>
          <w:sz w:val="25"/>
          <w:szCs w:val="25"/>
        </w:rPr>
        <w:t>dio della pioggia</w:t>
      </w:r>
      <w:r w:rsidR="0062416F">
        <w:rPr>
          <w:i w:val="0"/>
          <w:sz w:val="25"/>
          <w:szCs w:val="25"/>
        </w:rPr>
        <w:t>.”</w:t>
      </w:r>
    </w:p>
    <w:p w:rsidR="00EA5C2A" w:rsidRPr="003458F8" w:rsidRDefault="00EA5C2A" w:rsidP="00D77964">
      <w:pPr>
        <w:spacing w:before="0" w:beforeAutospacing="0" w:after="0" w:afterAutospacing="0"/>
        <w:jc w:val="both"/>
        <w:rPr>
          <w:i w:val="0"/>
          <w:sz w:val="25"/>
          <w:szCs w:val="25"/>
        </w:rPr>
      </w:pPr>
      <w:proofErr w:type="spellStart"/>
      <w:r w:rsidRPr="003458F8">
        <w:rPr>
          <w:i w:val="0"/>
          <w:sz w:val="25"/>
          <w:szCs w:val="25"/>
        </w:rPr>
        <w:t>Armet</w:t>
      </w:r>
      <w:proofErr w:type="spellEnd"/>
      <w:r w:rsidRPr="003458F8">
        <w:rPr>
          <w:i w:val="0"/>
          <w:sz w:val="25"/>
          <w:szCs w:val="25"/>
        </w:rPr>
        <w:t xml:space="preserve"> restò a pensare qualche minuto.</w:t>
      </w:r>
    </w:p>
    <w:p w:rsidR="00EA5C2A" w:rsidRPr="003458F8" w:rsidRDefault="00EA5C2A" w:rsidP="00D77964">
      <w:pPr>
        <w:spacing w:before="0" w:beforeAutospacing="0" w:after="0" w:afterAutospacing="0"/>
        <w:jc w:val="both"/>
        <w:rPr>
          <w:i w:val="0"/>
          <w:sz w:val="25"/>
          <w:szCs w:val="25"/>
        </w:rPr>
      </w:pPr>
      <w:r w:rsidRPr="003458F8">
        <w:rPr>
          <w:i w:val="0"/>
          <w:sz w:val="25"/>
          <w:szCs w:val="25"/>
        </w:rPr>
        <w:t>“Posso parlarle a modo mio</w:t>
      </w:r>
      <w:r w:rsidR="00B47DE5">
        <w:rPr>
          <w:i w:val="0"/>
          <w:sz w:val="25"/>
          <w:szCs w:val="25"/>
        </w:rPr>
        <w:t>?”</w:t>
      </w:r>
    </w:p>
    <w:p w:rsidR="00EA5C2A" w:rsidRPr="003458F8" w:rsidRDefault="00EA5C2A" w:rsidP="00D77964">
      <w:pPr>
        <w:spacing w:before="0" w:beforeAutospacing="0" w:after="0" w:afterAutospacing="0"/>
        <w:jc w:val="both"/>
        <w:rPr>
          <w:i w:val="0"/>
          <w:sz w:val="25"/>
          <w:szCs w:val="25"/>
        </w:rPr>
      </w:pPr>
      <w:r w:rsidRPr="003458F8">
        <w:rPr>
          <w:i w:val="0"/>
          <w:sz w:val="25"/>
          <w:szCs w:val="25"/>
        </w:rPr>
        <w:t xml:space="preserve">“Spero che il nonno abbia degli assi nella manica perché non ci sono risposte, Grace ci dice solo che è una magia, che le basta alzare le mani al cielo </w:t>
      </w:r>
      <w:r w:rsidR="00860F5E" w:rsidRPr="003458F8">
        <w:rPr>
          <w:i w:val="0"/>
          <w:sz w:val="25"/>
          <w:szCs w:val="25"/>
        </w:rPr>
        <w:t>e</w:t>
      </w:r>
      <w:r w:rsidRPr="003458F8">
        <w:rPr>
          <w:i w:val="0"/>
          <w:sz w:val="25"/>
          <w:szCs w:val="25"/>
        </w:rPr>
        <w:t xml:space="preserve"> arriva l’acqua</w:t>
      </w:r>
      <w:r w:rsidR="0062416F">
        <w:rPr>
          <w:i w:val="0"/>
          <w:sz w:val="25"/>
          <w:szCs w:val="25"/>
        </w:rPr>
        <w:t>.”</w:t>
      </w:r>
    </w:p>
    <w:p w:rsidR="003338CC" w:rsidRPr="003458F8" w:rsidRDefault="003338CC" w:rsidP="00D77964">
      <w:pPr>
        <w:spacing w:before="0" w:beforeAutospacing="0" w:after="0" w:afterAutospacing="0"/>
        <w:jc w:val="both"/>
        <w:rPr>
          <w:i w:val="0"/>
          <w:sz w:val="25"/>
          <w:szCs w:val="25"/>
        </w:rPr>
      </w:pPr>
      <w:r w:rsidRPr="003458F8">
        <w:rPr>
          <w:i w:val="0"/>
          <w:sz w:val="25"/>
          <w:szCs w:val="25"/>
        </w:rPr>
        <w:t xml:space="preserve">Grace era nel suo letto e per la prima volta </w:t>
      </w:r>
      <w:proofErr w:type="spellStart"/>
      <w:r w:rsidRPr="003458F8">
        <w:rPr>
          <w:i w:val="0"/>
          <w:sz w:val="25"/>
          <w:szCs w:val="25"/>
        </w:rPr>
        <w:t>Armet</w:t>
      </w:r>
      <w:proofErr w:type="spellEnd"/>
      <w:r w:rsidRPr="003458F8">
        <w:rPr>
          <w:i w:val="0"/>
          <w:sz w:val="25"/>
          <w:szCs w:val="25"/>
        </w:rPr>
        <w:t xml:space="preserve"> vide tutte le stelline fluorescenti che brillavano nella cameretta della bambina. Io restavo nascosto nell’ombra per non disturbare il legame che i</w:t>
      </w:r>
      <w:r w:rsidR="00E10692" w:rsidRPr="003458F8">
        <w:rPr>
          <w:i w:val="0"/>
          <w:sz w:val="25"/>
          <w:szCs w:val="25"/>
        </w:rPr>
        <w:t xml:space="preserve"> due avevano quando restavano</w:t>
      </w:r>
      <w:r w:rsidR="00832C81" w:rsidRPr="003458F8">
        <w:rPr>
          <w:i w:val="0"/>
          <w:sz w:val="25"/>
          <w:szCs w:val="25"/>
        </w:rPr>
        <w:t xml:space="preserve"> </w:t>
      </w:r>
      <w:r w:rsidRPr="003458F8">
        <w:rPr>
          <w:i w:val="0"/>
          <w:sz w:val="25"/>
          <w:szCs w:val="25"/>
        </w:rPr>
        <w:t>soli.</w:t>
      </w:r>
    </w:p>
    <w:p w:rsidR="003338CC" w:rsidRPr="003458F8" w:rsidRDefault="003338CC" w:rsidP="00D77964">
      <w:pPr>
        <w:spacing w:before="0" w:beforeAutospacing="0" w:after="0" w:afterAutospacing="0"/>
        <w:jc w:val="both"/>
        <w:rPr>
          <w:i w:val="0"/>
          <w:sz w:val="25"/>
          <w:szCs w:val="25"/>
        </w:rPr>
      </w:pPr>
      <w:r w:rsidRPr="003458F8">
        <w:rPr>
          <w:i w:val="0"/>
          <w:sz w:val="25"/>
          <w:szCs w:val="25"/>
        </w:rPr>
        <w:t>“</w:t>
      </w:r>
      <w:proofErr w:type="spellStart"/>
      <w:r w:rsidRPr="003458F8">
        <w:rPr>
          <w:i w:val="0"/>
          <w:sz w:val="25"/>
          <w:szCs w:val="25"/>
        </w:rPr>
        <w:t>Gracie</w:t>
      </w:r>
      <w:proofErr w:type="spellEnd"/>
      <w:r w:rsidRPr="003458F8">
        <w:rPr>
          <w:i w:val="0"/>
          <w:sz w:val="25"/>
          <w:szCs w:val="25"/>
        </w:rPr>
        <w:t xml:space="preserve"> sei sveglia</w:t>
      </w:r>
      <w:r w:rsidR="00B47DE5">
        <w:rPr>
          <w:i w:val="0"/>
          <w:sz w:val="25"/>
          <w:szCs w:val="25"/>
        </w:rPr>
        <w:t>?”</w:t>
      </w:r>
    </w:p>
    <w:p w:rsidR="003338CC" w:rsidRPr="003458F8" w:rsidRDefault="003338CC" w:rsidP="00D77964">
      <w:pPr>
        <w:spacing w:before="0" w:beforeAutospacing="0" w:after="0" w:afterAutospacing="0"/>
        <w:jc w:val="both"/>
        <w:rPr>
          <w:i w:val="0"/>
          <w:sz w:val="25"/>
          <w:szCs w:val="25"/>
        </w:rPr>
      </w:pPr>
      <w:r w:rsidRPr="003458F8">
        <w:rPr>
          <w:i w:val="0"/>
          <w:sz w:val="25"/>
          <w:szCs w:val="25"/>
        </w:rPr>
        <w:t>La piccola saltò dal letto per abbracciarlo e poi gli chiese una favola, una di quelle sull’acqua che a lei piacevano tanto.</w:t>
      </w:r>
    </w:p>
    <w:p w:rsidR="003338CC" w:rsidRPr="003458F8" w:rsidRDefault="003338CC" w:rsidP="00D77964">
      <w:pPr>
        <w:spacing w:before="0" w:beforeAutospacing="0" w:after="0" w:afterAutospacing="0"/>
        <w:jc w:val="both"/>
        <w:rPr>
          <w:i w:val="0"/>
          <w:sz w:val="25"/>
          <w:szCs w:val="25"/>
        </w:rPr>
      </w:pPr>
      <w:r w:rsidRPr="003458F8">
        <w:rPr>
          <w:i w:val="0"/>
          <w:sz w:val="25"/>
          <w:szCs w:val="25"/>
        </w:rPr>
        <w:t>“</w:t>
      </w:r>
      <w:proofErr w:type="spellStart"/>
      <w:r w:rsidRPr="003458F8">
        <w:rPr>
          <w:i w:val="0"/>
          <w:sz w:val="25"/>
          <w:szCs w:val="25"/>
        </w:rPr>
        <w:t>Gracie</w:t>
      </w:r>
      <w:proofErr w:type="spellEnd"/>
      <w:r w:rsidRPr="003458F8">
        <w:rPr>
          <w:i w:val="0"/>
          <w:sz w:val="25"/>
          <w:szCs w:val="25"/>
        </w:rPr>
        <w:t xml:space="preserve"> ti posso domandare perché ti piace l’acqua</w:t>
      </w:r>
      <w:r w:rsidR="00B47DE5">
        <w:rPr>
          <w:i w:val="0"/>
          <w:sz w:val="25"/>
          <w:szCs w:val="25"/>
        </w:rPr>
        <w:t>?”</w:t>
      </w:r>
    </w:p>
    <w:p w:rsidR="003338CC" w:rsidRPr="003458F8" w:rsidRDefault="00497585" w:rsidP="00D77964">
      <w:pPr>
        <w:spacing w:before="0" w:beforeAutospacing="0" w:after="0" w:afterAutospacing="0"/>
        <w:jc w:val="both"/>
        <w:rPr>
          <w:i w:val="0"/>
          <w:sz w:val="25"/>
          <w:szCs w:val="25"/>
        </w:rPr>
      </w:pPr>
      <w:r>
        <w:rPr>
          <w:i w:val="0"/>
          <w:sz w:val="25"/>
          <w:szCs w:val="25"/>
        </w:rPr>
        <w:t xml:space="preserve">A </w:t>
      </w:r>
      <w:r w:rsidR="003338CC" w:rsidRPr="003458F8">
        <w:rPr>
          <w:i w:val="0"/>
          <w:sz w:val="25"/>
          <w:szCs w:val="25"/>
        </w:rPr>
        <w:t>quella domanda a me vennero i brividi ma vidi sorridere Grace, dalla fessura della porta.</w:t>
      </w:r>
    </w:p>
    <w:p w:rsidR="003338CC" w:rsidRPr="003458F8" w:rsidRDefault="003338CC" w:rsidP="00D77964">
      <w:pPr>
        <w:spacing w:before="0" w:beforeAutospacing="0" w:after="0" w:afterAutospacing="0"/>
        <w:jc w:val="both"/>
        <w:rPr>
          <w:i w:val="0"/>
          <w:sz w:val="25"/>
          <w:szCs w:val="25"/>
        </w:rPr>
      </w:pPr>
      <w:r w:rsidRPr="003458F8">
        <w:rPr>
          <w:i w:val="0"/>
          <w:sz w:val="25"/>
          <w:szCs w:val="25"/>
        </w:rPr>
        <w:t xml:space="preserve">“Sai nonno, deve restare un segreto tra noi, l’acqua mi ama e quando la chiamo </w:t>
      </w:r>
      <w:r w:rsidR="00860F5E" w:rsidRPr="003458F8">
        <w:rPr>
          <w:i w:val="0"/>
          <w:sz w:val="25"/>
          <w:szCs w:val="25"/>
        </w:rPr>
        <w:t>lei,</w:t>
      </w:r>
      <w:r w:rsidRPr="003458F8">
        <w:rPr>
          <w:i w:val="0"/>
          <w:sz w:val="25"/>
          <w:szCs w:val="25"/>
        </w:rPr>
        <w:t xml:space="preserve"> arriva</w:t>
      </w:r>
      <w:r w:rsidR="0062416F">
        <w:rPr>
          <w:i w:val="0"/>
          <w:sz w:val="25"/>
          <w:szCs w:val="25"/>
        </w:rPr>
        <w:t>.”</w:t>
      </w:r>
    </w:p>
    <w:p w:rsidR="003338CC" w:rsidRPr="003458F8" w:rsidRDefault="003338CC" w:rsidP="00D77964">
      <w:pPr>
        <w:spacing w:before="0" w:beforeAutospacing="0" w:after="0" w:afterAutospacing="0"/>
        <w:jc w:val="both"/>
        <w:rPr>
          <w:i w:val="0"/>
          <w:sz w:val="25"/>
          <w:szCs w:val="25"/>
        </w:rPr>
      </w:pPr>
      <w:r w:rsidRPr="003458F8">
        <w:rPr>
          <w:i w:val="0"/>
          <w:sz w:val="25"/>
          <w:szCs w:val="25"/>
        </w:rPr>
        <w:t>“E come fai a chiamarla, me lo puoi dire</w:t>
      </w:r>
      <w:r w:rsidR="00B47DE5">
        <w:rPr>
          <w:i w:val="0"/>
          <w:sz w:val="25"/>
          <w:szCs w:val="25"/>
        </w:rPr>
        <w:t>?”</w:t>
      </w:r>
    </w:p>
    <w:p w:rsidR="003338CC" w:rsidRPr="003458F8" w:rsidRDefault="00CA1171" w:rsidP="00D77964">
      <w:pPr>
        <w:spacing w:before="0" w:beforeAutospacing="0" w:after="0" w:afterAutospacing="0"/>
        <w:jc w:val="both"/>
        <w:rPr>
          <w:i w:val="0"/>
          <w:sz w:val="25"/>
          <w:szCs w:val="25"/>
        </w:rPr>
      </w:pPr>
      <w:r w:rsidRPr="003458F8">
        <w:rPr>
          <w:i w:val="0"/>
          <w:sz w:val="25"/>
          <w:szCs w:val="25"/>
        </w:rPr>
        <w:t>“T</w:t>
      </w:r>
      <w:r w:rsidR="003338CC" w:rsidRPr="003458F8">
        <w:rPr>
          <w:i w:val="0"/>
          <w:sz w:val="25"/>
          <w:szCs w:val="25"/>
        </w:rPr>
        <w:t>u mi prometti di non dirlo a p</w:t>
      </w:r>
      <w:r w:rsidR="004617DA" w:rsidRPr="003458F8">
        <w:rPr>
          <w:i w:val="0"/>
          <w:sz w:val="25"/>
          <w:szCs w:val="25"/>
        </w:rPr>
        <w:t>apà</w:t>
      </w:r>
      <w:r w:rsidR="003338CC" w:rsidRPr="003458F8">
        <w:rPr>
          <w:i w:val="0"/>
          <w:sz w:val="25"/>
          <w:szCs w:val="25"/>
        </w:rPr>
        <w:t xml:space="preserve"> e mamma, si arr</w:t>
      </w:r>
      <w:r w:rsidRPr="003458F8">
        <w:rPr>
          <w:i w:val="0"/>
          <w:sz w:val="25"/>
          <w:szCs w:val="25"/>
        </w:rPr>
        <w:t xml:space="preserve">abbierebbero tanto con </w:t>
      </w:r>
      <w:proofErr w:type="spellStart"/>
      <w:r w:rsidRPr="003458F8">
        <w:rPr>
          <w:i w:val="0"/>
          <w:sz w:val="25"/>
          <w:szCs w:val="25"/>
        </w:rPr>
        <w:t>Gracie</w:t>
      </w:r>
      <w:proofErr w:type="spellEnd"/>
      <w:r w:rsidR="0062416F">
        <w:rPr>
          <w:i w:val="0"/>
          <w:sz w:val="25"/>
          <w:szCs w:val="25"/>
        </w:rPr>
        <w:t>.”</w:t>
      </w:r>
    </w:p>
    <w:p w:rsidR="003338CC" w:rsidRPr="003458F8" w:rsidRDefault="003338CC" w:rsidP="00D77964">
      <w:pPr>
        <w:spacing w:before="0" w:beforeAutospacing="0" w:after="0" w:afterAutospacing="0"/>
        <w:jc w:val="both"/>
        <w:rPr>
          <w:i w:val="0"/>
          <w:sz w:val="25"/>
          <w:szCs w:val="25"/>
        </w:rPr>
      </w:pPr>
      <w:proofErr w:type="spellStart"/>
      <w:r w:rsidRPr="003458F8">
        <w:rPr>
          <w:i w:val="0"/>
          <w:sz w:val="25"/>
          <w:szCs w:val="25"/>
        </w:rPr>
        <w:t>Armet</w:t>
      </w:r>
      <w:proofErr w:type="spellEnd"/>
      <w:r w:rsidRPr="003458F8">
        <w:rPr>
          <w:i w:val="0"/>
          <w:sz w:val="25"/>
          <w:szCs w:val="25"/>
        </w:rPr>
        <w:t xml:space="preserve"> abbracciò la bambina.</w:t>
      </w:r>
    </w:p>
    <w:p w:rsidR="003338CC" w:rsidRPr="003458F8" w:rsidRDefault="003338CC" w:rsidP="00D77964">
      <w:pPr>
        <w:spacing w:before="0" w:beforeAutospacing="0" w:after="0" w:afterAutospacing="0"/>
        <w:jc w:val="both"/>
        <w:rPr>
          <w:i w:val="0"/>
          <w:sz w:val="25"/>
          <w:szCs w:val="25"/>
        </w:rPr>
      </w:pPr>
      <w:r w:rsidRPr="003458F8">
        <w:rPr>
          <w:i w:val="0"/>
          <w:sz w:val="25"/>
          <w:szCs w:val="25"/>
        </w:rPr>
        <w:t>“No tesoro, non dirò a nessuno il tuo segreto, anzi prometto che resterà il nostro segreto</w:t>
      </w:r>
      <w:r w:rsidR="0062416F">
        <w:rPr>
          <w:i w:val="0"/>
          <w:sz w:val="25"/>
          <w:szCs w:val="25"/>
        </w:rPr>
        <w:t>.”</w:t>
      </w:r>
    </w:p>
    <w:p w:rsidR="003338CC" w:rsidRPr="003458F8" w:rsidRDefault="003338CC" w:rsidP="00D77964">
      <w:pPr>
        <w:spacing w:before="0" w:beforeAutospacing="0" w:after="0" w:afterAutospacing="0"/>
        <w:jc w:val="both"/>
        <w:rPr>
          <w:i w:val="0"/>
          <w:sz w:val="25"/>
          <w:szCs w:val="25"/>
        </w:rPr>
      </w:pPr>
      <w:r w:rsidRPr="003458F8">
        <w:rPr>
          <w:i w:val="0"/>
          <w:sz w:val="25"/>
          <w:szCs w:val="25"/>
        </w:rPr>
        <w:t xml:space="preserve">Grace uscì dal letto per metterci i piedi sopra. </w:t>
      </w:r>
      <w:proofErr w:type="spellStart"/>
      <w:r w:rsidRPr="003458F8">
        <w:rPr>
          <w:i w:val="0"/>
          <w:sz w:val="25"/>
          <w:szCs w:val="25"/>
        </w:rPr>
        <w:t>Armet</w:t>
      </w:r>
      <w:proofErr w:type="spellEnd"/>
      <w:r w:rsidRPr="003458F8">
        <w:rPr>
          <w:i w:val="0"/>
          <w:sz w:val="25"/>
          <w:szCs w:val="25"/>
        </w:rPr>
        <w:t xml:space="preserve"> dovette spostarsi per guardarla fare la sua magia, ma lui come me era sconcertato.</w:t>
      </w:r>
    </w:p>
    <w:p w:rsidR="003338CC" w:rsidRPr="003458F8" w:rsidRDefault="003338CC" w:rsidP="00D77964">
      <w:pPr>
        <w:spacing w:before="0" w:beforeAutospacing="0" w:after="0" w:afterAutospacing="0"/>
        <w:jc w:val="both"/>
        <w:rPr>
          <w:i w:val="0"/>
          <w:sz w:val="25"/>
          <w:szCs w:val="25"/>
        </w:rPr>
      </w:pPr>
      <w:r w:rsidRPr="003458F8">
        <w:rPr>
          <w:i w:val="0"/>
          <w:sz w:val="25"/>
          <w:szCs w:val="25"/>
        </w:rPr>
        <w:t>Le piccole braccia alzate di Grace iniziarono a ruotare nell’aria come se formassero un cerchio e continuò così per qualche minuto; l’acqua per quanto assurdo, uscì dalle pareti, dalle cose, persino saliva dal pavimento. Era una cosa irrazionale ma stava accadendo.</w:t>
      </w:r>
    </w:p>
    <w:p w:rsidR="003338CC" w:rsidRPr="003458F8" w:rsidRDefault="003338CC" w:rsidP="00D77964">
      <w:pPr>
        <w:spacing w:before="0" w:beforeAutospacing="0" w:after="0" w:afterAutospacing="0"/>
        <w:jc w:val="both"/>
        <w:rPr>
          <w:i w:val="0"/>
          <w:sz w:val="25"/>
          <w:szCs w:val="25"/>
        </w:rPr>
      </w:pPr>
      <w:proofErr w:type="spellStart"/>
      <w:r w:rsidRPr="003458F8">
        <w:rPr>
          <w:i w:val="0"/>
          <w:sz w:val="25"/>
          <w:szCs w:val="25"/>
        </w:rPr>
        <w:t>Armet</w:t>
      </w:r>
      <w:proofErr w:type="spellEnd"/>
      <w:r w:rsidRPr="003458F8">
        <w:rPr>
          <w:i w:val="0"/>
          <w:sz w:val="25"/>
          <w:szCs w:val="25"/>
        </w:rPr>
        <w:t xml:space="preserve"> come fulminato prese la piccola e la portò fuori.</w:t>
      </w:r>
    </w:p>
    <w:p w:rsidR="003338CC" w:rsidRPr="003458F8" w:rsidRDefault="003338CC" w:rsidP="00D77964">
      <w:pPr>
        <w:spacing w:before="0" w:beforeAutospacing="0" w:after="0" w:afterAutospacing="0"/>
        <w:jc w:val="both"/>
        <w:rPr>
          <w:i w:val="0"/>
          <w:sz w:val="25"/>
          <w:szCs w:val="25"/>
        </w:rPr>
      </w:pPr>
      <w:r w:rsidRPr="003458F8">
        <w:rPr>
          <w:i w:val="0"/>
          <w:sz w:val="25"/>
          <w:szCs w:val="25"/>
        </w:rPr>
        <w:t xml:space="preserve">“Allora nonno </w:t>
      </w:r>
      <w:r w:rsidR="00357263" w:rsidRPr="003458F8">
        <w:rPr>
          <w:i w:val="0"/>
          <w:sz w:val="25"/>
          <w:szCs w:val="25"/>
        </w:rPr>
        <w:t>può</w:t>
      </w:r>
      <w:r w:rsidRPr="003458F8">
        <w:rPr>
          <w:i w:val="0"/>
          <w:sz w:val="25"/>
          <w:szCs w:val="25"/>
        </w:rPr>
        <w:t xml:space="preserve"> diventare una sirena</w:t>
      </w:r>
      <w:r w:rsidR="00B47DE5">
        <w:rPr>
          <w:i w:val="0"/>
          <w:sz w:val="25"/>
          <w:szCs w:val="25"/>
        </w:rPr>
        <w:t>?”</w:t>
      </w:r>
    </w:p>
    <w:p w:rsidR="003338CC" w:rsidRPr="003458F8" w:rsidRDefault="003338CC" w:rsidP="00D77964">
      <w:pPr>
        <w:spacing w:before="0" w:beforeAutospacing="0" w:after="0" w:afterAutospacing="0"/>
        <w:jc w:val="both"/>
        <w:rPr>
          <w:i w:val="0"/>
          <w:sz w:val="25"/>
          <w:szCs w:val="25"/>
        </w:rPr>
      </w:pPr>
      <w:r w:rsidRPr="003458F8">
        <w:rPr>
          <w:i w:val="0"/>
          <w:sz w:val="25"/>
          <w:szCs w:val="25"/>
        </w:rPr>
        <w:t xml:space="preserve">Quelle parole ustionarono il nostro udito. </w:t>
      </w:r>
      <w:proofErr w:type="spellStart"/>
      <w:r w:rsidRPr="003458F8">
        <w:rPr>
          <w:i w:val="0"/>
          <w:sz w:val="25"/>
          <w:szCs w:val="25"/>
        </w:rPr>
        <w:t>Armet</w:t>
      </w:r>
      <w:proofErr w:type="spellEnd"/>
      <w:r w:rsidRPr="003458F8">
        <w:rPr>
          <w:i w:val="0"/>
          <w:sz w:val="25"/>
          <w:szCs w:val="25"/>
        </w:rPr>
        <w:t xml:space="preserve"> lasciò Grace con Rose per parlarmi.</w:t>
      </w:r>
    </w:p>
    <w:p w:rsidR="003338CC" w:rsidRPr="003458F8" w:rsidRDefault="003338CC" w:rsidP="00D77964">
      <w:pPr>
        <w:spacing w:before="0" w:beforeAutospacing="0" w:after="0" w:afterAutospacing="0"/>
        <w:jc w:val="both"/>
        <w:rPr>
          <w:i w:val="0"/>
          <w:sz w:val="25"/>
          <w:szCs w:val="25"/>
        </w:rPr>
      </w:pPr>
      <w:r w:rsidRPr="003458F8">
        <w:rPr>
          <w:i w:val="0"/>
          <w:sz w:val="25"/>
          <w:szCs w:val="25"/>
        </w:rPr>
        <w:t>“E’ il segnale di Conrad, è il segnale</w:t>
      </w:r>
      <w:r w:rsidR="0040717F" w:rsidRPr="003458F8">
        <w:rPr>
          <w:i w:val="0"/>
          <w:sz w:val="25"/>
          <w:szCs w:val="25"/>
        </w:rPr>
        <w:t>! Lei,</w:t>
      </w:r>
      <w:r w:rsidR="00EF54E3" w:rsidRPr="003458F8">
        <w:rPr>
          <w:i w:val="0"/>
          <w:sz w:val="25"/>
          <w:szCs w:val="25"/>
        </w:rPr>
        <w:t xml:space="preserve"> </w:t>
      </w:r>
      <w:r w:rsidRPr="003458F8">
        <w:rPr>
          <w:i w:val="0"/>
          <w:sz w:val="25"/>
          <w:szCs w:val="25"/>
        </w:rPr>
        <w:t xml:space="preserve">lei è capace </w:t>
      </w:r>
      <w:r w:rsidR="00CA1171" w:rsidRPr="003458F8">
        <w:rPr>
          <w:i w:val="0"/>
          <w:sz w:val="25"/>
          <w:szCs w:val="25"/>
        </w:rPr>
        <w:t>a</w:t>
      </w:r>
      <w:r w:rsidRPr="003458F8">
        <w:rPr>
          <w:i w:val="0"/>
          <w:sz w:val="25"/>
          <w:szCs w:val="25"/>
        </w:rPr>
        <w:t xml:space="preserve"> usarlo, nemmeno loro ci riuscirono</w:t>
      </w:r>
      <w:r w:rsidR="0040717F" w:rsidRPr="003458F8">
        <w:rPr>
          <w:i w:val="0"/>
          <w:sz w:val="25"/>
          <w:szCs w:val="25"/>
        </w:rPr>
        <w:t>. T</w:t>
      </w:r>
      <w:r w:rsidRPr="003458F8">
        <w:rPr>
          <w:i w:val="0"/>
          <w:sz w:val="25"/>
          <w:szCs w:val="25"/>
        </w:rPr>
        <w:t xml:space="preserve">ua figlia ha il dono e </w:t>
      </w:r>
      <w:r w:rsidR="00EF54E3" w:rsidRPr="003458F8">
        <w:rPr>
          <w:i w:val="0"/>
          <w:sz w:val="25"/>
          <w:szCs w:val="25"/>
        </w:rPr>
        <w:t xml:space="preserve">il </w:t>
      </w:r>
      <w:r w:rsidRPr="003458F8">
        <w:rPr>
          <w:i w:val="0"/>
          <w:sz w:val="25"/>
          <w:szCs w:val="25"/>
        </w:rPr>
        <w:t xml:space="preserve">tempo </w:t>
      </w:r>
      <w:r w:rsidR="00EF54E3" w:rsidRPr="003458F8">
        <w:rPr>
          <w:i w:val="0"/>
          <w:sz w:val="25"/>
          <w:szCs w:val="25"/>
        </w:rPr>
        <w:t xml:space="preserve">lavora </w:t>
      </w:r>
      <w:r w:rsidRPr="003458F8">
        <w:rPr>
          <w:i w:val="0"/>
          <w:sz w:val="25"/>
          <w:szCs w:val="25"/>
        </w:rPr>
        <w:t>per lei</w:t>
      </w:r>
      <w:r w:rsidR="00EF54E3" w:rsidRPr="003458F8">
        <w:rPr>
          <w:i w:val="0"/>
          <w:sz w:val="25"/>
          <w:szCs w:val="25"/>
        </w:rPr>
        <w:t xml:space="preserve"> come se </w:t>
      </w:r>
      <w:r w:rsidR="00357263" w:rsidRPr="003458F8">
        <w:rPr>
          <w:i w:val="0"/>
          <w:sz w:val="25"/>
          <w:szCs w:val="25"/>
        </w:rPr>
        <w:t xml:space="preserve">la </w:t>
      </w:r>
      <w:r w:rsidR="00EF54E3" w:rsidRPr="003458F8">
        <w:rPr>
          <w:i w:val="0"/>
          <w:sz w:val="25"/>
          <w:szCs w:val="25"/>
        </w:rPr>
        <w:t>aiutasse a perfezionarsi</w:t>
      </w:r>
      <w:r w:rsidRPr="003458F8">
        <w:rPr>
          <w:i w:val="0"/>
          <w:sz w:val="25"/>
          <w:szCs w:val="25"/>
        </w:rPr>
        <w:t xml:space="preserve">. Ti </w:t>
      </w:r>
      <w:r w:rsidR="00767F81" w:rsidRPr="003458F8">
        <w:rPr>
          <w:i w:val="0"/>
          <w:sz w:val="25"/>
          <w:szCs w:val="25"/>
        </w:rPr>
        <w:t>ricordi la storia del prescelto? Q</w:t>
      </w:r>
      <w:r w:rsidRPr="003458F8">
        <w:rPr>
          <w:i w:val="0"/>
          <w:sz w:val="25"/>
          <w:szCs w:val="25"/>
        </w:rPr>
        <w:t>uel tipo</w:t>
      </w:r>
      <w:r w:rsidR="00767F81" w:rsidRPr="003458F8">
        <w:rPr>
          <w:i w:val="0"/>
          <w:sz w:val="25"/>
          <w:szCs w:val="25"/>
        </w:rPr>
        <w:t xml:space="preserve"> folle della base militare</w:t>
      </w:r>
      <w:r w:rsidRPr="003458F8">
        <w:rPr>
          <w:i w:val="0"/>
          <w:sz w:val="25"/>
          <w:szCs w:val="25"/>
        </w:rPr>
        <w:t xml:space="preserve">, il gemello di Charlie </w:t>
      </w:r>
      <w:r w:rsidR="00767F81" w:rsidRPr="003458F8">
        <w:rPr>
          <w:i w:val="0"/>
          <w:sz w:val="25"/>
          <w:szCs w:val="25"/>
        </w:rPr>
        <w:t xml:space="preserve">insomma, lui </w:t>
      </w:r>
      <w:r w:rsidRPr="003458F8">
        <w:rPr>
          <w:i w:val="0"/>
          <w:sz w:val="25"/>
          <w:szCs w:val="25"/>
        </w:rPr>
        <w:t>pensò a noi come a dei prescelti</w:t>
      </w:r>
      <w:r w:rsidR="00767F81" w:rsidRPr="003458F8">
        <w:rPr>
          <w:i w:val="0"/>
          <w:sz w:val="25"/>
          <w:szCs w:val="25"/>
        </w:rPr>
        <w:t xml:space="preserve">; oggi </w:t>
      </w:r>
      <w:r w:rsidRPr="003458F8">
        <w:rPr>
          <w:i w:val="0"/>
          <w:sz w:val="25"/>
          <w:szCs w:val="25"/>
        </w:rPr>
        <w:t>io credo che tu</w:t>
      </w:r>
      <w:r w:rsidR="00DE32E8" w:rsidRPr="003458F8">
        <w:rPr>
          <w:i w:val="0"/>
          <w:sz w:val="25"/>
          <w:szCs w:val="25"/>
        </w:rPr>
        <w:t>a</w:t>
      </w:r>
      <w:r w:rsidRPr="003458F8">
        <w:rPr>
          <w:i w:val="0"/>
          <w:sz w:val="25"/>
          <w:szCs w:val="25"/>
        </w:rPr>
        <w:t xml:space="preserve"> figlia sia </w:t>
      </w:r>
      <w:r w:rsidR="00DE32E8" w:rsidRPr="003458F8">
        <w:rPr>
          <w:i w:val="0"/>
          <w:sz w:val="25"/>
          <w:szCs w:val="25"/>
        </w:rPr>
        <w:t>predestinata</w:t>
      </w:r>
      <w:r w:rsidRPr="003458F8">
        <w:rPr>
          <w:i w:val="0"/>
          <w:sz w:val="25"/>
          <w:szCs w:val="25"/>
        </w:rPr>
        <w:t xml:space="preserve"> e noi</w:t>
      </w:r>
      <w:r w:rsidR="00DE32E8" w:rsidRPr="003458F8">
        <w:rPr>
          <w:i w:val="0"/>
          <w:sz w:val="25"/>
          <w:szCs w:val="25"/>
        </w:rPr>
        <w:t>, poveri diavoli schiavi di voleri più alti,</w:t>
      </w:r>
      <w:r w:rsidR="00767F81" w:rsidRPr="003458F8">
        <w:rPr>
          <w:i w:val="0"/>
          <w:sz w:val="25"/>
          <w:szCs w:val="25"/>
        </w:rPr>
        <w:t xml:space="preserve"> </w:t>
      </w:r>
      <w:r w:rsidR="00561D2D" w:rsidRPr="003458F8">
        <w:rPr>
          <w:i w:val="0"/>
          <w:sz w:val="25"/>
          <w:szCs w:val="25"/>
        </w:rPr>
        <w:t xml:space="preserve">caro Billy, </w:t>
      </w:r>
      <w:r w:rsidR="00767F81" w:rsidRPr="003458F8">
        <w:rPr>
          <w:i w:val="0"/>
          <w:sz w:val="25"/>
          <w:szCs w:val="25"/>
        </w:rPr>
        <w:t>siamo stati</w:t>
      </w:r>
      <w:r w:rsidRPr="003458F8">
        <w:rPr>
          <w:i w:val="0"/>
          <w:sz w:val="25"/>
          <w:szCs w:val="25"/>
        </w:rPr>
        <w:t xml:space="preserve"> usati</w:t>
      </w:r>
      <w:r w:rsidR="0062416F">
        <w:rPr>
          <w:i w:val="0"/>
          <w:sz w:val="25"/>
          <w:szCs w:val="25"/>
        </w:rPr>
        <w:t>.”</w:t>
      </w:r>
    </w:p>
    <w:p w:rsidR="00062114" w:rsidRPr="003458F8" w:rsidRDefault="00062114" w:rsidP="00D77964">
      <w:pPr>
        <w:spacing w:before="0" w:beforeAutospacing="0" w:after="0" w:afterAutospacing="0"/>
        <w:jc w:val="both"/>
        <w:rPr>
          <w:i w:val="0"/>
          <w:sz w:val="25"/>
          <w:szCs w:val="25"/>
        </w:rPr>
      </w:pPr>
      <w:r w:rsidRPr="003458F8">
        <w:rPr>
          <w:i w:val="0"/>
          <w:sz w:val="25"/>
          <w:szCs w:val="25"/>
        </w:rPr>
        <w:lastRenderedPageBreak/>
        <w:t xml:space="preserve">Passammo la notte a pensare, io, Rose </w:t>
      </w:r>
      <w:r w:rsidR="00357263" w:rsidRPr="003458F8">
        <w:rPr>
          <w:i w:val="0"/>
          <w:sz w:val="25"/>
          <w:szCs w:val="25"/>
        </w:rPr>
        <w:t>e</w:t>
      </w:r>
      <w:r w:rsidRPr="003458F8">
        <w:rPr>
          <w:i w:val="0"/>
          <w:sz w:val="25"/>
          <w:szCs w:val="25"/>
        </w:rPr>
        <w:t xml:space="preserve"> </w:t>
      </w:r>
      <w:proofErr w:type="spellStart"/>
      <w:r w:rsidRPr="003458F8">
        <w:rPr>
          <w:i w:val="0"/>
          <w:sz w:val="25"/>
          <w:szCs w:val="25"/>
        </w:rPr>
        <w:t>Armet</w:t>
      </w:r>
      <w:proofErr w:type="spellEnd"/>
      <w:r w:rsidRPr="003458F8">
        <w:rPr>
          <w:i w:val="0"/>
          <w:sz w:val="25"/>
          <w:szCs w:val="25"/>
        </w:rPr>
        <w:t xml:space="preserve">. L’insonnia è una bestia che ti divora a piccoli bocconi e </w:t>
      </w:r>
      <w:r w:rsidR="00357263" w:rsidRPr="003458F8">
        <w:rPr>
          <w:i w:val="0"/>
          <w:sz w:val="25"/>
          <w:szCs w:val="25"/>
        </w:rPr>
        <w:t>t’</w:t>
      </w:r>
      <w:r w:rsidRPr="003458F8">
        <w:rPr>
          <w:i w:val="0"/>
          <w:sz w:val="25"/>
          <w:szCs w:val="25"/>
        </w:rPr>
        <w:t xml:space="preserve">infetta di pensieri illogici. Noi ci ammalammo </w:t>
      </w:r>
      <w:r w:rsidR="00357263" w:rsidRPr="003458F8">
        <w:rPr>
          <w:i w:val="0"/>
          <w:sz w:val="25"/>
          <w:szCs w:val="25"/>
        </w:rPr>
        <w:t>d’</w:t>
      </w:r>
      <w:r w:rsidRPr="003458F8">
        <w:rPr>
          <w:i w:val="0"/>
          <w:sz w:val="25"/>
          <w:szCs w:val="25"/>
        </w:rPr>
        <w:t>insicurezza, la nostra vena di coraggio aveva esaurito tutto e tra le idee costruttive c’era solo deserto.</w:t>
      </w:r>
    </w:p>
    <w:p w:rsidR="00E21C8C" w:rsidRPr="003458F8" w:rsidRDefault="00E21C8C" w:rsidP="00D77964">
      <w:pPr>
        <w:spacing w:before="0" w:beforeAutospacing="0" w:after="0" w:afterAutospacing="0"/>
        <w:jc w:val="both"/>
        <w:rPr>
          <w:i w:val="0"/>
          <w:sz w:val="25"/>
          <w:szCs w:val="25"/>
        </w:rPr>
      </w:pPr>
      <w:r w:rsidRPr="003458F8">
        <w:rPr>
          <w:i w:val="0"/>
          <w:sz w:val="25"/>
          <w:szCs w:val="25"/>
        </w:rPr>
        <w:t xml:space="preserve">Forse da ubriachi avremmo trovato soluzioni migliori, forse se fossimo stati disposti a capire che certe cose non </w:t>
      </w:r>
      <w:proofErr w:type="spellStart"/>
      <w:r w:rsidRPr="003458F8">
        <w:rPr>
          <w:i w:val="0"/>
          <w:sz w:val="25"/>
          <w:szCs w:val="25"/>
        </w:rPr>
        <w:t>nuocono</w:t>
      </w:r>
      <w:proofErr w:type="spellEnd"/>
      <w:r w:rsidRPr="003458F8">
        <w:rPr>
          <w:i w:val="0"/>
          <w:sz w:val="25"/>
          <w:szCs w:val="25"/>
        </w:rPr>
        <w:t xml:space="preserve"> ma fanno parte di una natura meravigliosamente diversa. Il problema dell’essere umano è sempre stato denigrare e combattere il diverso</w:t>
      </w:r>
      <w:r w:rsidR="0024770B" w:rsidRPr="003458F8">
        <w:rPr>
          <w:i w:val="0"/>
          <w:sz w:val="25"/>
          <w:szCs w:val="25"/>
        </w:rPr>
        <w:t>,</w:t>
      </w:r>
      <w:r w:rsidRPr="003458F8">
        <w:rPr>
          <w:i w:val="0"/>
          <w:sz w:val="25"/>
          <w:szCs w:val="25"/>
        </w:rPr>
        <w:t xml:space="preserve"> non perché pericoloso ma inverificabile, per certi eventi non si può usare il metro della ragione e per certe </w:t>
      </w:r>
      <w:r w:rsidR="00357263" w:rsidRPr="003458F8">
        <w:rPr>
          <w:i w:val="0"/>
          <w:sz w:val="25"/>
          <w:szCs w:val="25"/>
        </w:rPr>
        <w:t>persone,</w:t>
      </w:r>
      <w:r w:rsidRPr="003458F8">
        <w:rPr>
          <w:i w:val="0"/>
          <w:sz w:val="25"/>
          <w:szCs w:val="25"/>
        </w:rPr>
        <w:t xml:space="preserve"> non è possibile cercare una normalità abominevole.</w:t>
      </w:r>
    </w:p>
    <w:p w:rsidR="00E21C8C" w:rsidRPr="003458F8" w:rsidRDefault="00E21C8C" w:rsidP="00D77964">
      <w:pPr>
        <w:spacing w:before="0" w:beforeAutospacing="0" w:after="0" w:afterAutospacing="0"/>
        <w:jc w:val="both"/>
        <w:rPr>
          <w:sz w:val="25"/>
          <w:szCs w:val="25"/>
        </w:rPr>
      </w:pPr>
      <w:r w:rsidRPr="003458F8">
        <w:rPr>
          <w:i w:val="0"/>
          <w:sz w:val="25"/>
          <w:szCs w:val="25"/>
        </w:rPr>
        <w:t>Grace viveva la sua anormalità come una magia e questa magia</w:t>
      </w:r>
      <w:r w:rsidR="0024770B" w:rsidRPr="003458F8">
        <w:rPr>
          <w:i w:val="0"/>
          <w:sz w:val="25"/>
          <w:szCs w:val="25"/>
        </w:rPr>
        <w:t>,</w:t>
      </w:r>
      <w:r w:rsidRPr="003458F8">
        <w:rPr>
          <w:i w:val="0"/>
          <w:sz w:val="25"/>
          <w:szCs w:val="25"/>
        </w:rPr>
        <w:t xml:space="preserve"> la nutriva dolcemente senza</w:t>
      </w:r>
      <w:r w:rsidR="0024770B" w:rsidRPr="003458F8">
        <w:rPr>
          <w:i w:val="0"/>
          <w:sz w:val="25"/>
          <w:szCs w:val="25"/>
        </w:rPr>
        <w:t xml:space="preserve"> indurla a presagire cataclisma</w:t>
      </w:r>
      <w:r w:rsidRPr="003458F8">
        <w:rPr>
          <w:i w:val="0"/>
          <w:sz w:val="25"/>
          <w:szCs w:val="25"/>
        </w:rPr>
        <w:t xml:space="preserve"> ma poteva esistere la probabilità di un cambiamento in cui Grace si sarebbe vendicata usando il suo </w:t>
      </w:r>
      <w:r w:rsidRPr="003458F8">
        <w:rPr>
          <w:sz w:val="25"/>
          <w:szCs w:val="25"/>
        </w:rPr>
        <w:t>dono.</w:t>
      </w:r>
      <w:r w:rsidR="004244E0" w:rsidRPr="003458F8">
        <w:rPr>
          <w:sz w:val="25"/>
          <w:szCs w:val="25"/>
        </w:rPr>
        <w:t xml:space="preserve"> </w:t>
      </w:r>
      <w:r w:rsidR="004244E0" w:rsidRPr="003458F8">
        <w:rPr>
          <w:i w:val="0"/>
          <w:sz w:val="25"/>
          <w:szCs w:val="25"/>
        </w:rPr>
        <w:t>In noi viveva ancora il terrore del mostro.</w:t>
      </w:r>
    </w:p>
    <w:p w:rsidR="003338CC" w:rsidRPr="003458F8" w:rsidRDefault="00E21C8C" w:rsidP="00D77964">
      <w:pPr>
        <w:spacing w:before="0" w:beforeAutospacing="0" w:after="0" w:afterAutospacing="0"/>
        <w:jc w:val="both"/>
        <w:rPr>
          <w:i w:val="0"/>
          <w:sz w:val="25"/>
          <w:szCs w:val="25"/>
        </w:rPr>
      </w:pPr>
      <w:r w:rsidRPr="003458F8">
        <w:rPr>
          <w:i w:val="0"/>
          <w:sz w:val="25"/>
          <w:szCs w:val="25"/>
        </w:rPr>
        <w:t xml:space="preserve">Alcuno di noi si sarebbe sentito in grado di credere che amare la bambina sarebbe stato la stessa cosa come amare un alieno. </w:t>
      </w:r>
      <w:r w:rsidR="003D1801" w:rsidRPr="003458F8">
        <w:rPr>
          <w:i w:val="0"/>
          <w:sz w:val="25"/>
          <w:szCs w:val="25"/>
        </w:rPr>
        <w:t xml:space="preserve"> </w:t>
      </w:r>
    </w:p>
    <w:p w:rsidR="003D1801" w:rsidRPr="003458F8" w:rsidRDefault="003D1801" w:rsidP="00D77964">
      <w:pPr>
        <w:spacing w:before="0" w:beforeAutospacing="0" w:after="0" w:afterAutospacing="0"/>
        <w:jc w:val="both"/>
        <w:rPr>
          <w:i w:val="0"/>
          <w:sz w:val="25"/>
          <w:szCs w:val="25"/>
        </w:rPr>
      </w:pPr>
      <w:r w:rsidRPr="003458F8">
        <w:rPr>
          <w:i w:val="0"/>
          <w:sz w:val="25"/>
          <w:szCs w:val="25"/>
        </w:rPr>
        <w:t xml:space="preserve">Parlammo di come allontanarla da quel posto, vagliammo l’ipotesi di andare all’estero, </w:t>
      </w:r>
      <w:r w:rsidR="00EC034E" w:rsidRPr="003458F8">
        <w:rPr>
          <w:i w:val="0"/>
          <w:sz w:val="25"/>
          <w:szCs w:val="25"/>
        </w:rPr>
        <w:t xml:space="preserve">di scappare, di trovare </w:t>
      </w:r>
      <w:r w:rsidRPr="003458F8">
        <w:rPr>
          <w:i w:val="0"/>
          <w:sz w:val="25"/>
          <w:szCs w:val="25"/>
        </w:rPr>
        <w:t>un posto sulle montagne</w:t>
      </w:r>
      <w:r w:rsidR="00EC034E" w:rsidRPr="003458F8">
        <w:rPr>
          <w:i w:val="0"/>
          <w:sz w:val="25"/>
          <w:szCs w:val="25"/>
        </w:rPr>
        <w:t xml:space="preserve">, un </w:t>
      </w:r>
      <w:r w:rsidR="00B437F7" w:rsidRPr="003458F8">
        <w:rPr>
          <w:i w:val="0"/>
          <w:sz w:val="25"/>
          <w:szCs w:val="25"/>
        </w:rPr>
        <w:t>luogo</w:t>
      </w:r>
      <w:r w:rsidR="00EC034E" w:rsidRPr="003458F8">
        <w:rPr>
          <w:i w:val="0"/>
          <w:sz w:val="25"/>
          <w:szCs w:val="25"/>
        </w:rPr>
        <w:t xml:space="preserve"> vicino all’Everest</w:t>
      </w:r>
      <w:r w:rsidRPr="003458F8">
        <w:rPr>
          <w:i w:val="0"/>
          <w:sz w:val="25"/>
          <w:szCs w:val="25"/>
        </w:rPr>
        <w:t xml:space="preserve"> che nessuna onda sarebb</w:t>
      </w:r>
      <w:r w:rsidR="00EC034E" w:rsidRPr="003458F8">
        <w:rPr>
          <w:i w:val="0"/>
          <w:sz w:val="25"/>
          <w:szCs w:val="25"/>
        </w:rPr>
        <w:t>e stata in grado di raggiungere</w:t>
      </w:r>
      <w:r w:rsidRPr="003458F8">
        <w:rPr>
          <w:i w:val="0"/>
          <w:sz w:val="25"/>
          <w:szCs w:val="25"/>
        </w:rPr>
        <w:t xml:space="preserve">. </w:t>
      </w:r>
    </w:p>
    <w:p w:rsidR="003338CC" w:rsidRPr="003458F8" w:rsidRDefault="003D1801" w:rsidP="00D77964">
      <w:pPr>
        <w:spacing w:before="0" w:beforeAutospacing="0" w:after="0" w:afterAutospacing="0"/>
        <w:jc w:val="both"/>
        <w:rPr>
          <w:i w:val="0"/>
          <w:sz w:val="25"/>
          <w:szCs w:val="25"/>
        </w:rPr>
      </w:pPr>
      <w:r w:rsidRPr="003458F8">
        <w:rPr>
          <w:i w:val="0"/>
          <w:sz w:val="25"/>
          <w:szCs w:val="25"/>
        </w:rPr>
        <w:t xml:space="preserve">“E se il suo dono fosse per lei come </w:t>
      </w:r>
      <w:r w:rsidR="0098674D" w:rsidRPr="003458F8">
        <w:rPr>
          <w:i w:val="0"/>
          <w:sz w:val="25"/>
          <w:szCs w:val="25"/>
        </w:rPr>
        <w:t>per noi l’attitudine alla scrittura</w:t>
      </w:r>
      <w:r w:rsidR="00C66EBC" w:rsidRPr="003458F8">
        <w:rPr>
          <w:i w:val="0"/>
          <w:sz w:val="25"/>
          <w:szCs w:val="25"/>
        </w:rPr>
        <w:t>, alla danza</w:t>
      </w:r>
      <w:r w:rsidR="0098674D" w:rsidRPr="003458F8">
        <w:rPr>
          <w:i w:val="0"/>
          <w:sz w:val="25"/>
          <w:szCs w:val="25"/>
        </w:rPr>
        <w:t xml:space="preserve"> o al disegno? Se questo segno non appartenesse necessariamente a </w:t>
      </w:r>
      <w:proofErr w:type="spellStart"/>
      <w:r w:rsidR="0098674D" w:rsidRPr="003458F8">
        <w:rPr>
          <w:i w:val="0"/>
          <w:sz w:val="25"/>
          <w:szCs w:val="25"/>
        </w:rPr>
        <w:t>Goth</w:t>
      </w:r>
      <w:proofErr w:type="spellEnd"/>
      <w:r w:rsidR="00B47DE5">
        <w:rPr>
          <w:i w:val="0"/>
          <w:sz w:val="25"/>
          <w:szCs w:val="25"/>
        </w:rPr>
        <w:t>?”</w:t>
      </w:r>
    </w:p>
    <w:p w:rsidR="0098674D" w:rsidRPr="003458F8" w:rsidRDefault="0098674D" w:rsidP="00D77964">
      <w:pPr>
        <w:spacing w:before="0" w:beforeAutospacing="0" w:after="0" w:afterAutospacing="0"/>
        <w:jc w:val="both"/>
        <w:rPr>
          <w:i w:val="0"/>
          <w:sz w:val="25"/>
          <w:szCs w:val="25"/>
        </w:rPr>
      </w:pPr>
      <w:proofErr w:type="spellStart"/>
      <w:r w:rsidRPr="003458F8">
        <w:rPr>
          <w:i w:val="0"/>
          <w:sz w:val="25"/>
          <w:szCs w:val="25"/>
        </w:rPr>
        <w:t>Armet</w:t>
      </w:r>
      <w:proofErr w:type="spellEnd"/>
      <w:r w:rsidRPr="003458F8">
        <w:rPr>
          <w:i w:val="0"/>
          <w:sz w:val="25"/>
          <w:szCs w:val="25"/>
        </w:rPr>
        <w:t xml:space="preserve"> cercava in qualche modo di convincere se s</w:t>
      </w:r>
      <w:r w:rsidR="00A40FB0" w:rsidRPr="003458F8">
        <w:rPr>
          <w:i w:val="0"/>
          <w:sz w:val="25"/>
          <w:szCs w:val="25"/>
        </w:rPr>
        <w:t xml:space="preserve">tesso perché a me </w:t>
      </w:r>
      <w:r w:rsidR="00357263" w:rsidRPr="003458F8">
        <w:rPr>
          <w:i w:val="0"/>
          <w:sz w:val="25"/>
          <w:szCs w:val="25"/>
        </w:rPr>
        <w:t>e</w:t>
      </w:r>
      <w:r w:rsidR="00A40FB0" w:rsidRPr="003458F8">
        <w:rPr>
          <w:i w:val="0"/>
          <w:sz w:val="25"/>
          <w:szCs w:val="25"/>
        </w:rPr>
        <w:t xml:space="preserve"> a Rose bastava che Grace non dovesse soffrire a causa di madre natura.</w:t>
      </w:r>
    </w:p>
    <w:p w:rsidR="00886A7D" w:rsidRPr="003458F8" w:rsidRDefault="00A40FB0" w:rsidP="00D77964">
      <w:pPr>
        <w:spacing w:before="0" w:beforeAutospacing="0" w:after="0" w:afterAutospacing="0"/>
        <w:jc w:val="both"/>
        <w:rPr>
          <w:i w:val="0"/>
          <w:sz w:val="25"/>
          <w:szCs w:val="25"/>
        </w:rPr>
      </w:pPr>
      <w:r w:rsidRPr="003458F8">
        <w:rPr>
          <w:i w:val="0"/>
          <w:sz w:val="25"/>
          <w:szCs w:val="25"/>
        </w:rPr>
        <w:t xml:space="preserve">“E se la vostra bambina fosse nata con delle ali? Ali sulle spalle, sicuramente non in grado da reggerle il volo ma abbastanza da farne un fenomeno voi che avreste fatto?”, sicuramente </w:t>
      </w:r>
      <w:proofErr w:type="spellStart"/>
      <w:r w:rsidRPr="003458F8">
        <w:rPr>
          <w:i w:val="0"/>
          <w:sz w:val="25"/>
          <w:szCs w:val="25"/>
        </w:rPr>
        <w:t>Birdy</w:t>
      </w:r>
      <w:proofErr w:type="spellEnd"/>
      <w:r w:rsidRPr="003458F8">
        <w:rPr>
          <w:i w:val="0"/>
          <w:sz w:val="25"/>
          <w:szCs w:val="25"/>
        </w:rPr>
        <w:t xml:space="preserve"> ora aveva una meta.</w:t>
      </w:r>
    </w:p>
    <w:p w:rsidR="00A40FB0" w:rsidRPr="003458F8" w:rsidRDefault="00A40FB0" w:rsidP="00D77964">
      <w:pPr>
        <w:spacing w:before="0" w:beforeAutospacing="0" w:after="0" w:afterAutospacing="0"/>
        <w:jc w:val="both"/>
        <w:rPr>
          <w:i w:val="0"/>
          <w:sz w:val="25"/>
          <w:szCs w:val="25"/>
        </w:rPr>
      </w:pPr>
      <w:r w:rsidRPr="003458F8">
        <w:rPr>
          <w:i w:val="0"/>
          <w:sz w:val="25"/>
          <w:szCs w:val="25"/>
        </w:rPr>
        <w:t>“Direi che l’a</w:t>
      </w:r>
      <w:r w:rsidR="00925F9D">
        <w:rPr>
          <w:i w:val="0"/>
          <w:sz w:val="25"/>
          <w:szCs w:val="25"/>
        </w:rPr>
        <w:t>vemmo nascosta il più possibile</w:t>
      </w:r>
      <w:r w:rsidRPr="003458F8">
        <w:rPr>
          <w:i w:val="0"/>
          <w:sz w:val="25"/>
          <w:szCs w:val="25"/>
        </w:rPr>
        <w:t>”, rispose Rose con gli occhi pieni di lacrime.</w:t>
      </w:r>
    </w:p>
    <w:p w:rsidR="00F77008" w:rsidRPr="003458F8" w:rsidRDefault="00A40FB0" w:rsidP="00D77964">
      <w:pPr>
        <w:spacing w:before="0" w:beforeAutospacing="0" w:after="0" w:afterAutospacing="0"/>
        <w:jc w:val="both"/>
        <w:rPr>
          <w:i w:val="0"/>
          <w:sz w:val="25"/>
          <w:szCs w:val="25"/>
        </w:rPr>
      </w:pPr>
      <w:r w:rsidRPr="003458F8">
        <w:rPr>
          <w:i w:val="0"/>
          <w:sz w:val="25"/>
          <w:szCs w:val="25"/>
        </w:rPr>
        <w:t>“Vi rendete conto che l’avreste privata di tutto, delle ore divertenti in piscina con gli amici, delle visite mediche, della speranza di sentirsi una persona comune</w:t>
      </w:r>
      <w:r w:rsidR="0062416F">
        <w:rPr>
          <w:i w:val="0"/>
          <w:sz w:val="25"/>
          <w:szCs w:val="25"/>
        </w:rPr>
        <w:t>.”</w:t>
      </w:r>
    </w:p>
    <w:p w:rsidR="00287550" w:rsidRPr="003458F8" w:rsidRDefault="00287550" w:rsidP="00D77964">
      <w:pPr>
        <w:spacing w:before="0" w:beforeAutospacing="0" w:after="0" w:afterAutospacing="0"/>
        <w:jc w:val="both"/>
        <w:rPr>
          <w:i w:val="0"/>
          <w:sz w:val="25"/>
          <w:szCs w:val="25"/>
        </w:rPr>
      </w:pPr>
      <w:r w:rsidRPr="003458F8">
        <w:rPr>
          <w:i w:val="0"/>
          <w:sz w:val="25"/>
          <w:szCs w:val="25"/>
        </w:rPr>
        <w:t>“Chiunque abbia un dono in questa comunità sai be</w:t>
      </w:r>
      <w:r w:rsidR="00925F9D">
        <w:rPr>
          <w:i w:val="0"/>
          <w:sz w:val="25"/>
          <w:szCs w:val="25"/>
        </w:rPr>
        <w:t>nissimo che non sarà mai comune</w:t>
      </w:r>
      <w:r w:rsidRPr="003458F8">
        <w:rPr>
          <w:i w:val="0"/>
          <w:sz w:val="25"/>
          <w:szCs w:val="25"/>
        </w:rPr>
        <w:t>”, avevo la voce rotta dalla tristezza.</w:t>
      </w:r>
    </w:p>
    <w:p w:rsidR="00287550" w:rsidRPr="003458F8" w:rsidRDefault="00287550" w:rsidP="00D77964">
      <w:pPr>
        <w:spacing w:before="0" w:beforeAutospacing="0" w:after="0" w:afterAutospacing="0"/>
        <w:jc w:val="both"/>
        <w:rPr>
          <w:i w:val="0"/>
          <w:sz w:val="25"/>
          <w:szCs w:val="25"/>
        </w:rPr>
      </w:pPr>
      <w:r w:rsidRPr="003458F8">
        <w:rPr>
          <w:i w:val="0"/>
          <w:sz w:val="25"/>
          <w:szCs w:val="25"/>
        </w:rPr>
        <w:t>“</w:t>
      </w:r>
      <w:r w:rsidR="006E3DE4" w:rsidRPr="003458F8">
        <w:rPr>
          <w:i w:val="0"/>
          <w:sz w:val="25"/>
          <w:szCs w:val="25"/>
        </w:rPr>
        <w:t xml:space="preserve">Troy non è </w:t>
      </w:r>
      <w:r w:rsidR="00357263" w:rsidRPr="003458F8">
        <w:rPr>
          <w:i w:val="0"/>
          <w:sz w:val="25"/>
          <w:szCs w:val="25"/>
        </w:rPr>
        <w:t xml:space="preserve">una città </w:t>
      </w:r>
      <w:r w:rsidR="006E3DE4" w:rsidRPr="003458F8">
        <w:rPr>
          <w:i w:val="0"/>
          <w:sz w:val="25"/>
          <w:szCs w:val="25"/>
        </w:rPr>
        <w:t xml:space="preserve">così vicina al mare da temere chissà cosa e poi il fiume Hudson anche se si alzasse dalla sua </w:t>
      </w:r>
      <w:r w:rsidR="00357263" w:rsidRPr="003458F8">
        <w:rPr>
          <w:i w:val="0"/>
          <w:sz w:val="25"/>
          <w:szCs w:val="25"/>
        </w:rPr>
        <w:t>vasca,</w:t>
      </w:r>
      <w:r w:rsidR="006E3DE4" w:rsidRPr="003458F8">
        <w:rPr>
          <w:i w:val="0"/>
          <w:sz w:val="25"/>
          <w:szCs w:val="25"/>
        </w:rPr>
        <w:t xml:space="preserve"> non potrebbe formare l’onda eccezionale che abbiamo vissuto</w:t>
      </w:r>
      <w:r w:rsidR="0062416F">
        <w:rPr>
          <w:i w:val="0"/>
          <w:sz w:val="25"/>
          <w:szCs w:val="25"/>
        </w:rPr>
        <w:t>.”</w:t>
      </w:r>
    </w:p>
    <w:p w:rsidR="006E3DE4" w:rsidRPr="003458F8" w:rsidRDefault="00CA1171" w:rsidP="00D77964">
      <w:pPr>
        <w:spacing w:before="0" w:beforeAutospacing="0" w:after="0" w:afterAutospacing="0"/>
        <w:jc w:val="both"/>
        <w:rPr>
          <w:i w:val="0"/>
          <w:sz w:val="25"/>
          <w:szCs w:val="25"/>
        </w:rPr>
      </w:pPr>
      <w:r w:rsidRPr="003458F8">
        <w:rPr>
          <w:i w:val="0"/>
          <w:sz w:val="25"/>
          <w:szCs w:val="25"/>
        </w:rPr>
        <w:t>“I</w:t>
      </w:r>
      <w:r w:rsidR="006E3DE4" w:rsidRPr="003458F8">
        <w:rPr>
          <w:i w:val="0"/>
          <w:sz w:val="25"/>
          <w:szCs w:val="25"/>
        </w:rPr>
        <w:t xml:space="preserve">o, sebbene </w:t>
      </w:r>
      <w:r w:rsidR="00370F37" w:rsidRPr="003458F8">
        <w:rPr>
          <w:i w:val="0"/>
          <w:sz w:val="25"/>
          <w:szCs w:val="25"/>
        </w:rPr>
        <w:t>adori</w:t>
      </w:r>
      <w:r w:rsidR="006E3DE4" w:rsidRPr="003458F8">
        <w:rPr>
          <w:i w:val="0"/>
          <w:sz w:val="25"/>
          <w:szCs w:val="25"/>
        </w:rPr>
        <w:t xml:space="preserve"> mia figlia, temo che </w:t>
      </w:r>
      <w:r w:rsidR="00370F37" w:rsidRPr="003458F8">
        <w:rPr>
          <w:i w:val="0"/>
          <w:sz w:val="25"/>
          <w:szCs w:val="25"/>
        </w:rPr>
        <w:t>qualcosa la possa convincere a giocare con l’acqua e basterebbe una piccola onda del fiume per fare male a delle persone</w:t>
      </w:r>
      <w:r w:rsidR="0062416F">
        <w:rPr>
          <w:i w:val="0"/>
          <w:sz w:val="25"/>
          <w:szCs w:val="25"/>
        </w:rPr>
        <w:t>.”</w:t>
      </w:r>
    </w:p>
    <w:p w:rsidR="00434427" w:rsidRPr="003458F8" w:rsidRDefault="003F0DB4" w:rsidP="00D77964">
      <w:pPr>
        <w:spacing w:before="0" w:beforeAutospacing="0" w:after="0" w:afterAutospacing="0"/>
        <w:jc w:val="both"/>
        <w:rPr>
          <w:i w:val="0"/>
          <w:sz w:val="25"/>
          <w:szCs w:val="25"/>
        </w:rPr>
      </w:pPr>
      <w:r w:rsidRPr="003458F8">
        <w:rPr>
          <w:i w:val="0"/>
          <w:sz w:val="25"/>
          <w:szCs w:val="25"/>
        </w:rPr>
        <w:t xml:space="preserve">Non volevo perdere mia figlia, non volevo che appartenesse alle formule divine </w:t>
      </w:r>
      <w:r w:rsidR="00030251" w:rsidRPr="003458F8">
        <w:rPr>
          <w:i w:val="0"/>
          <w:sz w:val="25"/>
          <w:szCs w:val="25"/>
        </w:rPr>
        <w:t xml:space="preserve">dell’essere speciale, non volevo fosse qualcosa di speciale che il governo mi avrebbe rubato per i suoi studi, volevo rimanesse la bambina che noi tutti amavamo ma forse quello che noi </w:t>
      </w:r>
      <w:r w:rsidR="00357263" w:rsidRPr="003458F8">
        <w:rPr>
          <w:i w:val="0"/>
          <w:sz w:val="25"/>
          <w:szCs w:val="25"/>
        </w:rPr>
        <w:t>volevamo,</w:t>
      </w:r>
      <w:r w:rsidR="00030251" w:rsidRPr="003458F8">
        <w:rPr>
          <w:i w:val="0"/>
          <w:sz w:val="25"/>
          <w:szCs w:val="25"/>
        </w:rPr>
        <w:t xml:space="preserve"> contava davvero poco.</w:t>
      </w:r>
    </w:p>
    <w:p w:rsidR="00F56471" w:rsidRPr="003458F8" w:rsidRDefault="007069B7" w:rsidP="00D77964">
      <w:pPr>
        <w:spacing w:before="0" w:beforeAutospacing="0" w:after="0" w:afterAutospacing="0"/>
        <w:jc w:val="both"/>
        <w:rPr>
          <w:i w:val="0"/>
          <w:sz w:val="25"/>
          <w:szCs w:val="25"/>
        </w:rPr>
      </w:pPr>
      <w:r w:rsidRPr="003458F8">
        <w:rPr>
          <w:i w:val="0"/>
          <w:sz w:val="25"/>
          <w:szCs w:val="25"/>
        </w:rPr>
        <w:t xml:space="preserve">Il mio terrore era diventato il terrore di </w:t>
      </w:r>
      <w:proofErr w:type="spellStart"/>
      <w:r w:rsidRPr="003458F8">
        <w:rPr>
          <w:i w:val="0"/>
          <w:sz w:val="25"/>
          <w:szCs w:val="25"/>
        </w:rPr>
        <w:t>Armet</w:t>
      </w:r>
      <w:proofErr w:type="spellEnd"/>
      <w:r w:rsidRPr="003458F8">
        <w:rPr>
          <w:i w:val="0"/>
          <w:sz w:val="25"/>
          <w:szCs w:val="25"/>
        </w:rPr>
        <w:t>, Grace aveva quel legame con l’acqua che noi due</w:t>
      </w:r>
      <w:r w:rsidR="00132C84" w:rsidRPr="003458F8">
        <w:rPr>
          <w:i w:val="0"/>
          <w:sz w:val="25"/>
          <w:szCs w:val="25"/>
        </w:rPr>
        <w:t>,</w:t>
      </w:r>
      <w:r w:rsidRPr="003458F8">
        <w:rPr>
          <w:i w:val="0"/>
          <w:sz w:val="25"/>
          <w:szCs w:val="25"/>
        </w:rPr>
        <w:t xml:space="preserve"> avevamo voluto perdere. La mia professione mi era poco d’aiuto in quel momento e la mia mente era divorata dal senso di colpa, </w:t>
      </w:r>
      <w:r w:rsidR="00132C84" w:rsidRPr="003458F8">
        <w:rPr>
          <w:i w:val="0"/>
          <w:sz w:val="25"/>
          <w:szCs w:val="25"/>
        </w:rPr>
        <w:t>il torto</w:t>
      </w:r>
      <w:r w:rsidRPr="003458F8">
        <w:rPr>
          <w:i w:val="0"/>
          <w:sz w:val="25"/>
          <w:szCs w:val="25"/>
        </w:rPr>
        <w:t xml:space="preserve"> di</w:t>
      </w:r>
      <w:r w:rsidR="00357263" w:rsidRPr="003458F8">
        <w:rPr>
          <w:i w:val="0"/>
          <w:sz w:val="25"/>
          <w:szCs w:val="25"/>
        </w:rPr>
        <w:t xml:space="preserve"> </w:t>
      </w:r>
      <w:r w:rsidR="00F56471" w:rsidRPr="003458F8">
        <w:rPr>
          <w:i w:val="0"/>
          <w:sz w:val="25"/>
          <w:szCs w:val="25"/>
        </w:rPr>
        <w:t xml:space="preserve">essermi spinto in territori della conoscenza che non potevano in alcun modo appartenere </w:t>
      </w:r>
      <w:r w:rsidR="00132C84" w:rsidRPr="003458F8">
        <w:rPr>
          <w:i w:val="0"/>
          <w:sz w:val="25"/>
          <w:szCs w:val="25"/>
        </w:rPr>
        <w:t>a</w:t>
      </w:r>
      <w:r w:rsidR="00F56471" w:rsidRPr="003458F8">
        <w:rPr>
          <w:i w:val="0"/>
          <w:sz w:val="25"/>
          <w:szCs w:val="25"/>
        </w:rPr>
        <w:t xml:space="preserve"> un essere umano. Rose voleva partire, andare dai suoi a millecento miglia da New York ma io sapevo c</w:t>
      </w:r>
      <w:r w:rsidR="00AB1C30" w:rsidRPr="003458F8">
        <w:rPr>
          <w:i w:val="0"/>
          <w:sz w:val="25"/>
          <w:szCs w:val="25"/>
        </w:rPr>
        <w:t>he separarci in quel momento sarebbe stato</w:t>
      </w:r>
      <w:r w:rsidR="00F56471" w:rsidRPr="003458F8">
        <w:rPr>
          <w:i w:val="0"/>
          <w:sz w:val="25"/>
          <w:szCs w:val="25"/>
        </w:rPr>
        <w:t xml:space="preserve"> uno sbaglio.</w:t>
      </w:r>
    </w:p>
    <w:p w:rsidR="006A100D" w:rsidRPr="003458F8" w:rsidRDefault="00AB1C30" w:rsidP="00750A97">
      <w:pPr>
        <w:spacing w:before="0" w:beforeAutospacing="0" w:after="0" w:afterAutospacing="0"/>
        <w:jc w:val="both"/>
        <w:rPr>
          <w:i w:val="0"/>
          <w:sz w:val="25"/>
          <w:szCs w:val="25"/>
        </w:rPr>
      </w:pPr>
      <w:r w:rsidRPr="003458F8">
        <w:rPr>
          <w:i w:val="0"/>
          <w:sz w:val="25"/>
          <w:szCs w:val="25"/>
        </w:rPr>
        <w:t>La settimana passò velocemente e noi tutti cercavamo di stare vicino a Grace senza mai lasc</w:t>
      </w:r>
      <w:r w:rsidR="00742400" w:rsidRPr="003458F8">
        <w:rPr>
          <w:i w:val="0"/>
          <w:sz w:val="25"/>
          <w:szCs w:val="25"/>
        </w:rPr>
        <w:t>iar</w:t>
      </w:r>
      <w:r w:rsidR="00BA71DB" w:rsidRPr="003458F8">
        <w:rPr>
          <w:i w:val="0"/>
          <w:sz w:val="25"/>
          <w:szCs w:val="25"/>
        </w:rPr>
        <w:t>la sola; solo quando dormiva, suo padre poteva permettersi di riposare.</w:t>
      </w:r>
      <w:r w:rsidR="00742400" w:rsidRPr="003458F8">
        <w:rPr>
          <w:i w:val="0"/>
          <w:sz w:val="25"/>
          <w:szCs w:val="25"/>
        </w:rPr>
        <w:t xml:space="preserve"> </w:t>
      </w:r>
    </w:p>
    <w:p w:rsidR="00742400" w:rsidRPr="003458F8" w:rsidRDefault="00742400" w:rsidP="00750A97">
      <w:pPr>
        <w:spacing w:before="0" w:beforeAutospacing="0" w:after="0" w:afterAutospacing="0"/>
        <w:jc w:val="both"/>
        <w:rPr>
          <w:i w:val="0"/>
          <w:sz w:val="25"/>
          <w:szCs w:val="25"/>
        </w:rPr>
      </w:pPr>
      <w:r w:rsidRPr="003458F8">
        <w:rPr>
          <w:i w:val="0"/>
          <w:sz w:val="25"/>
          <w:szCs w:val="25"/>
        </w:rPr>
        <w:t xml:space="preserve">La normalità decorreva </w:t>
      </w:r>
      <w:r w:rsidR="004D624F" w:rsidRPr="003458F8">
        <w:rPr>
          <w:i w:val="0"/>
          <w:sz w:val="25"/>
          <w:szCs w:val="25"/>
        </w:rPr>
        <w:t>con le solite abitudini, lavoro, scuola e casa.</w:t>
      </w:r>
    </w:p>
    <w:p w:rsidR="006A100D" w:rsidRPr="003458F8" w:rsidRDefault="004D624F" w:rsidP="00750A97">
      <w:pPr>
        <w:spacing w:before="0" w:beforeAutospacing="0" w:after="0" w:afterAutospacing="0"/>
        <w:jc w:val="both"/>
        <w:rPr>
          <w:i w:val="0"/>
          <w:sz w:val="25"/>
          <w:szCs w:val="25"/>
        </w:rPr>
      </w:pPr>
      <w:proofErr w:type="spellStart"/>
      <w:r w:rsidRPr="003458F8">
        <w:rPr>
          <w:i w:val="0"/>
          <w:sz w:val="25"/>
          <w:szCs w:val="25"/>
        </w:rPr>
        <w:t>Armet</w:t>
      </w:r>
      <w:proofErr w:type="spellEnd"/>
      <w:r w:rsidRPr="003458F8">
        <w:rPr>
          <w:i w:val="0"/>
          <w:sz w:val="25"/>
          <w:szCs w:val="25"/>
        </w:rPr>
        <w:t xml:space="preserve"> rimase da noi perché più di noi coinvolto in quella storia. Temeva come me che il richiamo dell’acqua fosse in lei molto più forte e radico che l’amore per i suoi genitori e la sua vita.</w:t>
      </w:r>
    </w:p>
    <w:p w:rsidR="004D624F" w:rsidRPr="003458F8" w:rsidRDefault="00A601FC" w:rsidP="00750A97">
      <w:pPr>
        <w:spacing w:before="0" w:beforeAutospacing="0" w:after="0" w:afterAutospacing="0"/>
        <w:jc w:val="both"/>
        <w:rPr>
          <w:i w:val="0"/>
          <w:sz w:val="25"/>
          <w:szCs w:val="25"/>
        </w:rPr>
      </w:pPr>
      <w:r w:rsidRPr="003458F8">
        <w:rPr>
          <w:i w:val="0"/>
          <w:sz w:val="25"/>
          <w:szCs w:val="25"/>
        </w:rPr>
        <w:t xml:space="preserve"> </w:t>
      </w:r>
    </w:p>
    <w:p w:rsidR="00357263" w:rsidRPr="003458F8" w:rsidRDefault="00357263" w:rsidP="00750A97">
      <w:pPr>
        <w:spacing w:before="0" w:beforeAutospacing="0" w:after="0" w:afterAutospacing="0"/>
        <w:jc w:val="both"/>
        <w:rPr>
          <w:i w:val="0"/>
          <w:sz w:val="25"/>
          <w:szCs w:val="25"/>
        </w:rPr>
      </w:pPr>
    </w:p>
    <w:p w:rsidR="00A601FC" w:rsidRPr="003458F8" w:rsidRDefault="00A601FC" w:rsidP="00750A97">
      <w:pPr>
        <w:spacing w:before="0" w:beforeAutospacing="0" w:after="0" w:afterAutospacing="0"/>
        <w:jc w:val="both"/>
        <w:rPr>
          <w:i w:val="0"/>
          <w:sz w:val="25"/>
          <w:szCs w:val="25"/>
        </w:rPr>
      </w:pPr>
    </w:p>
    <w:p w:rsidR="00A601FC" w:rsidRPr="003458F8" w:rsidRDefault="00A601FC" w:rsidP="00750A97">
      <w:pPr>
        <w:spacing w:before="0" w:beforeAutospacing="0" w:after="0" w:afterAutospacing="0"/>
        <w:jc w:val="both"/>
        <w:rPr>
          <w:i w:val="0"/>
          <w:sz w:val="25"/>
          <w:szCs w:val="25"/>
        </w:rPr>
      </w:pPr>
      <w:r w:rsidRPr="003458F8">
        <w:rPr>
          <w:i w:val="0"/>
          <w:sz w:val="25"/>
          <w:szCs w:val="25"/>
        </w:rPr>
        <w:t>Era arrivato il giorno del suo ottavo compleanno e pensammo di regalare a Grace un pony</w:t>
      </w:r>
      <w:r w:rsidR="00743EE0" w:rsidRPr="003458F8">
        <w:rPr>
          <w:i w:val="0"/>
          <w:sz w:val="25"/>
          <w:szCs w:val="25"/>
        </w:rPr>
        <w:t xml:space="preserve">. </w:t>
      </w:r>
      <w:proofErr w:type="spellStart"/>
      <w:r w:rsidR="00743EE0" w:rsidRPr="003458F8">
        <w:rPr>
          <w:i w:val="0"/>
          <w:sz w:val="25"/>
          <w:szCs w:val="25"/>
        </w:rPr>
        <w:t>Armet</w:t>
      </w:r>
      <w:proofErr w:type="spellEnd"/>
      <w:r w:rsidR="00743EE0" w:rsidRPr="003458F8">
        <w:rPr>
          <w:i w:val="0"/>
          <w:sz w:val="25"/>
          <w:szCs w:val="25"/>
        </w:rPr>
        <w:t xml:space="preserve"> era uscito al mattino presto per sbrigare certe faccende mentre Rose stava organizzando la festa con le mamme delle sue amiche e compagne di classe. Grace ci racconto negli ultimi tempi di non volere più fare la magia </w:t>
      </w:r>
      <w:r w:rsidR="00E7597A" w:rsidRPr="003458F8">
        <w:rPr>
          <w:i w:val="0"/>
          <w:sz w:val="25"/>
          <w:szCs w:val="25"/>
        </w:rPr>
        <w:t>e</w:t>
      </w:r>
      <w:r w:rsidR="00743EE0" w:rsidRPr="003458F8">
        <w:rPr>
          <w:i w:val="0"/>
          <w:sz w:val="25"/>
          <w:szCs w:val="25"/>
        </w:rPr>
        <w:t xml:space="preserve"> alla nostra domanda </w:t>
      </w:r>
      <w:r w:rsidR="00743EE0" w:rsidRPr="003458F8">
        <w:rPr>
          <w:sz w:val="25"/>
          <w:szCs w:val="25"/>
        </w:rPr>
        <w:t xml:space="preserve">Perché? </w:t>
      </w:r>
      <w:r w:rsidR="00357263" w:rsidRPr="003458F8">
        <w:rPr>
          <w:i w:val="0"/>
          <w:sz w:val="25"/>
          <w:szCs w:val="25"/>
        </w:rPr>
        <w:t>Lei</w:t>
      </w:r>
      <w:r w:rsidR="00743EE0" w:rsidRPr="003458F8">
        <w:rPr>
          <w:i w:val="0"/>
          <w:sz w:val="25"/>
          <w:szCs w:val="25"/>
        </w:rPr>
        <w:t xml:space="preserve"> ci rispose,</w:t>
      </w:r>
      <w:r w:rsidR="00743EE0" w:rsidRPr="003458F8">
        <w:rPr>
          <w:sz w:val="25"/>
          <w:szCs w:val="25"/>
        </w:rPr>
        <w:t xml:space="preserve"> Perché potrei farvi del male.</w:t>
      </w:r>
    </w:p>
    <w:p w:rsidR="006A100D" w:rsidRPr="003458F8" w:rsidRDefault="00743EE0" w:rsidP="00750A97">
      <w:pPr>
        <w:spacing w:before="0" w:beforeAutospacing="0" w:after="0" w:afterAutospacing="0"/>
        <w:jc w:val="both"/>
        <w:rPr>
          <w:i w:val="0"/>
          <w:sz w:val="25"/>
          <w:szCs w:val="25"/>
        </w:rPr>
      </w:pPr>
      <w:r w:rsidRPr="003458F8">
        <w:rPr>
          <w:i w:val="0"/>
          <w:sz w:val="25"/>
          <w:szCs w:val="25"/>
        </w:rPr>
        <w:t xml:space="preserve">Questa sua rinuncia mi sembrò una scelta adulta e consapevole e mi meravigliavo come una bambina potesse comprendere il valore di quelle parole. I giochi d’acqua s’interruppero e ne fummo felici. Cercavamo di occupare le sue giornate in ogni modo allegro e divertente. </w:t>
      </w:r>
      <w:proofErr w:type="spellStart"/>
      <w:r w:rsidRPr="003458F8">
        <w:rPr>
          <w:i w:val="0"/>
          <w:sz w:val="25"/>
          <w:szCs w:val="25"/>
        </w:rPr>
        <w:t>Armet</w:t>
      </w:r>
      <w:proofErr w:type="spellEnd"/>
      <w:r w:rsidRPr="003458F8">
        <w:rPr>
          <w:i w:val="0"/>
          <w:sz w:val="25"/>
          <w:szCs w:val="25"/>
        </w:rPr>
        <w:t xml:space="preserve"> la portava per ore al parco </w:t>
      </w:r>
      <w:r w:rsidR="00AF5054" w:rsidRPr="003458F8">
        <w:rPr>
          <w:i w:val="0"/>
          <w:sz w:val="25"/>
          <w:szCs w:val="25"/>
        </w:rPr>
        <w:t>e Rose decise di non smettere con la piscina. La nostra sirena sembrava una ragazza felice che si sentiva supportata dalla sua famiglia</w:t>
      </w:r>
      <w:r w:rsidR="00CA1171" w:rsidRPr="003458F8">
        <w:rPr>
          <w:i w:val="0"/>
          <w:sz w:val="25"/>
          <w:szCs w:val="25"/>
        </w:rPr>
        <w:t>,</w:t>
      </w:r>
      <w:r w:rsidR="00AF5054" w:rsidRPr="003458F8">
        <w:rPr>
          <w:i w:val="0"/>
          <w:sz w:val="25"/>
          <w:szCs w:val="25"/>
        </w:rPr>
        <w:t xml:space="preserve"> ma c’era qualcosa nell’aria, qualcosa di insolito e di amaro, una sensazione di disagio a cui non volevo dare ascolto.</w:t>
      </w:r>
    </w:p>
    <w:p w:rsidR="00AF5054" w:rsidRPr="003458F8" w:rsidRDefault="00AF5054" w:rsidP="00750A97">
      <w:pPr>
        <w:spacing w:before="0" w:beforeAutospacing="0" w:after="0" w:afterAutospacing="0"/>
        <w:jc w:val="both"/>
        <w:rPr>
          <w:i w:val="0"/>
          <w:sz w:val="25"/>
          <w:szCs w:val="25"/>
        </w:rPr>
      </w:pPr>
      <w:r w:rsidRPr="003458F8">
        <w:rPr>
          <w:i w:val="0"/>
          <w:sz w:val="25"/>
          <w:szCs w:val="25"/>
        </w:rPr>
        <w:t>Come dicevo regalammo un pony a Grace che fu entusiasta ma dopo il primo giro in groppa, lei scese e disse di darlo indietro. Noi non capimmo</w:t>
      </w:r>
      <w:r w:rsidR="00F143EB" w:rsidRPr="003458F8">
        <w:rPr>
          <w:i w:val="0"/>
          <w:sz w:val="25"/>
          <w:szCs w:val="25"/>
        </w:rPr>
        <w:t xml:space="preserve"> cosa intendesse e perché lo </w:t>
      </w:r>
      <w:r w:rsidR="00E7597A" w:rsidRPr="003458F8">
        <w:rPr>
          <w:i w:val="0"/>
          <w:sz w:val="25"/>
          <w:szCs w:val="25"/>
        </w:rPr>
        <w:t>rifiutava,</w:t>
      </w:r>
      <w:r w:rsidR="00937197" w:rsidRPr="003458F8">
        <w:rPr>
          <w:i w:val="0"/>
          <w:sz w:val="25"/>
          <w:szCs w:val="25"/>
        </w:rPr>
        <w:t xml:space="preserve"> ma l’istruttore ci racconto che il Pony aveva tentato di disarcionarla con violenza e lei spaventata era corsa via.</w:t>
      </w:r>
    </w:p>
    <w:p w:rsidR="00BB319F" w:rsidRPr="003458F8" w:rsidRDefault="00BB319F" w:rsidP="00750A97">
      <w:pPr>
        <w:spacing w:before="0" w:beforeAutospacing="0" w:after="0" w:afterAutospacing="0"/>
        <w:jc w:val="both"/>
        <w:rPr>
          <w:i w:val="0"/>
          <w:sz w:val="25"/>
          <w:szCs w:val="25"/>
        </w:rPr>
      </w:pPr>
      <w:r w:rsidRPr="003458F8">
        <w:rPr>
          <w:i w:val="0"/>
          <w:sz w:val="25"/>
          <w:szCs w:val="25"/>
        </w:rPr>
        <w:t xml:space="preserve">“Mi odia papà! Non lo </w:t>
      </w:r>
      <w:r w:rsidR="00E7597A" w:rsidRPr="003458F8">
        <w:rPr>
          <w:i w:val="0"/>
          <w:sz w:val="25"/>
          <w:szCs w:val="25"/>
        </w:rPr>
        <w:t>voglio</w:t>
      </w:r>
      <w:r w:rsidR="00CA1171" w:rsidRPr="003458F8">
        <w:rPr>
          <w:i w:val="0"/>
          <w:sz w:val="25"/>
          <w:szCs w:val="25"/>
        </w:rPr>
        <w:t>,</w:t>
      </w:r>
      <w:r w:rsidRPr="003458F8">
        <w:rPr>
          <w:i w:val="0"/>
          <w:sz w:val="25"/>
          <w:szCs w:val="25"/>
        </w:rPr>
        <w:t xml:space="preserve"> </w:t>
      </w:r>
      <w:r w:rsidR="00E7597A" w:rsidRPr="003458F8">
        <w:rPr>
          <w:i w:val="0"/>
          <w:sz w:val="25"/>
          <w:szCs w:val="25"/>
        </w:rPr>
        <w:t>quell’</w:t>
      </w:r>
      <w:r w:rsidRPr="003458F8">
        <w:rPr>
          <w:i w:val="0"/>
          <w:sz w:val="25"/>
          <w:szCs w:val="25"/>
        </w:rPr>
        <w:t>animale mi odia</w:t>
      </w:r>
      <w:r w:rsidR="0062416F">
        <w:rPr>
          <w:i w:val="0"/>
          <w:sz w:val="25"/>
          <w:szCs w:val="25"/>
        </w:rPr>
        <w:t>.”</w:t>
      </w:r>
    </w:p>
    <w:p w:rsidR="005E0879" w:rsidRPr="003458F8" w:rsidRDefault="005E0879" w:rsidP="00750A97">
      <w:pPr>
        <w:spacing w:before="0" w:beforeAutospacing="0" w:after="0" w:afterAutospacing="0"/>
        <w:jc w:val="both"/>
        <w:rPr>
          <w:i w:val="0"/>
          <w:sz w:val="25"/>
          <w:szCs w:val="25"/>
        </w:rPr>
      </w:pPr>
      <w:r w:rsidRPr="003458F8">
        <w:rPr>
          <w:i w:val="0"/>
          <w:sz w:val="25"/>
          <w:szCs w:val="25"/>
        </w:rPr>
        <w:t xml:space="preserve">Provammo a portarla in uno zoo </w:t>
      </w:r>
      <w:r w:rsidR="00BA71DB" w:rsidRPr="003458F8">
        <w:rPr>
          <w:i w:val="0"/>
          <w:sz w:val="25"/>
          <w:szCs w:val="25"/>
        </w:rPr>
        <w:t>e</w:t>
      </w:r>
      <w:r w:rsidRPr="003458F8">
        <w:rPr>
          <w:i w:val="0"/>
          <w:sz w:val="25"/>
          <w:szCs w:val="25"/>
        </w:rPr>
        <w:t xml:space="preserve"> il risultato fu terribile, vicino a lei gli animali gridavano, ululavano</w:t>
      </w:r>
      <w:r w:rsidR="00B42644" w:rsidRPr="003458F8">
        <w:rPr>
          <w:i w:val="0"/>
          <w:sz w:val="25"/>
          <w:szCs w:val="25"/>
        </w:rPr>
        <w:t xml:space="preserve"> cercavano di rompere le grate; l’unico a starle vicino sempre e senza sentire il suo cambiamento era Billy. Il cane la fiutava poi le leccava i piedi ogni mattina che lei scendeva dal letto e nonostante noi si minimizzasse la cosa, era lei stessa a sentirsi cambiata.</w:t>
      </w:r>
    </w:p>
    <w:p w:rsidR="00A943EA" w:rsidRPr="003458F8" w:rsidRDefault="00A943EA" w:rsidP="008D0013">
      <w:pPr>
        <w:spacing w:before="0" w:beforeAutospacing="0" w:after="0" w:afterAutospacing="0"/>
        <w:jc w:val="both"/>
        <w:rPr>
          <w:i w:val="0"/>
          <w:sz w:val="25"/>
          <w:szCs w:val="25"/>
        </w:rPr>
      </w:pPr>
      <w:r w:rsidRPr="003458F8">
        <w:rPr>
          <w:i w:val="0"/>
          <w:sz w:val="25"/>
          <w:szCs w:val="25"/>
        </w:rPr>
        <w:t xml:space="preserve">      </w:t>
      </w:r>
      <w:r w:rsidR="00696E66" w:rsidRPr="003458F8">
        <w:rPr>
          <w:i w:val="0"/>
          <w:sz w:val="25"/>
          <w:szCs w:val="25"/>
        </w:rPr>
        <w:t xml:space="preserve">A soli otto anni </w:t>
      </w:r>
      <w:proofErr w:type="spellStart"/>
      <w:r w:rsidR="00696E66" w:rsidRPr="003458F8">
        <w:rPr>
          <w:i w:val="0"/>
          <w:sz w:val="25"/>
          <w:szCs w:val="25"/>
        </w:rPr>
        <w:t>Gracie</w:t>
      </w:r>
      <w:proofErr w:type="spellEnd"/>
      <w:r w:rsidR="00696E66" w:rsidRPr="003458F8">
        <w:rPr>
          <w:i w:val="0"/>
          <w:sz w:val="25"/>
          <w:szCs w:val="25"/>
        </w:rPr>
        <w:t xml:space="preserve"> era diventata signorina e la vista del sangue la spaventò</w:t>
      </w:r>
      <w:r w:rsidR="00E7597A" w:rsidRPr="003458F8">
        <w:rPr>
          <w:i w:val="0"/>
          <w:sz w:val="25"/>
          <w:szCs w:val="25"/>
        </w:rPr>
        <w:t>,</w:t>
      </w:r>
      <w:r w:rsidR="00696E66" w:rsidRPr="003458F8">
        <w:rPr>
          <w:i w:val="0"/>
          <w:sz w:val="25"/>
          <w:szCs w:val="25"/>
        </w:rPr>
        <w:t xml:space="preserve"> come spaventò noi quell’anticipo sui tempi.</w:t>
      </w:r>
      <w:r w:rsidR="008D0013" w:rsidRPr="003458F8">
        <w:rPr>
          <w:i w:val="0"/>
          <w:sz w:val="25"/>
          <w:szCs w:val="25"/>
        </w:rPr>
        <w:t xml:space="preserve"> Rose</w:t>
      </w:r>
      <w:r w:rsidR="00E7597A" w:rsidRPr="003458F8">
        <w:rPr>
          <w:i w:val="0"/>
          <w:sz w:val="25"/>
          <w:szCs w:val="25"/>
        </w:rPr>
        <w:t>,</w:t>
      </w:r>
      <w:r w:rsidR="008D0013" w:rsidRPr="003458F8">
        <w:rPr>
          <w:i w:val="0"/>
          <w:sz w:val="25"/>
          <w:szCs w:val="25"/>
        </w:rPr>
        <w:t xml:space="preserve"> le spiegò cosa stava succedendo al suo corpo e le insegnò a pulirsi e come usare gli assorbenti. </w:t>
      </w:r>
    </w:p>
    <w:p w:rsidR="00A943EA" w:rsidRPr="003458F8" w:rsidRDefault="008D0013" w:rsidP="008D0013">
      <w:pPr>
        <w:spacing w:before="0" w:beforeAutospacing="0" w:after="0" w:afterAutospacing="0"/>
        <w:jc w:val="both"/>
        <w:rPr>
          <w:i w:val="0"/>
          <w:sz w:val="25"/>
          <w:szCs w:val="25"/>
        </w:rPr>
      </w:pPr>
      <w:r w:rsidRPr="003458F8">
        <w:rPr>
          <w:i w:val="0"/>
          <w:sz w:val="25"/>
          <w:szCs w:val="25"/>
        </w:rPr>
        <w:t>Mia figlia non accettava più il suo corpo, io provai a parlarle, provai ad andare dai miei colleghi, medici capaci e con anni di esperienza sulle spalle ma quella sua precocità non rientrava tra gli elementi di studio, la cura era l’amore e l’attenzione al suo sviluppo</w:t>
      </w:r>
      <w:r w:rsidR="00F94018" w:rsidRPr="003458F8">
        <w:rPr>
          <w:i w:val="0"/>
          <w:sz w:val="25"/>
          <w:szCs w:val="25"/>
        </w:rPr>
        <w:t xml:space="preserve"> perché </w:t>
      </w:r>
      <w:r w:rsidR="00E7597A" w:rsidRPr="003458F8">
        <w:rPr>
          <w:i w:val="0"/>
          <w:sz w:val="25"/>
          <w:szCs w:val="25"/>
        </w:rPr>
        <w:t>nessun</w:t>
      </w:r>
      <w:r w:rsidR="00F94018" w:rsidRPr="003458F8">
        <w:rPr>
          <w:i w:val="0"/>
          <w:sz w:val="25"/>
          <w:szCs w:val="25"/>
        </w:rPr>
        <w:t xml:space="preserve"> medicina avrebbe potuto sostituirle l’infanzia.</w:t>
      </w:r>
      <w:r w:rsidR="00114437" w:rsidRPr="003458F8">
        <w:rPr>
          <w:i w:val="0"/>
          <w:sz w:val="25"/>
          <w:szCs w:val="25"/>
        </w:rPr>
        <w:t xml:space="preserve"> </w:t>
      </w:r>
    </w:p>
    <w:p w:rsidR="006A100D" w:rsidRPr="003458F8" w:rsidRDefault="00114437" w:rsidP="008D0013">
      <w:pPr>
        <w:spacing w:before="0" w:beforeAutospacing="0" w:after="0" w:afterAutospacing="0"/>
        <w:jc w:val="both"/>
        <w:rPr>
          <w:i w:val="0"/>
          <w:sz w:val="25"/>
          <w:szCs w:val="25"/>
        </w:rPr>
      </w:pPr>
      <w:r w:rsidRPr="003458F8">
        <w:rPr>
          <w:i w:val="0"/>
          <w:sz w:val="25"/>
          <w:szCs w:val="25"/>
        </w:rPr>
        <w:t>Per una settimana Grace non scese dal letto, era pallida e noi</w:t>
      </w:r>
      <w:r w:rsidR="007D6A22" w:rsidRPr="003458F8">
        <w:rPr>
          <w:i w:val="0"/>
          <w:sz w:val="25"/>
          <w:szCs w:val="25"/>
        </w:rPr>
        <w:t xml:space="preserve">, stanchi </w:t>
      </w:r>
      <w:r w:rsidR="00E7597A" w:rsidRPr="003458F8">
        <w:rPr>
          <w:i w:val="0"/>
          <w:sz w:val="25"/>
          <w:szCs w:val="25"/>
        </w:rPr>
        <w:t>e</w:t>
      </w:r>
      <w:r w:rsidR="007D6A22" w:rsidRPr="003458F8">
        <w:rPr>
          <w:i w:val="0"/>
          <w:sz w:val="25"/>
          <w:szCs w:val="25"/>
        </w:rPr>
        <w:t xml:space="preserve"> inutili infermieri</w:t>
      </w:r>
      <w:r w:rsidR="00CF7E93" w:rsidRPr="003458F8">
        <w:rPr>
          <w:i w:val="0"/>
          <w:sz w:val="25"/>
          <w:szCs w:val="25"/>
        </w:rPr>
        <w:t>,</w:t>
      </w:r>
      <w:r w:rsidRPr="003458F8">
        <w:rPr>
          <w:i w:val="0"/>
          <w:sz w:val="25"/>
          <w:szCs w:val="25"/>
        </w:rPr>
        <w:t xml:space="preserve"> si tentava di curarla fingendoci sereni e tranquilli </w:t>
      </w:r>
      <w:r w:rsidR="007D6A22" w:rsidRPr="003458F8">
        <w:rPr>
          <w:i w:val="0"/>
          <w:sz w:val="25"/>
          <w:szCs w:val="25"/>
        </w:rPr>
        <w:t>anche se</w:t>
      </w:r>
      <w:r w:rsidRPr="003458F8">
        <w:rPr>
          <w:i w:val="0"/>
          <w:sz w:val="25"/>
          <w:szCs w:val="25"/>
        </w:rPr>
        <w:t xml:space="preserve"> non era proprio così. La sua pelle rosea stava diventando bianca e cadaverica, vicino </w:t>
      </w:r>
      <w:r w:rsidR="00B762AA" w:rsidRPr="003458F8">
        <w:rPr>
          <w:i w:val="0"/>
          <w:sz w:val="25"/>
          <w:szCs w:val="25"/>
        </w:rPr>
        <w:t>alle articolazioni era persino azzurra bluastra come se il colore delle vene avesse contagiato tutta la sua natura.</w:t>
      </w:r>
    </w:p>
    <w:p w:rsidR="009A46A2" w:rsidRPr="003458F8" w:rsidRDefault="009A46A2" w:rsidP="008D0013">
      <w:pPr>
        <w:spacing w:before="0" w:beforeAutospacing="0" w:after="0" w:afterAutospacing="0"/>
        <w:jc w:val="both"/>
        <w:rPr>
          <w:i w:val="0"/>
          <w:sz w:val="25"/>
          <w:szCs w:val="25"/>
        </w:rPr>
      </w:pPr>
      <w:r w:rsidRPr="003458F8">
        <w:rPr>
          <w:i w:val="0"/>
          <w:sz w:val="25"/>
          <w:szCs w:val="25"/>
        </w:rPr>
        <w:t>I miei</w:t>
      </w:r>
      <w:r w:rsidR="00E7597A" w:rsidRPr="003458F8">
        <w:rPr>
          <w:i w:val="0"/>
          <w:sz w:val="25"/>
          <w:szCs w:val="25"/>
        </w:rPr>
        <w:t xml:space="preserve"> </w:t>
      </w:r>
      <w:r w:rsidRPr="003458F8">
        <w:rPr>
          <w:i w:val="0"/>
          <w:sz w:val="25"/>
          <w:szCs w:val="25"/>
        </w:rPr>
        <w:t xml:space="preserve">colleghi non avevano </w:t>
      </w:r>
      <w:r w:rsidR="00CF7E93" w:rsidRPr="003458F8">
        <w:rPr>
          <w:i w:val="0"/>
          <w:sz w:val="25"/>
          <w:szCs w:val="25"/>
        </w:rPr>
        <w:t xml:space="preserve">le </w:t>
      </w:r>
      <w:r w:rsidRPr="003458F8">
        <w:rPr>
          <w:i w:val="0"/>
          <w:sz w:val="25"/>
          <w:szCs w:val="25"/>
        </w:rPr>
        <w:t>risposte e mi invitavano a portarla in ospedale dove si sarebbero presi cura ma io sapevo che se l’avessi portata li, l’avrebbero studiata ed esaminata come una cavia rendendo la mia bambina una prigioniera della scienza.</w:t>
      </w:r>
    </w:p>
    <w:p w:rsidR="009A46A2" w:rsidRPr="003458F8" w:rsidRDefault="00AF0E0E" w:rsidP="008D0013">
      <w:pPr>
        <w:spacing w:before="0" w:beforeAutospacing="0" w:after="0" w:afterAutospacing="0"/>
        <w:jc w:val="both"/>
        <w:rPr>
          <w:i w:val="0"/>
          <w:sz w:val="25"/>
          <w:szCs w:val="25"/>
        </w:rPr>
      </w:pPr>
      <w:proofErr w:type="spellStart"/>
      <w:r w:rsidRPr="003458F8">
        <w:rPr>
          <w:i w:val="0"/>
          <w:sz w:val="25"/>
          <w:szCs w:val="25"/>
        </w:rPr>
        <w:t>Armet</w:t>
      </w:r>
      <w:proofErr w:type="spellEnd"/>
      <w:r w:rsidRPr="003458F8">
        <w:rPr>
          <w:i w:val="0"/>
          <w:sz w:val="25"/>
          <w:szCs w:val="25"/>
        </w:rPr>
        <w:t xml:space="preserve"> non mangiava più era diventato quasi uno scheletro, la sua natura schiva e taciturna aveva prevalso sull’ottimismo di cui si era circondato dal mio matrimonio.</w:t>
      </w:r>
    </w:p>
    <w:p w:rsidR="006A6231" w:rsidRPr="003458F8" w:rsidRDefault="006A6231" w:rsidP="008D0013">
      <w:pPr>
        <w:spacing w:before="0" w:beforeAutospacing="0" w:after="0" w:afterAutospacing="0"/>
        <w:jc w:val="both"/>
        <w:rPr>
          <w:i w:val="0"/>
          <w:sz w:val="25"/>
          <w:szCs w:val="25"/>
        </w:rPr>
      </w:pPr>
      <w:r w:rsidRPr="003458F8">
        <w:rPr>
          <w:i w:val="0"/>
          <w:sz w:val="25"/>
          <w:szCs w:val="25"/>
        </w:rPr>
        <w:t>Grace parlava molto di tutto e sembrava riuscisse a parlare con Billy che restava ore con gli occhi fissi e la testa appoggiata al suo letto.</w:t>
      </w:r>
    </w:p>
    <w:p w:rsidR="006A6231" w:rsidRPr="003458F8" w:rsidRDefault="006A6231" w:rsidP="008D0013">
      <w:pPr>
        <w:spacing w:before="0" w:beforeAutospacing="0" w:after="0" w:afterAutospacing="0"/>
        <w:jc w:val="both"/>
        <w:rPr>
          <w:i w:val="0"/>
          <w:sz w:val="25"/>
          <w:szCs w:val="25"/>
        </w:rPr>
      </w:pPr>
      <w:r w:rsidRPr="003458F8">
        <w:rPr>
          <w:i w:val="0"/>
          <w:sz w:val="25"/>
          <w:szCs w:val="25"/>
        </w:rPr>
        <w:t>La sera in cui io e Rose</w:t>
      </w:r>
      <w:r w:rsidR="00E7597A" w:rsidRPr="003458F8">
        <w:rPr>
          <w:i w:val="0"/>
          <w:sz w:val="25"/>
          <w:szCs w:val="25"/>
        </w:rPr>
        <w:t>,</w:t>
      </w:r>
      <w:r w:rsidRPr="003458F8">
        <w:rPr>
          <w:i w:val="0"/>
          <w:sz w:val="25"/>
          <w:szCs w:val="25"/>
        </w:rPr>
        <w:t xml:space="preserve"> stavamo decidendo se portare </w:t>
      </w:r>
      <w:proofErr w:type="spellStart"/>
      <w:r w:rsidRPr="003458F8">
        <w:rPr>
          <w:i w:val="0"/>
          <w:sz w:val="25"/>
          <w:szCs w:val="25"/>
        </w:rPr>
        <w:t>Gracie</w:t>
      </w:r>
      <w:proofErr w:type="spellEnd"/>
      <w:r w:rsidRPr="003458F8">
        <w:rPr>
          <w:i w:val="0"/>
          <w:sz w:val="25"/>
          <w:szCs w:val="25"/>
        </w:rPr>
        <w:t xml:space="preserve"> all’ospedale</w:t>
      </w:r>
      <w:r w:rsidR="0000491B" w:rsidRPr="003458F8">
        <w:rPr>
          <w:i w:val="0"/>
          <w:sz w:val="25"/>
          <w:szCs w:val="25"/>
        </w:rPr>
        <w:t xml:space="preserve">, </w:t>
      </w:r>
      <w:proofErr w:type="spellStart"/>
      <w:r w:rsidR="0000491B" w:rsidRPr="003458F8">
        <w:rPr>
          <w:i w:val="0"/>
          <w:sz w:val="25"/>
          <w:szCs w:val="25"/>
        </w:rPr>
        <w:t>Armet</w:t>
      </w:r>
      <w:proofErr w:type="spellEnd"/>
      <w:r w:rsidR="0000491B" w:rsidRPr="003458F8">
        <w:rPr>
          <w:i w:val="0"/>
          <w:sz w:val="25"/>
          <w:szCs w:val="25"/>
        </w:rPr>
        <w:t xml:space="preserve"> si presentò con dei fogli che buttò sul tavolo della cucina. La s</w:t>
      </w:r>
      <w:r w:rsidR="00925F9D">
        <w:rPr>
          <w:i w:val="0"/>
          <w:sz w:val="25"/>
          <w:szCs w:val="25"/>
        </w:rPr>
        <w:t>ua faccia era distrutta e</w:t>
      </w:r>
      <w:r w:rsidR="0000491B" w:rsidRPr="003458F8">
        <w:rPr>
          <w:i w:val="0"/>
          <w:sz w:val="25"/>
          <w:szCs w:val="25"/>
        </w:rPr>
        <w:t xml:space="preserve"> il suo volto era in lacrime e più gli chiedevamo le spiegazioni più lui piangeva.</w:t>
      </w:r>
    </w:p>
    <w:p w:rsidR="0000491B" w:rsidRPr="003458F8" w:rsidRDefault="0000491B" w:rsidP="008D0013">
      <w:pPr>
        <w:spacing w:before="0" w:beforeAutospacing="0" w:after="0" w:afterAutospacing="0"/>
        <w:jc w:val="both"/>
        <w:rPr>
          <w:i w:val="0"/>
          <w:sz w:val="25"/>
          <w:szCs w:val="25"/>
        </w:rPr>
      </w:pPr>
      <w:r w:rsidRPr="003458F8">
        <w:rPr>
          <w:i w:val="0"/>
          <w:sz w:val="25"/>
          <w:szCs w:val="25"/>
        </w:rPr>
        <w:t xml:space="preserve">“Che c’è </w:t>
      </w:r>
      <w:proofErr w:type="spellStart"/>
      <w:r w:rsidR="00202543" w:rsidRPr="003458F8">
        <w:rPr>
          <w:i w:val="0"/>
          <w:sz w:val="25"/>
          <w:szCs w:val="25"/>
        </w:rPr>
        <w:t>Bird</w:t>
      </w:r>
      <w:proofErr w:type="spellEnd"/>
      <w:r w:rsidR="00202543" w:rsidRPr="003458F8">
        <w:rPr>
          <w:i w:val="0"/>
          <w:sz w:val="25"/>
          <w:szCs w:val="25"/>
        </w:rPr>
        <w:t xml:space="preserve"> perché piangi?”, la voce consolatrice di Rose si levò sopra il silenzio.</w:t>
      </w:r>
    </w:p>
    <w:p w:rsidR="00202543" w:rsidRPr="003458F8" w:rsidRDefault="00202543" w:rsidP="008D0013">
      <w:pPr>
        <w:spacing w:before="0" w:beforeAutospacing="0" w:after="0" w:afterAutospacing="0"/>
        <w:jc w:val="both"/>
        <w:rPr>
          <w:i w:val="0"/>
          <w:sz w:val="25"/>
          <w:szCs w:val="25"/>
        </w:rPr>
      </w:pPr>
      <w:r w:rsidRPr="003458F8">
        <w:rPr>
          <w:i w:val="0"/>
          <w:sz w:val="25"/>
          <w:szCs w:val="25"/>
        </w:rPr>
        <w:t>“</w:t>
      </w:r>
      <w:r w:rsidR="00FD0810" w:rsidRPr="003458F8">
        <w:rPr>
          <w:i w:val="0"/>
          <w:sz w:val="25"/>
          <w:szCs w:val="25"/>
        </w:rPr>
        <w:t>Mi ero dimenticato Billy, perdonami, io mi ero semplicemente dimenticato ma lei era qui con noi da prima</w:t>
      </w:r>
      <w:r w:rsidR="00093DB9" w:rsidRPr="003458F8">
        <w:rPr>
          <w:i w:val="0"/>
          <w:sz w:val="25"/>
          <w:szCs w:val="25"/>
        </w:rPr>
        <w:t>, era già scritto</w:t>
      </w:r>
      <w:r w:rsidR="00FD0810" w:rsidRPr="003458F8">
        <w:rPr>
          <w:i w:val="0"/>
          <w:sz w:val="25"/>
          <w:szCs w:val="25"/>
        </w:rPr>
        <w:t xml:space="preserve"> …</w:t>
      </w:r>
      <w:r w:rsidR="00925F9D">
        <w:rPr>
          <w:i w:val="0"/>
          <w:sz w:val="25"/>
          <w:szCs w:val="25"/>
        </w:rPr>
        <w:t>”</w:t>
      </w:r>
      <w:r w:rsidR="00155693" w:rsidRPr="003458F8">
        <w:rPr>
          <w:i w:val="0"/>
          <w:sz w:val="25"/>
          <w:szCs w:val="25"/>
        </w:rPr>
        <w:t>.</w:t>
      </w:r>
    </w:p>
    <w:p w:rsidR="00FD0810" w:rsidRPr="003458F8" w:rsidRDefault="00FD0810" w:rsidP="008D0013">
      <w:pPr>
        <w:spacing w:before="0" w:beforeAutospacing="0" w:after="0" w:afterAutospacing="0"/>
        <w:jc w:val="both"/>
        <w:rPr>
          <w:i w:val="0"/>
          <w:sz w:val="25"/>
          <w:szCs w:val="25"/>
        </w:rPr>
      </w:pPr>
      <w:r w:rsidRPr="003458F8">
        <w:rPr>
          <w:i w:val="0"/>
          <w:sz w:val="25"/>
          <w:szCs w:val="25"/>
        </w:rPr>
        <w:t>“</w:t>
      </w:r>
      <w:r w:rsidR="00155693" w:rsidRPr="003458F8">
        <w:rPr>
          <w:i w:val="0"/>
          <w:sz w:val="25"/>
          <w:szCs w:val="25"/>
        </w:rPr>
        <w:t>Che cosa vorresti</w:t>
      </w:r>
      <w:r w:rsidRPr="003458F8">
        <w:rPr>
          <w:i w:val="0"/>
          <w:sz w:val="25"/>
          <w:szCs w:val="25"/>
        </w:rPr>
        <w:t xml:space="preserve"> dire</w:t>
      </w:r>
      <w:r w:rsidR="00B47DE5">
        <w:rPr>
          <w:i w:val="0"/>
          <w:sz w:val="25"/>
          <w:szCs w:val="25"/>
        </w:rPr>
        <w:t>?”</w:t>
      </w:r>
    </w:p>
    <w:p w:rsidR="00093DB9" w:rsidRPr="003458F8" w:rsidRDefault="00093DB9" w:rsidP="008D0013">
      <w:pPr>
        <w:spacing w:before="0" w:beforeAutospacing="0" w:after="0" w:afterAutospacing="0"/>
        <w:jc w:val="both"/>
        <w:rPr>
          <w:i w:val="0"/>
          <w:sz w:val="25"/>
          <w:szCs w:val="25"/>
        </w:rPr>
      </w:pPr>
      <w:r w:rsidRPr="003458F8">
        <w:rPr>
          <w:i w:val="0"/>
          <w:sz w:val="25"/>
          <w:szCs w:val="25"/>
        </w:rPr>
        <w:lastRenderedPageBreak/>
        <w:t xml:space="preserve">“Ti sei mai domandato perché fummo gli unici a salvarci dall’onda perché solo noi e non anche qualcun altro, o solo qualcun altro? Ti ricordi i fogli del secondo scatolone, ti ricordi che </w:t>
      </w:r>
      <w:proofErr w:type="spellStart"/>
      <w:r w:rsidRPr="003458F8">
        <w:rPr>
          <w:i w:val="0"/>
          <w:sz w:val="25"/>
          <w:szCs w:val="25"/>
        </w:rPr>
        <w:t>Luss</w:t>
      </w:r>
      <w:proofErr w:type="spellEnd"/>
      <w:r w:rsidRPr="003458F8">
        <w:rPr>
          <w:i w:val="0"/>
          <w:sz w:val="25"/>
          <w:szCs w:val="25"/>
        </w:rPr>
        <w:t xml:space="preserve"> aveva </w:t>
      </w:r>
      <w:r w:rsidR="00D05CD2" w:rsidRPr="003458F8">
        <w:rPr>
          <w:i w:val="0"/>
          <w:sz w:val="25"/>
          <w:szCs w:val="25"/>
        </w:rPr>
        <w:t xml:space="preserve">una figlia ebbene oltre la vendetta </w:t>
      </w:r>
      <w:proofErr w:type="spellStart"/>
      <w:r w:rsidR="00D05CD2" w:rsidRPr="003458F8">
        <w:rPr>
          <w:i w:val="0"/>
          <w:sz w:val="25"/>
          <w:szCs w:val="25"/>
        </w:rPr>
        <w:t>Luss</w:t>
      </w:r>
      <w:proofErr w:type="spellEnd"/>
      <w:r w:rsidR="00D05CD2" w:rsidRPr="003458F8">
        <w:rPr>
          <w:i w:val="0"/>
          <w:sz w:val="25"/>
          <w:szCs w:val="25"/>
        </w:rPr>
        <w:t xml:space="preserve"> cercò di </w:t>
      </w:r>
      <w:r w:rsidR="006368D1" w:rsidRPr="003458F8">
        <w:rPr>
          <w:i w:val="0"/>
          <w:sz w:val="25"/>
          <w:szCs w:val="25"/>
        </w:rPr>
        <w:t>dirmi qualcosa ed io non avevo capito ch</w:t>
      </w:r>
      <w:r w:rsidR="00155693" w:rsidRPr="003458F8">
        <w:rPr>
          <w:i w:val="0"/>
          <w:sz w:val="25"/>
          <w:szCs w:val="25"/>
        </w:rPr>
        <w:t>e tra quelle centinaia di pagine</w:t>
      </w:r>
      <w:r w:rsidR="006368D1" w:rsidRPr="003458F8">
        <w:rPr>
          <w:i w:val="0"/>
          <w:sz w:val="25"/>
          <w:szCs w:val="25"/>
        </w:rPr>
        <w:t xml:space="preserve"> era nascosto un semplice messaggio</w:t>
      </w:r>
      <w:r w:rsidR="0062416F">
        <w:rPr>
          <w:i w:val="0"/>
          <w:sz w:val="25"/>
          <w:szCs w:val="25"/>
        </w:rPr>
        <w:t>.”</w:t>
      </w:r>
    </w:p>
    <w:p w:rsidR="006368D1" w:rsidRPr="003458F8" w:rsidRDefault="006368D1" w:rsidP="008D0013">
      <w:pPr>
        <w:spacing w:before="0" w:beforeAutospacing="0" w:after="0" w:afterAutospacing="0"/>
        <w:jc w:val="both"/>
        <w:rPr>
          <w:i w:val="0"/>
          <w:sz w:val="25"/>
          <w:szCs w:val="25"/>
        </w:rPr>
      </w:pPr>
      <w:r w:rsidRPr="003458F8">
        <w:rPr>
          <w:i w:val="0"/>
          <w:sz w:val="25"/>
          <w:szCs w:val="25"/>
        </w:rPr>
        <w:t>“Quale?”, domandai.</w:t>
      </w:r>
    </w:p>
    <w:p w:rsidR="006368D1" w:rsidRPr="003458F8" w:rsidRDefault="006368D1" w:rsidP="008D0013">
      <w:pPr>
        <w:spacing w:before="0" w:beforeAutospacing="0" w:after="0" w:afterAutospacing="0"/>
        <w:jc w:val="both"/>
        <w:rPr>
          <w:i w:val="0"/>
          <w:sz w:val="25"/>
          <w:szCs w:val="25"/>
        </w:rPr>
      </w:pPr>
      <w:r w:rsidRPr="003458F8">
        <w:rPr>
          <w:i w:val="0"/>
          <w:sz w:val="25"/>
          <w:szCs w:val="25"/>
        </w:rPr>
        <w:t>“Ridatemi mia figlia. Questo chiese indietro all’umanità, chiese solo la vita di sua figlia</w:t>
      </w:r>
      <w:r w:rsidR="0062416F">
        <w:rPr>
          <w:i w:val="0"/>
          <w:sz w:val="25"/>
          <w:szCs w:val="25"/>
        </w:rPr>
        <w:t>.”</w:t>
      </w:r>
    </w:p>
    <w:p w:rsidR="006368D1" w:rsidRPr="003458F8" w:rsidRDefault="006368D1" w:rsidP="008D0013">
      <w:pPr>
        <w:spacing w:before="0" w:beforeAutospacing="0" w:after="0" w:afterAutospacing="0"/>
        <w:jc w:val="both"/>
        <w:rPr>
          <w:i w:val="0"/>
          <w:sz w:val="25"/>
          <w:szCs w:val="25"/>
        </w:rPr>
      </w:pPr>
      <w:r w:rsidRPr="003458F8">
        <w:rPr>
          <w:i w:val="0"/>
          <w:sz w:val="25"/>
          <w:szCs w:val="25"/>
        </w:rPr>
        <w:t xml:space="preserve">“E cosa centra </w:t>
      </w:r>
      <w:proofErr w:type="spellStart"/>
      <w:r w:rsidRPr="003458F8">
        <w:rPr>
          <w:i w:val="0"/>
          <w:sz w:val="25"/>
          <w:szCs w:val="25"/>
        </w:rPr>
        <w:t>Gracie</w:t>
      </w:r>
      <w:proofErr w:type="spellEnd"/>
      <w:r w:rsidRPr="003458F8">
        <w:rPr>
          <w:i w:val="0"/>
          <w:sz w:val="25"/>
          <w:szCs w:val="25"/>
        </w:rPr>
        <w:t xml:space="preserve">, </w:t>
      </w:r>
      <w:proofErr w:type="spellStart"/>
      <w:r w:rsidRPr="003458F8">
        <w:rPr>
          <w:i w:val="0"/>
          <w:sz w:val="25"/>
          <w:szCs w:val="25"/>
        </w:rPr>
        <w:t>Gracie</w:t>
      </w:r>
      <w:proofErr w:type="spellEnd"/>
      <w:r w:rsidRPr="003458F8">
        <w:rPr>
          <w:i w:val="0"/>
          <w:sz w:val="25"/>
          <w:szCs w:val="25"/>
        </w:rPr>
        <w:t xml:space="preserve"> e figlia mia e di Rose.”</w:t>
      </w:r>
    </w:p>
    <w:p w:rsidR="006368D1" w:rsidRPr="003458F8" w:rsidRDefault="006368D1" w:rsidP="008D0013">
      <w:pPr>
        <w:spacing w:before="0" w:beforeAutospacing="0" w:after="0" w:afterAutospacing="0"/>
        <w:jc w:val="both"/>
        <w:rPr>
          <w:i w:val="0"/>
          <w:sz w:val="25"/>
          <w:szCs w:val="25"/>
        </w:rPr>
      </w:pPr>
      <w:r w:rsidRPr="003458F8">
        <w:rPr>
          <w:i w:val="0"/>
          <w:sz w:val="25"/>
          <w:szCs w:val="25"/>
        </w:rPr>
        <w:t xml:space="preserve">“No, credo di no, credo che tu sia stato contaminato, credo che noi siamo stati scelti per i suoi piani e per la sua pace in un certo senso. Credo che a </w:t>
      </w:r>
      <w:r w:rsidR="00CF7E93" w:rsidRPr="003458F8">
        <w:rPr>
          <w:i w:val="0"/>
          <w:sz w:val="25"/>
          <w:szCs w:val="25"/>
        </w:rPr>
        <w:t>Grace, manchi</w:t>
      </w:r>
      <w:r w:rsidRPr="003458F8">
        <w:rPr>
          <w:i w:val="0"/>
          <w:sz w:val="25"/>
          <w:szCs w:val="25"/>
        </w:rPr>
        <w:t xml:space="preserve"> </w:t>
      </w:r>
      <w:r w:rsidR="00CF7E93" w:rsidRPr="003458F8">
        <w:rPr>
          <w:i w:val="0"/>
          <w:sz w:val="25"/>
          <w:szCs w:val="25"/>
        </w:rPr>
        <w:t xml:space="preserve">tanto </w:t>
      </w:r>
      <w:r w:rsidRPr="003458F8">
        <w:rPr>
          <w:i w:val="0"/>
          <w:sz w:val="25"/>
          <w:szCs w:val="25"/>
        </w:rPr>
        <w:t>il mare. Senti anche tu il disagio, una sorta di situazione irreale che ti scombussola, significa che è arrivato il momento Billy</w:t>
      </w:r>
      <w:r w:rsidR="005A3AC8" w:rsidRPr="003458F8">
        <w:rPr>
          <w:i w:val="0"/>
          <w:sz w:val="25"/>
          <w:szCs w:val="25"/>
        </w:rPr>
        <w:t>?</w:t>
      </w:r>
      <w:r w:rsidRPr="003458F8">
        <w:rPr>
          <w:i w:val="0"/>
          <w:sz w:val="25"/>
          <w:szCs w:val="25"/>
        </w:rPr>
        <w:t>”</w:t>
      </w:r>
    </w:p>
    <w:p w:rsidR="006368D1" w:rsidRPr="003458F8" w:rsidRDefault="006368D1" w:rsidP="008D0013">
      <w:pPr>
        <w:spacing w:before="0" w:beforeAutospacing="0" w:after="0" w:afterAutospacing="0"/>
        <w:jc w:val="both"/>
        <w:rPr>
          <w:i w:val="0"/>
          <w:sz w:val="25"/>
          <w:szCs w:val="25"/>
        </w:rPr>
      </w:pPr>
      <w:r w:rsidRPr="003458F8">
        <w:rPr>
          <w:i w:val="0"/>
          <w:sz w:val="25"/>
          <w:szCs w:val="25"/>
        </w:rPr>
        <w:t>“Che momento vecchio pazzo, mia figlia è solo diventata signorina e non ho intenzione di accettare altre pazze supposizioni</w:t>
      </w:r>
      <w:r w:rsidR="0062416F">
        <w:rPr>
          <w:i w:val="0"/>
          <w:sz w:val="25"/>
          <w:szCs w:val="25"/>
        </w:rPr>
        <w:t>.”</w:t>
      </w:r>
    </w:p>
    <w:p w:rsidR="006368D1" w:rsidRPr="003458F8" w:rsidRDefault="006368D1" w:rsidP="008D0013">
      <w:pPr>
        <w:spacing w:before="0" w:beforeAutospacing="0" w:after="0" w:afterAutospacing="0"/>
        <w:jc w:val="both"/>
        <w:rPr>
          <w:i w:val="0"/>
          <w:sz w:val="25"/>
          <w:szCs w:val="25"/>
        </w:rPr>
      </w:pPr>
      <w:r w:rsidRPr="003458F8">
        <w:rPr>
          <w:i w:val="0"/>
          <w:sz w:val="25"/>
          <w:szCs w:val="25"/>
        </w:rPr>
        <w:t xml:space="preserve">“Se tu non </w:t>
      </w:r>
      <w:r w:rsidR="003741E5" w:rsidRPr="003458F8">
        <w:rPr>
          <w:i w:val="0"/>
          <w:sz w:val="25"/>
          <w:szCs w:val="25"/>
        </w:rPr>
        <w:t xml:space="preserve">ascolti il </w:t>
      </w:r>
      <w:r w:rsidRPr="003458F8">
        <w:rPr>
          <w:i w:val="0"/>
          <w:sz w:val="25"/>
          <w:szCs w:val="25"/>
        </w:rPr>
        <w:t>suo cuore</w:t>
      </w:r>
      <w:r w:rsidR="003741E5" w:rsidRPr="003458F8">
        <w:rPr>
          <w:i w:val="0"/>
          <w:sz w:val="25"/>
          <w:szCs w:val="25"/>
        </w:rPr>
        <w:t>,</w:t>
      </w:r>
      <w:r w:rsidRPr="003458F8">
        <w:rPr>
          <w:i w:val="0"/>
          <w:sz w:val="25"/>
          <w:szCs w:val="25"/>
        </w:rPr>
        <w:t xml:space="preserve"> Billy, la perderai anzi noi tutti la perderemmo per sempre</w:t>
      </w:r>
      <w:r w:rsidR="005A3AC8">
        <w:rPr>
          <w:i w:val="0"/>
          <w:sz w:val="25"/>
          <w:szCs w:val="25"/>
        </w:rPr>
        <w:t>,</w:t>
      </w:r>
      <w:r w:rsidRPr="003458F8">
        <w:rPr>
          <w:i w:val="0"/>
          <w:sz w:val="25"/>
          <w:szCs w:val="25"/>
        </w:rPr>
        <w:t xml:space="preserve"> ma se tu</w:t>
      </w:r>
      <w:r w:rsidR="003741E5" w:rsidRPr="003458F8">
        <w:rPr>
          <w:i w:val="0"/>
          <w:sz w:val="25"/>
          <w:szCs w:val="25"/>
        </w:rPr>
        <w:t xml:space="preserve"> lo</w:t>
      </w:r>
      <w:r w:rsidRPr="003458F8">
        <w:rPr>
          <w:i w:val="0"/>
          <w:sz w:val="25"/>
          <w:szCs w:val="25"/>
        </w:rPr>
        <w:t xml:space="preserve"> ascolterai</w:t>
      </w:r>
      <w:r w:rsidR="003741E5" w:rsidRPr="003458F8">
        <w:rPr>
          <w:i w:val="0"/>
          <w:sz w:val="25"/>
          <w:szCs w:val="25"/>
        </w:rPr>
        <w:t>,</w:t>
      </w:r>
      <w:r w:rsidRPr="003458F8">
        <w:rPr>
          <w:i w:val="0"/>
          <w:sz w:val="25"/>
          <w:szCs w:val="25"/>
        </w:rPr>
        <w:t xml:space="preserve"> </w:t>
      </w:r>
      <w:r w:rsidR="003741E5" w:rsidRPr="003458F8">
        <w:rPr>
          <w:i w:val="0"/>
          <w:sz w:val="25"/>
          <w:szCs w:val="25"/>
        </w:rPr>
        <w:t xml:space="preserve">lei </w:t>
      </w:r>
      <w:r w:rsidRPr="003458F8">
        <w:rPr>
          <w:i w:val="0"/>
          <w:sz w:val="25"/>
          <w:szCs w:val="25"/>
        </w:rPr>
        <w:t>avrà modo di vivere come le è stato destinato. Lei sopravvivrà a noi due, a tutta l’umanità, tua figlia non è diversa ma speciale e tu non devi essere egoista, devi ascoltarla perché sai bene che il silenzio e la sordità uccidono.</w:t>
      </w:r>
      <w:r w:rsidR="003C6961" w:rsidRPr="003458F8">
        <w:rPr>
          <w:i w:val="0"/>
          <w:sz w:val="25"/>
          <w:szCs w:val="25"/>
        </w:rPr>
        <w:t xml:space="preserve"> Billy tua figlia appartiene all’acqua</w:t>
      </w:r>
      <w:r w:rsidR="00B47DE5">
        <w:rPr>
          <w:i w:val="0"/>
          <w:sz w:val="25"/>
          <w:szCs w:val="25"/>
        </w:rPr>
        <w:t>!”</w:t>
      </w:r>
    </w:p>
    <w:p w:rsidR="003C6961" w:rsidRPr="003458F8" w:rsidRDefault="003C6961" w:rsidP="008D0013">
      <w:pPr>
        <w:spacing w:before="0" w:beforeAutospacing="0" w:after="0" w:afterAutospacing="0"/>
        <w:jc w:val="both"/>
        <w:rPr>
          <w:i w:val="0"/>
          <w:sz w:val="25"/>
          <w:szCs w:val="25"/>
        </w:rPr>
      </w:pPr>
      <w:r w:rsidRPr="003458F8">
        <w:rPr>
          <w:i w:val="0"/>
          <w:sz w:val="25"/>
          <w:szCs w:val="25"/>
        </w:rPr>
        <w:t>“No! No! No</w:t>
      </w:r>
      <w:r w:rsidR="00B47DE5">
        <w:rPr>
          <w:i w:val="0"/>
          <w:sz w:val="25"/>
          <w:szCs w:val="25"/>
        </w:rPr>
        <w:t>!”</w:t>
      </w:r>
    </w:p>
    <w:p w:rsidR="003C6961" w:rsidRPr="003458F8" w:rsidRDefault="003C6961" w:rsidP="008D0013">
      <w:pPr>
        <w:spacing w:before="0" w:beforeAutospacing="0" w:after="0" w:afterAutospacing="0"/>
        <w:jc w:val="both"/>
        <w:rPr>
          <w:i w:val="0"/>
          <w:sz w:val="25"/>
          <w:szCs w:val="25"/>
        </w:rPr>
      </w:pPr>
      <w:r w:rsidRPr="0022305B">
        <w:rPr>
          <w:i w:val="0"/>
          <w:sz w:val="25"/>
          <w:szCs w:val="25"/>
        </w:rPr>
        <w:t xml:space="preserve">Non accettai in quel momento alcuna verità, in fondo le verità mi avevano tolto i miei genitori, i miei amici </w:t>
      </w:r>
      <w:r w:rsidR="003741E5" w:rsidRPr="0022305B">
        <w:rPr>
          <w:i w:val="0"/>
          <w:sz w:val="25"/>
          <w:szCs w:val="25"/>
        </w:rPr>
        <w:t>e</w:t>
      </w:r>
      <w:r w:rsidRPr="0022305B">
        <w:rPr>
          <w:i w:val="0"/>
          <w:sz w:val="25"/>
          <w:szCs w:val="25"/>
        </w:rPr>
        <w:t xml:space="preserve"> ogni cosa cara. Preferivo vivere con una bugia che</w:t>
      </w:r>
      <w:r w:rsidR="00E94C33" w:rsidRPr="0022305B">
        <w:rPr>
          <w:i w:val="0"/>
          <w:sz w:val="25"/>
          <w:szCs w:val="25"/>
        </w:rPr>
        <w:t xml:space="preserve"> dare mia figlia a chissà quale fosse superstizione. Grace </w:t>
      </w:r>
      <w:r w:rsidR="003741E5" w:rsidRPr="0022305B">
        <w:rPr>
          <w:i w:val="0"/>
          <w:sz w:val="25"/>
          <w:szCs w:val="25"/>
        </w:rPr>
        <w:t xml:space="preserve">però, </w:t>
      </w:r>
      <w:r w:rsidR="00E94C33" w:rsidRPr="0022305B">
        <w:rPr>
          <w:i w:val="0"/>
          <w:sz w:val="25"/>
          <w:szCs w:val="25"/>
        </w:rPr>
        <w:t xml:space="preserve">peggiorava, l’odore nella sua camera era </w:t>
      </w:r>
      <w:r w:rsidR="00155693" w:rsidRPr="0022305B">
        <w:rPr>
          <w:i w:val="0"/>
          <w:sz w:val="25"/>
          <w:szCs w:val="25"/>
        </w:rPr>
        <w:t>di</w:t>
      </w:r>
      <w:r w:rsidR="00E94C33" w:rsidRPr="0022305B">
        <w:rPr>
          <w:i w:val="0"/>
          <w:sz w:val="25"/>
          <w:szCs w:val="25"/>
        </w:rPr>
        <w:t xml:space="preserve"> centinaia di cadaveri e mentre noi faticavamo a starle vicino, Billy restava col muso incollato al letto dove lei teneva la mano. Il cane si rifiutava di uscire per i suoi bisogni e dovemmo lasciare un</w:t>
      </w:r>
      <w:r w:rsidR="00F435E0" w:rsidRPr="0022305B">
        <w:rPr>
          <w:i w:val="0"/>
          <w:sz w:val="25"/>
          <w:szCs w:val="25"/>
        </w:rPr>
        <w:t>a</w:t>
      </w:r>
      <w:r w:rsidR="00E94C33" w:rsidRPr="0022305B">
        <w:rPr>
          <w:i w:val="0"/>
          <w:sz w:val="25"/>
          <w:szCs w:val="25"/>
        </w:rPr>
        <w:t xml:space="preserve"> </w:t>
      </w:r>
      <w:r w:rsidR="00F435E0" w:rsidRPr="0022305B">
        <w:rPr>
          <w:i w:val="0"/>
          <w:sz w:val="25"/>
          <w:szCs w:val="25"/>
        </w:rPr>
        <w:t>salvietta</w:t>
      </w:r>
      <w:r w:rsidR="00E94C33" w:rsidRPr="0022305B">
        <w:rPr>
          <w:i w:val="0"/>
          <w:sz w:val="25"/>
          <w:szCs w:val="25"/>
        </w:rPr>
        <w:t xml:space="preserve"> sotto</w:t>
      </w:r>
      <w:r w:rsidR="00E94C33" w:rsidRPr="003458F8">
        <w:rPr>
          <w:i w:val="0"/>
          <w:sz w:val="25"/>
          <w:szCs w:val="25"/>
        </w:rPr>
        <w:t xml:space="preserve"> la cuccia, asciugamano che cambiavamo ogni paio d’ore.</w:t>
      </w:r>
      <w:r w:rsidR="00767EA3" w:rsidRPr="003458F8">
        <w:rPr>
          <w:i w:val="0"/>
          <w:sz w:val="25"/>
          <w:szCs w:val="25"/>
        </w:rPr>
        <w:t xml:space="preserve"> Il cane si stava lasciando morire mentre Grace continuava a parlare ad </w:t>
      </w:r>
      <w:proofErr w:type="spellStart"/>
      <w:r w:rsidR="00767EA3" w:rsidRPr="003458F8">
        <w:rPr>
          <w:i w:val="0"/>
          <w:sz w:val="25"/>
          <w:szCs w:val="25"/>
        </w:rPr>
        <w:t>Armet</w:t>
      </w:r>
      <w:proofErr w:type="spellEnd"/>
      <w:r w:rsidR="00767EA3" w:rsidRPr="003458F8">
        <w:rPr>
          <w:i w:val="0"/>
          <w:sz w:val="25"/>
          <w:szCs w:val="25"/>
        </w:rPr>
        <w:t xml:space="preserve"> </w:t>
      </w:r>
      <w:r w:rsidR="00F435E0" w:rsidRPr="003458F8">
        <w:rPr>
          <w:i w:val="0"/>
          <w:sz w:val="25"/>
          <w:szCs w:val="25"/>
        </w:rPr>
        <w:t>e</w:t>
      </w:r>
      <w:r w:rsidR="00767EA3" w:rsidRPr="003458F8">
        <w:rPr>
          <w:i w:val="0"/>
          <w:sz w:val="25"/>
          <w:szCs w:val="25"/>
        </w:rPr>
        <w:t xml:space="preserve"> a me del mare, di quanto era bello il suo mare.</w:t>
      </w:r>
    </w:p>
    <w:p w:rsidR="0095189D" w:rsidRPr="003458F8" w:rsidRDefault="00767EA3" w:rsidP="008D0013">
      <w:pPr>
        <w:spacing w:before="0" w:beforeAutospacing="0" w:after="0" w:afterAutospacing="0"/>
        <w:jc w:val="both"/>
        <w:rPr>
          <w:i w:val="0"/>
          <w:sz w:val="25"/>
          <w:szCs w:val="25"/>
        </w:rPr>
      </w:pPr>
      <w:r w:rsidRPr="003458F8">
        <w:rPr>
          <w:i w:val="0"/>
          <w:sz w:val="25"/>
          <w:szCs w:val="25"/>
        </w:rPr>
        <w:t>Rose</w:t>
      </w:r>
      <w:r w:rsidR="00A20595" w:rsidRPr="003458F8">
        <w:rPr>
          <w:i w:val="0"/>
          <w:sz w:val="25"/>
          <w:szCs w:val="25"/>
        </w:rPr>
        <w:t>,</w:t>
      </w:r>
      <w:r w:rsidRPr="003458F8">
        <w:rPr>
          <w:i w:val="0"/>
          <w:sz w:val="25"/>
          <w:szCs w:val="25"/>
        </w:rPr>
        <w:t xml:space="preserve"> era disperata e voleva trasportarla all’ospedale, io temevo per la piccola perché il suo corpo non era più lo stesso, il suo corpo era completamente blu e le gambe sembravano delle pietre con pelle ruvida. </w:t>
      </w:r>
    </w:p>
    <w:p w:rsidR="006368D1" w:rsidRPr="003458F8" w:rsidRDefault="00767EA3" w:rsidP="008D0013">
      <w:pPr>
        <w:spacing w:before="0" w:beforeAutospacing="0" w:after="0" w:afterAutospacing="0"/>
        <w:jc w:val="both"/>
        <w:rPr>
          <w:i w:val="0"/>
          <w:sz w:val="25"/>
          <w:szCs w:val="25"/>
        </w:rPr>
      </w:pPr>
      <w:r w:rsidRPr="003458F8">
        <w:rPr>
          <w:i w:val="0"/>
          <w:sz w:val="25"/>
          <w:szCs w:val="25"/>
        </w:rPr>
        <w:t xml:space="preserve">Chiamai un carissimo amico che </w:t>
      </w:r>
      <w:r w:rsidR="00155693" w:rsidRPr="003458F8">
        <w:rPr>
          <w:i w:val="0"/>
          <w:sz w:val="25"/>
          <w:szCs w:val="25"/>
        </w:rPr>
        <w:t>sapevo,</w:t>
      </w:r>
      <w:r w:rsidRPr="003458F8">
        <w:rPr>
          <w:i w:val="0"/>
          <w:sz w:val="25"/>
          <w:szCs w:val="25"/>
        </w:rPr>
        <w:t xml:space="preserve"> sarebbe rimasto in silenzio, era un uomo solo, rimasto vedovo dopo un </w:t>
      </w:r>
      <w:r w:rsidR="00A36C93" w:rsidRPr="003458F8">
        <w:rPr>
          <w:i w:val="0"/>
          <w:sz w:val="25"/>
          <w:szCs w:val="25"/>
        </w:rPr>
        <w:t>incidente, dove</w:t>
      </w:r>
      <w:r w:rsidRPr="003458F8">
        <w:rPr>
          <w:i w:val="0"/>
          <w:sz w:val="25"/>
          <w:szCs w:val="25"/>
        </w:rPr>
        <w:t xml:space="preserve"> moglie e figli morirono tragicamente.</w:t>
      </w:r>
    </w:p>
    <w:p w:rsidR="00767EA3" w:rsidRPr="003458F8" w:rsidRDefault="00767EA3" w:rsidP="008D0013">
      <w:pPr>
        <w:spacing w:before="0" w:beforeAutospacing="0" w:after="0" w:afterAutospacing="0"/>
        <w:jc w:val="both"/>
        <w:rPr>
          <w:i w:val="0"/>
          <w:sz w:val="25"/>
          <w:szCs w:val="25"/>
        </w:rPr>
      </w:pPr>
      <w:r w:rsidRPr="003458F8">
        <w:rPr>
          <w:i w:val="0"/>
          <w:sz w:val="25"/>
          <w:szCs w:val="25"/>
        </w:rPr>
        <w:t xml:space="preserve">Dopo averla </w:t>
      </w:r>
      <w:r w:rsidR="00A36C93" w:rsidRPr="003458F8">
        <w:rPr>
          <w:i w:val="0"/>
          <w:sz w:val="25"/>
          <w:szCs w:val="25"/>
        </w:rPr>
        <w:t>visitata,</w:t>
      </w:r>
      <w:r w:rsidRPr="003458F8">
        <w:rPr>
          <w:i w:val="0"/>
          <w:sz w:val="25"/>
          <w:szCs w:val="25"/>
        </w:rPr>
        <w:t xml:space="preserve"> volle sapere il nostro racconto e noi gli raccontammo tutto.</w:t>
      </w:r>
    </w:p>
    <w:p w:rsidR="006A100D" w:rsidRPr="003458F8" w:rsidRDefault="00767EA3" w:rsidP="00750A97">
      <w:pPr>
        <w:spacing w:before="0" w:beforeAutospacing="0" w:after="0" w:afterAutospacing="0"/>
        <w:jc w:val="both"/>
        <w:rPr>
          <w:i w:val="0"/>
          <w:sz w:val="25"/>
          <w:szCs w:val="25"/>
        </w:rPr>
      </w:pPr>
      <w:r w:rsidRPr="003458F8">
        <w:rPr>
          <w:i w:val="0"/>
          <w:sz w:val="25"/>
          <w:szCs w:val="25"/>
        </w:rPr>
        <w:t xml:space="preserve">“Billy, mi disse lui, </w:t>
      </w:r>
      <w:r w:rsidR="0027656C" w:rsidRPr="003458F8">
        <w:rPr>
          <w:i w:val="0"/>
          <w:sz w:val="25"/>
          <w:szCs w:val="25"/>
        </w:rPr>
        <w:t>si sta trasformando, la menzione non c’è più perché la sua vagina s’è chiusa, tua figlia sta cambiando corpo e non saprei in cosa.</w:t>
      </w:r>
      <w:r w:rsidR="00704D0C" w:rsidRPr="003458F8">
        <w:rPr>
          <w:i w:val="0"/>
          <w:sz w:val="25"/>
          <w:szCs w:val="25"/>
        </w:rPr>
        <w:t xml:space="preserve"> Bisogna idratarla</w:t>
      </w:r>
      <w:r w:rsidR="00F435E0" w:rsidRPr="003458F8">
        <w:rPr>
          <w:i w:val="0"/>
          <w:sz w:val="25"/>
          <w:szCs w:val="25"/>
        </w:rPr>
        <w:t>, molto spesso. C</w:t>
      </w:r>
      <w:r w:rsidR="00704D0C" w:rsidRPr="003458F8">
        <w:rPr>
          <w:i w:val="0"/>
          <w:sz w:val="25"/>
          <w:szCs w:val="25"/>
        </w:rPr>
        <w:t>onsiglierei delle coperte bagnate e molta, molta acqua,</w:t>
      </w:r>
      <w:r w:rsidR="00F435E0" w:rsidRPr="003458F8">
        <w:rPr>
          <w:i w:val="0"/>
          <w:sz w:val="25"/>
          <w:szCs w:val="25"/>
        </w:rPr>
        <w:t xml:space="preserve"> riguardo al</w:t>
      </w:r>
      <w:r w:rsidR="00704D0C" w:rsidRPr="003458F8">
        <w:rPr>
          <w:i w:val="0"/>
          <w:sz w:val="25"/>
          <w:szCs w:val="25"/>
        </w:rPr>
        <w:t xml:space="preserve"> resto non so</w:t>
      </w:r>
      <w:r w:rsidR="0022305B">
        <w:rPr>
          <w:i w:val="0"/>
          <w:sz w:val="25"/>
          <w:szCs w:val="25"/>
        </w:rPr>
        <w:t>;</w:t>
      </w:r>
      <w:r w:rsidR="00704D0C" w:rsidRPr="003458F8">
        <w:rPr>
          <w:i w:val="0"/>
          <w:sz w:val="25"/>
          <w:szCs w:val="25"/>
        </w:rPr>
        <w:t xml:space="preserve"> co</w:t>
      </w:r>
      <w:r w:rsidR="00213399" w:rsidRPr="003458F8">
        <w:rPr>
          <w:i w:val="0"/>
          <w:sz w:val="25"/>
          <w:szCs w:val="25"/>
        </w:rPr>
        <w:t xml:space="preserve">me poterti aiutare, non so </w:t>
      </w:r>
      <w:r w:rsidR="00F435E0" w:rsidRPr="003458F8">
        <w:rPr>
          <w:i w:val="0"/>
          <w:sz w:val="25"/>
          <w:szCs w:val="25"/>
        </w:rPr>
        <w:t xml:space="preserve">nemmeno </w:t>
      </w:r>
      <w:r w:rsidR="00213399" w:rsidRPr="003458F8">
        <w:rPr>
          <w:i w:val="0"/>
          <w:sz w:val="25"/>
          <w:szCs w:val="25"/>
        </w:rPr>
        <w:t>se la scienza è pronta per questa cosa …</w:t>
      </w:r>
      <w:r w:rsidR="0027656C" w:rsidRPr="003458F8">
        <w:rPr>
          <w:i w:val="0"/>
          <w:sz w:val="25"/>
          <w:szCs w:val="25"/>
        </w:rPr>
        <w:t>”</w:t>
      </w:r>
      <w:r w:rsidR="00155693" w:rsidRPr="003458F8">
        <w:rPr>
          <w:i w:val="0"/>
          <w:sz w:val="25"/>
          <w:szCs w:val="25"/>
        </w:rPr>
        <w:t>.</w:t>
      </w:r>
    </w:p>
    <w:p w:rsidR="0027656C" w:rsidRPr="003458F8" w:rsidRDefault="0027656C" w:rsidP="00750A97">
      <w:pPr>
        <w:spacing w:before="0" w:beforeAutospacing="0" w:after="0" w:afterAutospacing="0"/>
        <w:jc w:val="both"/>
        <w:rPr>
          <w:i w:val="0"/>
          <w:sz w:val="25"/>
          <w:szCs w:val="25"/>
        </w:rPr>
      </w:pPr>
      <w:proofErr w:type="spellStart"/>
      <w:r w:rsidRPr="003458F8">
        <w:rPr>
          <w:i w:val="0"/>
          <w:sz w:val="25"/>
          <w:szCs w:val="25"/>
        </w:rPr>
        <w:t>Armet</w:t>
      </w:r>
      <w:proofErr w:type="spellEnd"/>
      <w:r w:rsidRPr="003458F8">
        <w:rPr>
          <w:i w:val="0"/>
          <w:sz w:val="25"/>
          <w:szCs w:val="25"/>
        </w:rPr>
        <w:t xml:space="preserve"> piangeva sul bordo del tavolo, Rose svenne e noi le demmo un sedativo, Grace invece non parlava più, solo i suoi occhi fissavano un punto lontano oltre la finestra aperta.</w:t>
      </w:r>
    </w:p>
    <w:p w:rsidR="00174E28" w:rsidRPr="003458F8" w:rsidRDefault="00174E28" w:rsidP="00750A97">
      <w:pPr>
        <w:spacing w:before="0" w:beforeAutospacing="0" w:after="0" w:afterAutospacing="0"/>
        <w:jc w:val="both"/>
        <w:rPr>
          <w:i w:val="0"/>
          <w:sz w:val="25"/>
          <w:szCs w:val="25"/>
        </w:rPr>
      </w:pPr>
      <w:r w:rsidRPr="003458F8">
        <w:rPr>
          <w:i w:val="0"/>
          <w:sz w:val="25"/>
          <w:szCs w:val="25"/>
        </w:rPr>
        <w:t>Decisi di chiederlo direttamente a Grace e dopo aver bevuto mezzo bicchiere di bourbon per trovare il coraggio e la forza andai nella sua camera. Presumo che le mie parole furono sentite da tutti perché io no</w:t>
      </w:r>
      <w:r w:rsidR="00942EE6" w:rsidRPr="003458F8">
        <w:rPr>
          <w:i w:val="0"/>
          <w:sz w:val="25"/>
          <w:szCs w:val="25"/>
        </w:rPr>
        <w:t>n</w:t>
      </w:r>
      <w:r w:rsidRPr="003458F8">
        <w:rPr>
          <w:i w:val="0"/>
          <w:sz w:val="25"/>
          <w:szCs w:val="25"/>
        </w:rPr>
        <w:t xml:space="preserve"> chiusi la porta.</w:t>
      </w:r>
    </w:p>
    <w:p w:rsidR="00174E28" w:rsidRPr="003458F8" w:rsidRDefault="00174E28" w:rsidP="00750A97">
      <w:pPr>
        <w:spacing w:before="0" w:beforeAutospacing="0" w:after="0" w:afterAutospacing="0"/>
        <w:jc w:val="both"/>
        <w:rPr>
          <w:i w:val="0"/>
          <w:sz w:val="25"/>
          <w:szCs w:val="25"/>
        </w:rPr>
      </w:pPr>
      <w:r w:rsidRPr="003458F8">
        <w:rPr>
          <w:i w:val="0"/>
          <w:sz w:val="25"/>
          <w:szCs w:val="25"/>
        </w:rPr>
        <w:t>“</w:t>
      </w:r>
      <w:proofErr w:type="spellStart"/>
      <w:r w:rsidRPr="003458F8">
        <w:rPr>
          <w:i w:val="0"/>
          <w:sz w:val="25"/>
          <w:szCs w:val="25"/>
        </w:rPr>
        <w:t>Gracie</w:t>
      </w:r>
      <w:proofErr w:type="spellEnd"/>
      <w:r w:rsidRPr="003458F8">
        <w:rPr>
          <w:i w:val="0"/>
          <w:sz w:val="25"/>
          <w:szCs w:val="25"/>
        </w:rPr>
        <w:t xml:space="preserve"> papà, mi senti</w:t>
      </w:r>
      <w:r w:rsidR="00B47DE5">
        <w:rPr>
          <w:i w:val="0"/>
          <w:sz w:val="25"/>
          <w:szCs w:val="25"/>
        </w:rPr>
        <w:t>?”</w:t>
      </w:r>
    </w:p>
    <w:p w:rsidR="00174E28" w:rsidRPr="003458F8" w:rsidRDefault="00174E28" w:rsidP="00750A97">
      <w:pPr>
        <w:spacing w:before="0" w:beforeAutospacing="0" w:after="0" w:afterAutospacing="0"/>
        <w:jc w:val="both"/>
        <w:rPr>
          <w:i w:val="0"/>
          <w:sz w:val="25"/>
          <w:szCs w:val="25"/>
        </w:rPr>
      </w:pPr>
      <w:r w:rsidRPr="003458F8">
        <w:rPr>
          <w:i w:val="0"/>
          <w:sz w:val="25"/>
          <w:szCs w:val="25"/>
        </w:rPr>
        <w:t>Lei non riusciva a muovere la mano ma accennò un sorriso ed io capì che lei mi ascoltava.</w:t>
      </w:r>
    </w:p>
    <w:p w:rsidR="00174E28" w:rsidRPr="003458F8" w:rsidRDefault="00174E28" w:rsidP="00750A97">
      <w:pPr>
        <w:spacing w:before="0" w:beforeAutospacing="0" w:after="0" w:afterAutospacing="0"/>
        <w:jc w:val="both"/>
        <w:rPr>
          <w:i w:val="0"/>
          <w:sz w:val="25"/>
          <w:szCs w:val="25"/>
        </w:rPr>
      </w:pPr>
      <w:r w:rsidRPr="003458F8">
        <w:rPr>
          <w:i w:val="0"/>
          <w:sz w:val="25"/>
          <w:szCs w:val="25"/>
        </w:rPr>
        <w:t>“Grace tu vuoi il mare? Vuoi che mamma, papà e nonno ti riportino al mare</w:t>
      </w:r>
      <w:r w:rsidR="00B47DE5">
        <w:rPr>
          <w:i w:val="0"/>
          <w:sz w:val="25"/>
          <w:szCs w:val="25"/>
        </w:rPr>
        <w:t>?”</w:t>
      </w:r>
    </w:p>
    <w:p w:rsidR="00174E28" w:rsidRPr="003458F8" w:rsidRDefault="00F727D7" w:rsidP="00750A97">
      <w:pPr>
        <w:spacing w:before="0" w:beforeAutospacing="0" w:after="0" w:afterAutospacing="0"/>
        <w:jc w:val="both"/>
        <w:rPr>
          <w:i w:val="0"/>
          <w:sz w:val="25"/>
          <w:szCs w:val="25"/>
        </w:rPr>
      </w:pPr>
      <w:r w:rsidRPr="003458F8">
        <w:rPr>
          <w:i w:val="0"/>
          <w:sz w:val="25"/>
          <w:szCs w:val="25"/>
        </w:rPr>
        <w:t>Billy le leccava ogni tanto la mano</w:t>
      </w:r>
      <w:r w:rsidR="00005A2D" w:rsidRPr="003458F8">
        <w:rPr>
          <w:i w:val="0"/>
          <w:sz w:val="25"/>
          <w:szCs w:val="25"/>
        </w:rPr>
        <w:t xml:space="preserve"> ma anche lui non se la passava tanto bene.</w:t>
      </w:r>
    </w:p>
    <w:p w:rsidR="00005A2D" w:rsidRPr="003458F8" w:rsidRDefault="00005A2D" w:rsidP="00750A97">
      <w:pPr>
        <w:spacing w:before="0" w:beforeAutospacing="0" w:after="0" w:afterAutospacing="0"/>
        <w:jc w:val="both"/>
        <w:rPr>
          <w:i w:val="0"/>
          <w:sz w:val="25"/>
          <w:szCs w:val="25"/>
        </w:rPr>
      </w:pPr>
      <w:r w:rsidRPr="003458F8">
        <w:rPr>
          <w:i w:val="0"/>
          <w:sz w:val="25"/>
          <w:szCs w:val="25"/>
        </w:rPr>
        <w:t>“Grace</w:t>
      </w:r>
      <w:r w:rsidR="00942EE6" w:rsidRPr="003458F8">
        <w:rPr>
          <w:i w:val="0"/>
          <w:sz w:val="25"/>
          <w:szCs w:val="25"/>
        </w:rPr>
        <w:t>,</w:t>
      </w:r>
      <w:r w:rsidRPr="003458F8">
        <w:rPr>
          <w:i w:val="0"/>
          <w:sz w:val="25"/>
          <w:szCs w:val="25"/>
        </w:rPr>
        <w:t xml:space="preserve"> amore mio, vuoi che papà ti porti </w:t>
      </w:r>
      <w:r w:rsidR="008955EE" w:rsidRPr="003458F8">
        <w:rPr>
          <w:i w:val="0"/>
          <w:sz w:val="25"/>
          <w:szCs w:val="25"/>
        </w:rPr>
        <w:t>alla grande acqua?</w:t>
      </w:r>
      <w:r w:rsidR="008B27D0" w:rsidRPr="003458F8">
        <w:rPr>
          <w:i w:val="0"/>
          <w:sz w:val="25"/>
          <w:szCs w:val="25"/>
        </w:rPr>
        <w:t xml:space="preserve"> C’è un posto </w:t>
      </w:r>
      <w:r w:rsidR="00942EE6" w:rsidRPr="003458F8">
        <w:rPr>
          <w:i w:val="0"/>
          <w:sz w:val="25"/>
          <w:szCs w:val="25"/>
        </w:rPr>
        <w:t>speciale, dove</w:t>
      </w:r>
      <w:r w:rsidR="008B27D0" w:rsidRPr="003458F8">
        <w:rPr>
          <w:i w:val="0"/>
          <w:sz w:val="25"/>
          <w:szCs w:val="25"/>
        </w:rPr>
        <w:t xml:space="preserve"> papà è nato, sono certo che li ti piacerebbe, si chiama </w:t>
      </w:r>
      <w:proofErr w:type="spellStart"/>
      <w:r w:rsidR="008B27D0" w:rsidRPr="003458F8">
        <w:rPr>
          <w:i w:val="0"/>
          <w:sz w:val="25"/>
          <w:szCs w:val="25"/>
        </w:rPr>
        <w:t>Idony</w:t>
      </w:r>
      <w:proofErr w:type="spellEnd"/>
      <w:r w:rsidR="0062416F">
        <w:rPr>
          <w:i w:val="0"/>
          <w:sz w:val="25"/>
          <w:szCs w:val="25"/>
        </w:rPr>
        <w:t>.”</w:t>
      </w:r>
    </w:p>
    <w:p w:rsidR="008955EE" w:rsidRPr="003458F8" w:rsidRDefault="008955EE" w:rsidP="00750A97">
      <w:pPr>
        <w:spacing w:before="0" w:beforeAutospacing="0" w:after="0" w:afterAutospacing="0"/>
        <w:jc w:val="both"/>
        <w:rPr>
          <w:i w:val="0"/>
          <w:sz w:val="25"/>
          <w:szCs w:val="25"/>
        </w:rPr>
      </w:pPr>
      <w:r w:rsidRPr="003458F8">
        <w:rPr>
          <w:i w:val="0"/>
          <w:sz w:val="25"/>
          <w:szCs w:val="25"/>
        </w:rPr>
        <w:lastRenderedPageBreak/>
        <w:t xml:space="preserve">Grace a fatica aprì la bocca per parlare </w:t>
      </w:r>
      <w:r w:rsidR="00942EE6" w:rsidRPr="003458F8">
        <w:rPr>
          <w:i w:val="0"/>
          <w:sz w:val="25"/>
          <w:szCs w:val="25"/>
        </w:rPr>
        <w:t>invece</w:t>
      </w:r>
      <w:r w:rsidRPr="003458F8">
        <w:rPr>
          <w:i w:val="0"/>
          <w:sz w:val="25"/>
          <w:szCs w:val="25"/>
        </w:rPr>
        <w:t xml:space="preserve"> delle parole </w:t>
      </w:r>
      <w:r w:rsidR="00D94B83" w:rsidRPr="003458F8">
        <w:rPr>
          <w:i w:val="0"/>
          <w:sz w:val="25"/>
          <w:szCs w:val="25"/>
        </w:rPr>
        <w:t xml:space="preserve">le </w:t>
      </w:r>
      <w:r w:rsidRPr="003458F8">
        <w:rPr>
          <w:i w:val="0"/>
          <w:sz w:val="25"/>
          <w:szCs w:val="25"/>
        </w:rPr>
        <w:t>usc</w:t>
      </w:r>
      <w:r w:rsidR="00D94B83" w:rsidRPr="003458F8">
        <w:rPr>
          <w:i w:val="0"/>
          <w:sz w:val="25"/>
          <w:szCs w:val="25"/>
        </w:rPr>
        <w:t xml:space="preserve">ì un fischio come uno squittio ed io percepivo i suoi sforzi inutili, provai </w:t>
      </w:r>
      <w:r w:rsidR="00942EE6" w:rsidRPr="003458F8">
        <w:rPr>
          <w:i w:val="0"/>
          <w:sz w:val="25"/>
          <w:szCs w:val="25"/>
        </w:rPr>
        <w:t>a</w:t>
      </w:r>
      <w:r w:rsidR="00D94B83" w:rsidRPr="003458F8">
        <w:rPr>
          <w:i w:val="0"/>
          <w:sz w:val="25"/>
          <w:szCs w:val="25"/>
        </w:rPr>
        <w:t xml:space="preserve"> incoraggiarla </w:t>
      </w:r>
      <w:r w:rsidRPr="003458F8">
        <w:rPr>
          <w:i w:val="0"/>
          <w:sz w:val="25"/>
          <w:szCs w:val="25"/>
        </w:rPr>
        <w:t xml:space="preserve">ma lei non </w:t>
      </w:r>
      <w:r w:rsidR="00D94B83" w:rsidRPr="003458F8">
        <w:rPr>
          <w:i w:val="0"/>
          <w:sz w:val="25"/>
          <w:szCs w:val="25"/>
        </w:rPr>
        <w:t>mi parlava più, non ci riusciva.</w:t>
      </w:r>
    </w:p>
    <w:p w:rsidR="008955EE" w:rsidRPr="003458F8" w:rsidRDefault="00112F62" w:rsidP="00750A97">
      <w:pPr>
        <w:spacing w:before="0" w:beforeAutospacing="0" w:after="0" w:afterAutospacing="0"/>
        <w:jc w:val="both"/>
        <w:rPr>
          <w:i w:val="0"/>
          <w:sz w:val="25"/>
          <w:szCs w:val="25"/>
        </w:rPr>
      </w:pPr>
      <w:r w:rsidRPr="003458F8">
        <w:rPr>
          <w:i w:val="0"/>
          <w:sz w:val="25"/>
          <w:szCs w:val="25"/>
        </w:rPr>
        <w:t>“Grace rispondimi con gli occhi!</w:t>
      </w:r>
      <w:r w:rsidR="008955EE" w:rsidRPr="003458F8">
        <w:rPr>
          <w:i w:val="0"/>
          <w:sz w:val="25"/>
          <w:szCs w:val="25"/>
        </w:rPr>
        <w:t xml:space="preserve"> Per dirmi di </w:t>
      </w:r>
      <w:r w:rsidR="00942EE6" w:rsidRPr="003458F8">
        <w:rPr>
          <w:i w:val="0"/>
          <w:sz w:val="25"/>
          <w:szCs w:val="25"/>
        </w:rPr>
        <w:t>sì</w:t>
      </w:r>
      <w:r w:rsidRPr="003458F8">
        <w:rPr>
          <w:i w:val="0"/>
          <w:sz w:val="25"/>
          <w:szCs w:val="25"/>
        </w:rPr>
        <w:t>,</w:t>
      </w:r>
      <w:r w:rsidR="008955EE" w:rsidRPr="003458F8">
        <w:rPr>
          <w:i w:val="0"/>
          <w:sz w:val="25"/>
          <w:szCs w:val="25"/>
        </w:rPr>
        <w:t xml:space="preserve"> basta che gli chiudi amore, hai capito? Papà vuole che</w:t>
      </w:r>
      <w:r w:rsidR="00942EE6" w:rsidRPr="003458F8">
        <w:rPr>
          <w:i w:val="0"/>
          <w:sz w:val="25"/>
          <w:szCs w:val="25"/>
        </w:rPr>
        <w:t xml:space="preserve"> il suo amore</w:t>
      </w:r>
      <w:r w:rsidR="008955EE" w:rsidRPr="003458F8">
        <w:rPr>
          <w:i w:val="0"/>
          <w:sz w:val="25"/>
          <w:szCs w:val="25"/>
        </w:rPr>
        <w:t xml:space="preserve"> non soffr</w:t>
      </w:r>
      <w:r w:rsidR="00942EE6" w:rsidRPr="003458F8">
        <w:rPr>
          <w:i w:val="0"/>
          <w:sz w:val="25"/>
          <w:szCs w:val="25"/>
        </w:rPr>
        <w:t>a</w:t>
      </w:r>
      <w:r w:rsidR="008955EE" w:rsidRPr="003458F8">
        <w:rPr>
          <w:i w:val="0"/>
          <w:sz w:val="25"/>
          <w:szCs w:val="25"/>
        </w:rPr>
        <w:t xml:space="preserve"> più, </w:t>
      </w:r>
      <w:r w:rsidR="005523EC" w:rsidRPr="003458F8">
        <w:rPr>
          <w:i w:val="0"/>
          <w:sz w:val="25"/>
          <w:szCs w:val="25"/>
        </w:rPr>
        <w:t>fammi solo capire di cosa ha bisogno la mia principessa, vuoi che</w:t>
      </w:r>
      <w:r w:rsidR="00942EE6" w:rsidRPr="003458F8">
        <w:rPr>
          <w:i w:val="0"/>
          <w:sz w:val="25"/>
          <w:szCs w:val="25"/>
        </w:rPr>
        <w:t xml:space="preserve"> </w:t>
      </w:r>
      <w:r w:rsidR="005523EC" w:rsidRPr="003458F8">
        <w:rPr>
          <w:i w:val="0"/>
          <w:sz w:val="25"/>
          <w:szCs w:val="25"/>
        </w:rPr>
        <w:t>ti porti dove c’è la grande acqua</w:t>
      </w:r>
      <w:r w:rsidR="00BF0CC3" w:rsidRPr="003458F8">
        <w:rPr>
          <w:i w:val="0"/>
          <w:sz w:val="25"/>
          <w:szCs w:val="25"/>
        </w:rPr>
        <w:t xml:space="preserve">, vuoi il mare </w:t>
      </w:r>
      <w:proofErr w:type="spellStart"/>
      <w:r w:rsidR="00BF0CC3" w:rsidRPr="003458F8">
        <w:rPr>
          <w:i w:val="0"/>
          <w:sz w:val="25"/>
          <w:szCs w:val="25"/>
        </w:rPr>
        <w:t>Gracie</w:t>
      </w:r>
      <w:proofErr w:type="spellEnd"/>
      <w:r w:rsidR="00B47DE5">
        <w:rPr>
          <w:i w:val="0"/>
          <w:sz w:val="25"/>
          <w:szCs w:val="25"/>
        </w:rPr>
        <w:t>?”</w:t>
      </w:r>
    </w:p>
    <w:p w:rsidR="005523EC" w:rsidRPr="003458F8" w:rsidRDefault="005523EC" w:rsidP="00750A97">
      <w:pPr>
        <w:spacing w:before="0" w:beforeAutospacing="0" w:after="0" w:afterAutospacing="0"/>
        <w:jc w:val="both"/>
        <w:rPr>
          <w:i w:val="0"/>
          <w:sz w:val="25"/>
          <w:szCs w:val="25"/>
        </w:rPr>
      </w:pPr>
      <w:r w:rsidRPr="003458F8">
        <w:rPr>
          <w:i w:val="0"/>
          <w:sz w:val="25"/>
          <w:szCs w:val="25"/>
        </w:rPr>
        <w:t xml:space="preserve">E </w:t>
      </w:r>
      <w:proofErr w:type="spellStart"/>
      <w:r w:rsidRPr="003458F8">
        <w:rPr>
          <w:i w:val="0"/>
          <w:sz w:val="25"/>
          <w:szCs w:val="25"/>
        </w:rPr>
        <w:t>Gracie</w:t>
      </w:r>
      <w:proofErr w:type="spellEnd"/>
      <w:r w:rsidRPr="003458F8">
        <w:rPr>
          <w:i w:val="0"/>
          <w:sz w:val="25"/>
          <w:szCs w:val="25"/>
        </w:rPr>
        <w:t xml:space="preserve"> strinse le sue palpebre con forza ed io scoppiai in lacrime davanti a mia figlia perché non sapevo dove cercare altre forze per farmi coraggio.</w:t>
      </w:r>
    </w:p>
    <w:p w:rsidR="005523EC" w:rsidRPr="003458F8" w:rsidRDefault="005523EC" w:rsidP="00750A97">
      <w:pPr>
        <w:spacing w:before="0" w:beforeAutospacing="0" w:after="0" w:afterAutospacing="0"/>
        <w:jc w:val="both"/>
        <w:rPr>
          <w:i w:val="0"/>
          <w:sz w:val="25"/>
          <w:szCs w:val="25"/>
        </w:rPr>
      </w:pPr>
      <w:r w:rsidRPr="003458F8">
        <w:rPr>
          <w:i w:val="0"/>
          <w:sz w:val="25"/>
          <w:szCs w:val="25"/>
        </w:rPr>
        <w:t>“</w:t>
      </w:r>
      <w:proofErr w:type="spellStart"/>
      <w:r w:rsidRPr="003458F8">
        <w:rPr>
          <w:i w:val="0"/>
          <w:sz w:val="25"/>
          <w:szCs w:val="25"/>
        </w:rPr>
        <w:t>Gracie</w:t>
      </w:r>
      <w:proofErr w:type="spellEnd"/>
      <w:r w:rsidRPr="003458F8">
        <w:rPr>
          <w:i w:val="0"/>
          <w:sz w:val="25"/>
          <w:szCs w:val="25"/>
        </w:rPr>
        <w:t xml:space="preserve"> tu sai quanto ti amo vero?”, </w:t>
      </w:r>
      <w:r w:rsidR="00BF0CC3" w:rsidRPr="003458F8">
        <w:rPr>
          <w:i w:val="0"/>
          <w:sz w:val="25"/>
          <w:szCs w:val="25"/>
        </w:rPr>
        <w:t>e</w:t>
      </w:r>
      <w:r w:rsidRPr="003458F8">
        <w:rPr>
          <w:i w:val="0"/>
          <w:sz w:val="25"/>
          <w:szCs w:val="25"/>
        </w:rPr>
        <w:t xml:space="preserve"> in quel momento </w:t>
      </w:r>
      <w:r w:rsidR="00BF0CC3" w:rsidRPr="003458F8">
        <w:rPr>
          <w:i w:val="0"/>
          <w:sz w:val="25"/>
          <w:szCs w:val="25"/>
        </w:rPr>
        <w:t>entrarono</w:t>
      </w:r>
      <w:r w:rsidRPr="003458F8">
        <w:rPr>
          <w:i w:val="0"/>
          <w:sz w:val="25"/>
          <w:szCs w:val="25"/>
        </w:rPr>
        <w:t xml:space="preserve"> sia Rose </w:t>
      </w:r>
      <w:r w:rsidR="00BF0CC3" w:rsidRPr="003458F8">
        <w:rPr>
          <w:i w:val="0"/>
          <w:sz w:val="25"/>
          <w:szCs w:val="25"/>
        </w:rPr>
        <w:t>sia</w:t>
      </w:r>
      <w:r w:rsidRPr="003458F8">
        <w:rPr>
          <w:i w:val="0"/>
          <w:sz w:val="25"/>
          <w:szCs w:val="25"/>
        </w:rPr>
        <w:t xml:space="preserve"> </w:t>
      </w:r>
      <w:proofErr w:type="spellStart"/>
      <w:r w:rsidRPr="003458F8">
        <w:rPr>
          <w:i w:val="0"/>
          <w:sz w:val="25"/>
          <w:szCs w:val="25"/>
        </w:rPr>
        <w:t>Armet</w:t>
      </w:r>
      <w:proofErr w:type="spellEnd"/>
      <w:r w:rsidRPr="003458F8">
        <w:rPr>
          <w:i w:val="0"/>
          <w:sz w:val="25"/>
          <w:szCs w:val="25"/>
        </w:rPr>
        <w:t>.</w:t>
      </w:r>
    </w:p>
    <w:p w:rsidR="005523EC" w:rsidRPr="003458F8" w:rsidRDefault="005523EC" w:rsidP="00750A97">
      <w:pPr>
        <w:spacing w:before="0" w:beforeAutospacing="0" w:after="0" w:afterAutospacing="0"/>
        <w:jc w:val="both"/>
        <w:rPr>
          <w:i w:val="0"/>
          <w:sz w:val="25"/>
          <w:szCs w:val="25"/>
        </w:rPr>
      </w:pPr>
      <w:proofErr w:type="spellStart"/>
      <w:r w:rsidRPr="003458F8">
        <w:rPr>
          <w:i w:val="0"/>
          <w:sz w:val="25"/>
          <w:szCs w:val="25"/>
        </w:rPr>
        <w:t>Gracie</w:t>
      </w:r>
      <w:proofErr w:type="spellEnd"/>
      <w:r w:rsidRPr="003458F8">
        <w:rPr>
          <w:i w:val="0"/>
          <w:sz w:val="25"/>
          <w:szCs w:val="25"/>
        </w:rPr>
        <w:t xml:space="preserve"> strinse di nuovo con forza gli occhi.</w:t>
      </w:r>
    </w:p>
    <w:p w:rsidR="00875072" w:rsidRPr="003458F8" w:rsidRDefault="00875072" w:rsidP="00750A97">
      <w:pPr>
        <w:spacing w:before="0" w:beforeAutospacing="0" w:after="0" w:afterAutospacing="0"/>
        <w:jc w:val="both"/>
        <w:rPr>
          <w:i w:val="0"/>
          <w:sz w:val="25"/>
          <w:szCs w:val="25"/>
        </w:rPr>
      </w:pPr>
      <w:r w:rsidRPr="003458F8">
        <w:rPr>
          <w:i w:val="0"/>
          <w:sz w:val="25"/>
          <w:szCs w:val="25"/>
        </w:rPr>
        <w:t xml:space="preserve">Quel giorno </w:t>
      </w:r>
      <w:r w:rsidR="00942EE6" w:rsidRPr="003458F8">
        <w:rPr>
          <w:i w:val="0"/>
          <w:sz w:val="25"/>
          <w:szCs w:val="25"/>
        </w:rPr>
        <w:t>sarei voluto</w:t>
      </w:r>
      <w:r w:rsidRPr="003458F8">
        <w:rPr>
          <w:i w:val="0"/>
          <w:sz w:val="25"/>
          <w:szCs w:val="25"/>
        </w:rPr>
        <w:t xml:space="preserve"> morire, avrei voluto qualcosa mi cancellasse dalla faccia della terra per non lasciarmi vivere la separazione da mia figlia.</w:t>
      </w:r>
    </w:p>
    <w:p w:rsidR="002973B6" w:rsidRPr="003458F8" w:rsidRDefault="002973B6" w:rsidP="00750A97">
      <w:pPr>
        <w:spacing w:before="0" w:beforeAutospacing="0" w:after="0" w:afterAutospacing="0"/>
        <w:jc w:val="both"/>
        <w:rPr>
          <w:sz w:val="25"/>
          <w:szCs w:val="25"/>
        </w:rPr>
      </w:pPr>
      <w:proofErr w:type="spellStart"/>
      <w:r w:rsidRPr="003458F8">
        <w:rPr>
          <w:i w:val="0"/>
          <w:sz w:val="25"/>
          <w:szCs w:val="25"/>
        </w:rPr>
        <w:t>Armet</w:t>
      </w:r>
      <w:proofErr w:type="spellEnd"/>
      <w:r w:rsidRPr="003458F8">
        <w:rPr>
          <w:i w:val="0"/>
          <w:sz w:val="25"/>
          <w:szCs w:val="25"/>
        </w:rPr>
        <w:t xml:space="preserve"> prese una coperta </w:t>
      </w:r>
      <w:r w:rsidR="00942EE6" w:rsidRPr="003458F8">
        <w:rPr>
          <w:i w:val="0"/>
          <w:sz w:val="25"/>
          <w:szCs w:val="25"/>
        </w:rPr>
        <w:t>bagnata, dove</w:t>
      </w:r>
      <w:r w:rsidRPr="003458F8">
        <w:rPr>
          <w:i w:val="0"/>
          <w:sz w:val="25"/>
          <w:szCs w:val="25"/>
        </w:rPr>
        <w:t xml:space="preserve"> avvolgemmo il suo corpicino esausto e smagrito e la mettemmo in braccio alla mamma che continuava a dirle parole d’amore e coccole </w:t>
      </w:r>
      <w:r w:rsidR="005320AA" w:rsidRPr="003458F8">
        <w:rPr>
          <w:i w:val="0"/>
          <w:sz w:val="25"/>
          <w:szCs w:val="25"/>
        </w:rPr>
        <w:t>come se la sua bambina stesse partendo per una vacanza e noi si facesse fatica a lasciarla andare.</w:t>
      </w:r>
    </w:p>
    <w:p w:rsidR="00EC1FDD" w:rsidRPr="003458F8" w:rsidRDefault="00F258D3" w:rsidP="00750A97">
      <w:pPr>
        <w:spacing w:before="0" w:beforeAutospacing="0" w:after="0" w:afterAutospacing="0"/>
        <w:jc w:val="both"/>
        <w:rPr>
          <w:i w:val="0"/>
          <w:sz w:val="25"/>
          <w:szCs w:val="25"/>
        </w:rPr>
      </w:pPr>
      <w:r w:rsidRPr="003458F8">
        <w:rPr>
          <w:i w:val="0"/>
          <w:sz w:val="25"/>
          <w:szCs w:val="25"/>
        </w:rPr>
        <w:t xml:space="preserve">Caricammo Grace sul </w:t>
      </w:r>
      <w:r w:rsidR="00942EE6" w:rsidRPr="003458F8">
        <w:rPr>
          <w:i w:val="0"/>
          <w:sz w:val="25"/>
          <w:szCs w:val="25"/>
        </w:rPr>
        <w:t>furgone, anche se</w:t>
      </w:r>
      <w:r w:rsidRPr="003458F8">
        <w:rPr>
          <w:i w:val="0"/>
          <w:sz w:val="25"/>
          <w:szCs w:val="25"/>
        </w:rPr>
        <w:t xml:space="preserve"> il cane iniziò a </w:t>
      </w:r>
      <w:r w:rsidR="00BF0CC3" w:rsidRPr="003458F8">
        <w:rPr>
          <w:i w:val="0"/>
          <w:sz w:val="25"/>
          <w:szCs w:val="25"/>
        </w:rPr>
        <w:t>ringhiare,</w:t>
      </w:r>
      <w:r w:rsidRPr="003458F8">
        <w:rPr>
          <w:i w:val="0"/>
          <w:sz w:val="25"/>
          <w:szCs w:val="25"/>
        </w:rPr>
        <w:t xml:space="preserve"> appena la toccammo. Lo prendemmo con noi e </w:t>
      </w:r>
      <w:r w:rsidR="00BF0CC3" w:rsidRPr="003458F8">
        <w:rPr>
          <w:i w:val="0"/>
          <w:sz w:val="25"/>
          <w:szCs w:val="25"/>
        </w:rPr>
        <w:t>perché</w:t>
      </w:r>
      <w:r w:rsidRPr="003458F8">
        <w:rPr>
          <w:i w:val="0"/>
          <w:sz w:val="25"/>
          <w:szCs w:val="25"/>
        </w:rPr>
        <w:t xml:space="preserve"> rifiutava il </w:t>
      </w:r>
      <w:r w:rsidR="00BF0CC3" w:rsidRPr="003458F8">
        <w:rPr>
          <w:i w:val="0"/>
          <w:sz w:val="25"/>
          <w:szCs w:val="25"/>
        </w:rPr>
        <w:t>guinzaglio,</w:t>
      </w:r>
      <w:r w:rsidRPr="003458F8">
        <w:rPr>
          <w:i w:val="0"/>
          <w:sz w:val="25"/>
          <w:szCs w:val="25"/>
        </w:rPr>
        <w:t xml:space="preserve"> lo lasciammo libero di seguirci.</w:t>
      </w:r>
    </w:p>
    <w:p w:rsidR="00F258D3" w:rsidRPr="003458F8" w:rsidRDefault="00F258D3" w:rsidP="00750A97">
      <w:pPr>
        <w:spacing w:before="0" w:beforeAutospacing="0" w:after="0" w:afterAutospacing="0"/>
        <w:jc w:val="both"/>
        <w:rPr>
          <w:i w:val="0"/>
          <w:sz w:val="25"/>
          <w:szCs w:val="25"/>
        </w:rPr>
      </w:pPr>
      <w:r w:rsidRPr="003458F8">
        <w:rPr>
          <w:i w:val="0"/>
          <w:sz w:val="25"/>
          <w:szCs w:val="25"/>
        </w:rPr>
        <w:t xml:space="preserve">Il sole stava per tramontare </w:t>
      </w:r>
      <w:r w:rsidR="007557B8" w:rsidRPr="003458F8">
        <w:rPr>
          <w:i w:val="0"/>
          <w:sz w:val="25"/>
          <w:szCs w:val="25"/>
        </w:rPr>
        <w:t>e l’odore di putrefazione risaliva dal mare se</w:t>
      </w:r>
      <w:r w:rsidR="004A5E3C" w:rsidRPr="003458F8">
        <w:rPr>
          <w:i w:val="0"/>
          <w:sz w:val="25"/>
          <w:szCs w:val="25"/>
        </w:rPr>
        <w:t xml:space="preserve">bbene le onde </w:t>
      </w:r>
      <w:r w:rsidR="00BF0CC3" w:rsidRPr="003458F8">
        <w:rPr>
          <w:i w:val="0"/>
          <w:sz w:val="25"/>
          <w:szCs w:val="25"/>
        </w:rPr>
        <w:t>fossero piatte</w:t>
      </w:r>
      <w:r w:rsidR="004A5E3C" w:rsidRPr="003458F8">
        <w:rPr>
          <w:i w:val="0"/>
          <w:sz w:val="25"/>
          <w:szCs w:val="25"/>
        </w:rPr>
        <w:t xml:space="preserve"> </w:t>
      </w:r>
      <w:r w:rsidR="00BF0CC3" w:rsidRPr="003458F8">
        <w:rPr>
          <w:i w:val="0"/>
          <w:sz w:val="25"/>
          <w:szCs w:val="25"/>
        </w:rPr>
        <w:t>e</w:t>
      </w:r>
      <w:r w:rsidR="004A5E3C" w:rsidRPr="003458F8">
        <w:rPr>
          <w:i w:val="0"/>
          <w:sz w:val="25"/>
          <w:szCs w:val="25"/>
        </w:rPr>
        <w:t xml:space="preserve"> il vento mancava di forza. Grace respirava a fatica </w:t>
      </w:r>
      <w:r w:rsidR="00BF0CC3" w:rsidRPr="003458F8">
        <w:rPr>
          <w:i w:val="0"/>
          <w:sz w:val="25"/>
          <w:szCs w:val="25"/>
        </w:rPr>
        <w:t>e</w:t>
      </w:r>
      <w:r w:rsidR="004A5E3C" w:rsidRPr="003458F8">
        <w:rPr>
          <w:i w:val="0"/>
          <w:sz w:val="25"/>
          <w:szCs w:val="25"/>
        </w:rPr>
        <w:t xml:space="preserve"> il suo volto fragile era tutta una chiazza scura, qualcosa come un’alga </w:t>
      </w:r>
      <w:r w:rsidR="00D37CA1" w:rsidRPr="003458F8">
        <w:rPr>
          <w:i w:val="0"/>
          <w:sz w:val="25"/>
          <w:szCs w:val="25"/>
        </w:rPr>
        <w:t>si legava al sudore dei suoi capelli biondi e lunghi.</w:t>
      </w:r>
    </w:p>
    <w:p w:rsidR="00D37CA1" w:rsidRPr="003458F8" w:rsidRDefault="00D37CA1" w:rsidP="00750A97">
      <w:pPr>
        <w:spacing w:before="0" w:beforeAutospacing="0" w:after="0" w:afterAutospacing="0"/>
        <w:jc w:val="both"/>
        <w:rPr>
          <w:i w:val="0"/>
          <w:sz w:val="25"/>
          <w:szCs w:val="25"/>
        </w:rPr>
      </w:pPr>
      <w:r w:rsidRPr="003458F8">
        <w:rPr>
          <w:i w:val="0"/>
          <w:sz w:val="25"/>
          <w:szCs w:val="25"/>
        </w:rPr>
        <w:t>“Ascolta Billy, il silenzio!”</w:t>
      </w:r>
    </w:p>
    <w:p w:rsidR="00D37CA1" w:rsidRPr="003458F8" w:rsidRDefault="00D37CA1" w:rsidP="00750A97">
      <w:pPr>
        <w:spacing w:before="0" w:beforeAutospacing="0" w:after="0" w:afterAutospacing="0"/>
        <w:jc w:val="both"/>
        <w:rPr>
          <w:i w:val="0"/>
          <w:sz w:val="25"/>
          <w:szCs w:val="25"/>
        </w:rPr>
      </w:pPr>
      <w:r w:rsidRPr="003458F8">
        <w:rPr>
          <w:i w:val="0"/>
          <w:sz w:val="25"/>
          <w:szCs w:val="25"/>
        </w:rPr>
        <w:t xml:space="preserve">Era arrivata l’ora ed io faticavo a liberare mia figlia ma </w:t>
      </w:r>
      <w:proofErr w:type="spellStart"/>
      <w:r w:rsidRPr="003458F8">
        <w:rPr>
          <w:i w:val="0"/>
          <w:sz w:val="25"/>
          <w:szCs w:val="25"/>
        </w:rPr>
        <w:t>Armet</w:t>
      </w:r>
      <w:proofErr w:type="spellEnd"/>
      <w:r w:rsidRPr="003458F8">
        <w:rPr>
          <w:i w:val="0"/>
          <w:sz w:val="25"/>
          <w:szCs w:val="25"/>
        </w:rPr>
        <w:t xml:space="preserve"> me la prese dalle braccia, le baciò il volto, chiese a noi di fare la stessa cosa poi l’appoggio sulla riva vicino alla sponda.</w:t>
      </w:r>
      <w:r w:rsidR="00276FB3" w:rsidRPr="003458F8">
        <w:rPr>
          <w:i w:val="0"/>
          <w:sz w:val="25"/>
          <w:szCs w:val="25"/>
        </w:rPr>
        <w:t xml:space="preserve"> Billy era entrato completamente nell’acqua e la sua testa si poteva a mal appena vedere.</w:t>
      </w:r>
    </w:p>
    <w:p w:rsidR="00FE3C54" w:rsidRDefault="00276FB3" w:rsidP="00750A97">
      <w:pPr>
        <w:spacing w:before="0" w:beforeAutospacing="0" w:after="0" w:afterAutospacing="0"/>
        <w:jc w:val="both"/>
        <w:rPr>
          <w:i w:val="0"/>
          <w:sz w:val="25"/>
          <w:szCs w:val="25"/>
        </w:rPr>
      </w:pPr>
      <w:r w:rsidRPr="003458F8">
        <w:rPr>
          <w:i w:val="0"/>
          <w:sz w:val="25"/>
          <w:szCs w:val="25"/>
        </w:rPr>
        <w:t xml:space="preserve">Per qualche minuto non successe nulla poi un’onda dolce ma molto, molto grande arrivò fino in riva e prese il corpo di Grace che non si mosse, solo la coperta andò verso il largo. </w:t>
      </w:r>
    </w:p>
    <w:p w:rsidR="00276FB3" w:rsidRPr="003458F8" w:rsidRDefault="00276FB3" w:rsidP="00750A97">
      <w:pPr>
        <w:spacing w:before="0" w:beforeAutospacing="0" w:after="0" w:afterAutospacing="0"/>
        <w:jc w:val="both"/>
        <w:rPr>
          <w:i w:val="0"/>
          <w:sz w:val="25"/>
          <w:szCs w:val="25"/>
        </w:rPr>
      </w:pPr>
      <w:r w:rsidRPr="003458F8">
        <w:rPr>
          <w:i w:val="0"/>
          <w:sz w:val="25"/>
          <w:szCs w:val="25"/>
        </w:rPr>
        <w:t>Io mi avvicinai a mia figlia e Rose mi seguì, piangente e disperata come ogni madre che sta per perdere la propria creatura.</w:t>
      </w:r>
    </w:p>
    <w:p w:rsidR="00276FB3" w:rsidRPr="003458F8" w:rsidRDefault="00276FB3" w:rsidP="00750A97">
      <w:pPr>
        <w:spacing w:before="0" w:beforeAutospacing="0" w:after="0" w:afterAutospacing="0"/>
        <w:jc w:val="both"/>
        <w:rPr>
          <w:i w:val="0"/>
          <w:sz w:val="25"/>
          <w:szCs w:val="25"/>
        </w:rPr>
      </w:pPr>
      <w:r w:rsidRPr="003458F8">
        <w:rPr>
          <w:i w:val="0"/>
          <w:sz w:val="25"/>
          <w:szCs w:val="25"/>
        </w:rPr>
        <w:t>Poi dal nulla arrivò una pio</w:t>
      </w:r>
      <w:r w:rsidR="0008007E" w:rsidRPr="003458F8">
        <w:rPr>
          <w:i w:val="0"/>
          <w:sz w:val="25"/>
          <w:szCs w:val="25"/>
        </w:rPr>
        <w:t xml:space="preserve">ggia calda, </w:t>
      </w:r>
      <w:r w:rsidR="00BF0CC3" w:rsidRPr="003458F8">
        <w:rPr>
          <w:i w:val="0"/>
          <w:sz w:val="25"/>
          <w:szCs w:val="25"/>
        </w:rPr>
        <w:t>uno</w:t>
      </w:r>
      <w:r w:rsidR="0008007E" w:rsidRPr="003458F8">
        <w:rPr>
          <w:i w:val="0"/>
          <w:sz w:val="25"/>
          <w:szCs w:val="25"/>
        </w:rPr>
        <w:t xml:space="preserve"> </w:t>
      </w:r>
      <w:r w:rsidR="00BF0CC3" w:rsidRPr="003458F8">
        <w:rPr>
          <w:i w:val="0"/>
          <w:sz w:val="25"/>
          <w:szCs w:val="25"/>
        </w:rPr>
        <w:t>scroscio fitto</w:t>
      </w:r>
      <w:r w:rsidR="0008007E" w:rsidRPr="003458F8">
        <w:rPr>
          <w:i w:val="0"/>
          <w:sz w:val="25"/>
          <w:szCs w:val="25"/>
        </w:rPr>
        <w:t xml:space="preserve"> che spazzò via il cattivo odore e nella pioggia </w:t>
      </w:r>
      <w:proofErr w:type="spellStart"/>
      <w:r w:rsidR="0008007E" w:rsidRPr="003458F8">
        <w:rPr>
          <w:i w:val="0"/>
          <w:sz w:val="25"/>
          <w:szCs w:val="25"/>
        </w:rPr>
        <w:t>Gracie</w:t>
      </w:r>
      <w:proofErr w:type="spellEnd"/>
      <w:r w:rsidR="0008007E" w:rsidRPr="003458F8">
        <w:rPr>
          <w:i w:val="0"/>
          <w:sz w:val="25"/>
          <w:szCs w:val="25"/>
        </w:rPr>
        <w:t xml:space="preserve"> sparì.</w:t>
      </w:r>
    </w:p>
    <w:p w:rsidR="00FE3C54" w:rsidRDefault="00852770" w:rsidP="00750A97">
      <w:pPr>
        <w:spacing w:before="0" w:beforeAutospacing="0" w:after="0" w:afterAutospacing="0"/>
        <w:jc w:val="both"/>
        <w:rPr>
          <w:i w:val="0"/>
          <w:sz w:val="25"/>
          <w:szCs w:val="25"/>
        </w:rPr>
      </w:pPr>
      <w:r w:rsidRPr="003458F8">
        <w:rPr>
          <w:i w:val="0"/>
          <w:sz w:val="25"/>
          <w:szCs w:val="25"/>
        </w:rPr>
        <w:t xml:space="preserve">Un mese dopo, noi tutti come ogni giorno </w:t>
      </w:r>
      <w:r w:rsidR="00BF0CC3" w:rsidRPr="003458F8">
        <w:rPr>
          <w:i w:val="0"/>
          <w:sz w:val="25"/>
          <w:szCs w:val="25"/>
        </w:rPr>
        <w:t>e</w:t>
      </w:r>
      <w:r w:rsidRPr="003458F8">
        <w:rPr>
          <w:i w:val="0"/>
          <w:sz w:val="25"/>
          <w:szCs w:val="25"/>
        </w:rPr>
        <w:t xml:space="preserve"> ogni sera, restammo in riva aspettando un segno</w:t>
      </w:r>
      <w:r w:rsidR="00BF0CC3" w:rsidRPr="003458F8">
        <w:rPr>
          <w:i w:val="0"/>
          <w:sz w:val="25"/>
          <w:szCs w:val="25"/>
        </w:rPr>
        <w:t xml:space="preserve"> </w:t>
      </w:r>
      <w:r w:rsidR="00AE2898" w:rsidRPr="003458F8">
        <w:rPr>
          <w:i w:val="0"/>
          <w:sz w:val="25"/>
          <w:szCs w:val="25"/>
        </w:rPr>
        <w:t xml:space="preserve">da lei </w:t>
      </w:r>
      <w:r w:rsidRPr="003458F8">
        <w:rPr>
          <w:i w:val="0"/>
          <w:sz w:val="25"/>
          <w:szCs w:val="25"/>
        </w:rPr>
        <w:t xml:space="preserve">perché volevamo credere </w:t>
      </w:r>
      <w:r w:rsidR="00AE2898" w:rsidRPr="003458F8">
        <w:rPr>
          <w:i w:val="0"/>
          <w:sz w:val="25"/>
          <w:szCs w:val="25"/>
        </w:rPr>
        <w:t>che ovunque lei si fosse trovata sarebbe stata meglio. Quel giorno vedemmo qualcosa nuota</w:t>
      </w:r>
      <w:r w:rsidR="002E69FA" w:rsidRPr="003458F8">
        <w:rPr>
          <w:i w:val="0"/>
          <w:sz w:val="25"/>
          <w:szCs w:val="25"/>
        </w:rPr>
        <w:t xml:space="preserve">re verso la riva, verso di noi; sembrava una piccola figura </w:t>
      </w:r>
      <w:r w:rsidR="00BF0CC3" w:rsidRPr="003458F8">
        <w:rPr>
          <w:i w:val="0"/>
          <w:sz w:val="25"/>
          <w:szCs w:val="25"/>
        </w:rPr>
        <w:t>e</w:t>
      </w:r>
      <w:r w:rsidR="002E69FA" w:rsidRPr="003458F8">
        <w:rPr>
          <w:i w:val="0"/>
          <w:sz w:val="25"/>
          <w:szCs w:val="25"/>
        </w:rPr>
        <w:t xml:space="preserve"> al suo fianco un essere strano col muso schiacciato e col pelo. </w:t>
      </w:r>
    </w:p>
    <w:p w:rsidR="00FE3C54" w:rsidRDefault="002E69FA" w:rsidP="00750A97">
      <w:pPr>
        <w:spacing w:before="0" w:beforeAutospacing="0" w:after="0" w:afterAutospacing="0"/>
        <w:jc w:val="both"/>
        <w:rPr>
          <w:i w:val="0"/>
          <w:sz w:val="25"/>
          <w:szCs w:val="25"/>
        </w:rPr>
      </w:pPr>
      <w:r w:rsidRPr="003458F8">
        <w:rPr>
          <w:i w:val="0"/>
          <w:sz w:val="25"/>
          <w:szCs w:val="25"/>
        </w:rPr>
        <w:t xml:space="preserve">Era la nostra bambina ed era sempre bella anche se un po’ cambiata. Il suo corpo era fatto per il mare e la sua natura l’aveva resa forte. </w:t>
      </w:r>
    </w:p>
    <w:p w:rsidR="00AE2898" w:rsidRPr="003458F8" w:rsidRDefault="002E69FA" w:rsidP="00750A97">
      <w:pPr>
        <w:spacing w:before="0" w:beforeAutospacing="0" w:after="0" w:afterAutospacing="0"/>
        <w:jc w:val="both"/>
        <w:rPr>
          <w:i w:val="0"/>
          <w:sz w:val="25"/>
          <w:szCs w:val="25"/>
        </w:rPr>
      </w:pPr>
      <w:r w:rsidRPr="003458F8">
        <w:rPr>
          <w:i w:val="0"/>
          <w:sz w:val="25"/>
          <w:szCs w:val="25"/>
        </w:rPr>
        <w:t xml:space="preserve">Stette con noi </w:t>
      </w:r>
      <w:r w:rsidR="00AF07EF" w:rsidRPr="003458F8">
        <w:rPr>
          <w:i w:val="0"/>
          <w:sz w:val="25"/>
          <w:szCs w:val="25"/>
        </w:rPr>
        <w:t xml:space="preserve">per ore </w:t>
      </w:r>
      <w:r w:rsidR="00BF0CC3" w:rsidRPr="003458F8">
        <w:rPr>
          <w:i w:val="0"/>
          <w:sz w:val="25"/>
          <w:szCs w:val="25"/>
        </w:rPr>
        <w:t>e</w:t>
      </w:r>
      <w:r w:rsidR="00AF07EF" w:rsidRPr="003458F8">
        <w:rPr>
          <w:i w:val="0"/>
          <w:sz w:val="25"/>
          <w:szCs w:val="25"/>
        </w:rPr>
        <w:t xml:space="preserve"> il suo silenzio era carico di tantissimi sentimenti;</w:t>
      </w:r>
      <w:r w:rsidR="0014797D" w:rsidRPr="003458F8">
        <w:rPr>
          <w:i w:val="0"/>
          <w:sz w:val="25"/>
          <w:szCs w:val="25"/>
        </w:rPr>
        <w:t xml:space="preserve"> </w:t>
      </w:r>
      <w:r w:rsidR="000E574D" w:rsidRPr="003458F8">
        <w:rPr>
          <w:i w:val="0"/>
          <w:sz w:val="25"/>
          <w:szCs w:val="25"/>
        </w:rPr>
        <w:t>ci parlò</w:t>
      </w:r>
      <w:r w:rsidR="00AF07EF" w:rsidRPr="003458F8">
        <w:rPr>
          <w:i w:val="0"/>
          <w:sz w:val="25"/>
          <w:szCs w:val="25"/>
        </w:rPr>
        <w:t xml:space="preserve"> ne sono certo con gli occhi;</w:t>
      </w:r>
      <w:r w:rsidR="000E574D" w:rsidRPr="003458F8">
        <w:rPr>
          <w:i w:val="0"/>
          <w:sz w:val="25"/>
          <w:szCs w:val="25"/>
        </w:rPr>
        <w:t xml:space="preserve"> noi </w:t>
      </w:r>
      <w:r w:rsidRPr="003458F8">
        <w:rPr>
          <w:i w:val="0"/>
          <w:sz w:val="25"/>
          <w:szCs w:val="25"/>
        </w:rPr>
        <w:t>capim</w:t>
      </w:r>
      <w:r w:rsidR="000E574D" w:rsidRPr="003458F8">
        <w:rPr>
          <w:i w:val="0"/>
          <w:sz w:val="25"/>
          <w:szCs w:val="25"/>
        </w:rPr>
        <w:t>mo la sua felicità quando dopo essersi sforzata di parlare</w:t>
      </w:r>
      <w:r w:rsidR="00CA1171" w:rsidRPr="003458F8">
        <w:rPr>
          <w:i w:val="0"/>
          <w:sz w:val="25"/>
          <w:szCs w:val="25"/>
        </w:rPr>
        <w:t>,</w:t>
      </w:r>
      <w:r w:rsidR="000E574D" w:rsidRPr="003458F8">
        <w:rPr>
          <w:i w:val="0"/>
          <w:sz w:val="25"/>
          <w:szCs w:val="25"/>
        </w:rPr>
        <w:t xml:space="preserve"> ci regalò </w:t>
      </w:r>
      <w:r w:rsidR="00950250" w:rsidRPr="003458F8">
        <w:rPr>
          <w:i w:val="0"/>
          <w:sz w:val="25"/>
          <w:szCs w:val="25"/>
        </w:rPr>
        <w:t xml:space="preserve">un cerchio d’acqua che apparve dal nulla e per la prima </w:t>
      </w:r>
      <w:r w:rsidR="00A36C93" w:rsidRPr="003458F8">
        <w:rPr>
          <w:i w:val="0"/>
          <w:sz w:val="25"/>
          <w:szCs w:val="25"/>
        </w:rPr>
        <w:t>volta,</w:t>
      </w:r>
      <w:r w:rsidR="00950250" w:rsidRPr="003458F8">
        <w:rPr>
          <w:i w:val="0"/>
          <w:sz w:val="25"/>
          <w:szCs w:val="25"/>
        </w:rPr>
        <w:t xml:space="preserve"> </w:t>
      </w:r>
      <w:r w:rsidR="00A36C93" w:rsidRPr="003458F8">
        <w:rPr>
          <w:i w:val="0"/>
          <w:sz w:val="25"/>
          <w:szCs w:val="25"/>
        </w:rPr>
        <w:t>la nostra amarezza</w:t>
      </w:r>
      <w:r w:rsidR="00DB7621" w:rsidRPr="003458F8">
        <w:rPr>
          <w:i w:val="0"/>
          <w:sz w:val="25"/>
          <w:szCs w:val="25"/>
        </w:rPr>
        <w:t xml:space="preserve">, </w:t>
      </w:r>
      <w:r w:rsidR="00A36C93" w:rsidRPr="003458F8">
        <w:rPr>
          <w:i w:val="0"/>
          <w:sz w:val="25"/>
          <w:szCs w:val="25"/>
        </w:rPr>
        <w:t xml:space="preserve">tutto </w:t>
      </w:r>
      <w:r w:rsidR="00DB7621" w:rsidRPr="003458F8">
        <w:rPr>
          <w:i w:val="0"/>
          <w:sz w:val="25"/>
          <w:szCs w:val="25"/>
        </w:rPr>
        <w:t xml:space="preserve">il dolore </w:t>
      </w:r>
      <w:r w:rsidR="00A36C93" w:rsidRPr="003458F8">
        <w:rPr>
          <w:i w:val="0"/>
          <w:sz w:val="25"/>
          <w:szCs w:val="25"/>
        </w:rPr>
        <w:t xml:space="preserve">condensato nella testa e nello stomaco, quello </w:t>
      </w:r>
      <w:r w:rsidR="00DB7621" w:rsidRPr="003458F8">
        <w:rPr>
          <w:i w:val="0"/>
          <w:sz w:val="25"/>
          <w:szCs w:val="25"/>
        </w:rPr>
        <w:t>di averla persa</w:t>
      </w:r>
      <w:r w:rsidR="00950250" w:rsidRPr="003458F8">
        <w:rPr>
          <w:i w:val="0"/>
          <w:sz w:val="25"/>
          <w:szCs w:val="25"/>
        </w:rPr>
        <w:t xml:space="preserve"> svanì.</w:t>
      </w: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417188" w:rsidRDefault="00417188" w:rsidP="0022305B">
      <w:pPr>
        <w:spacing w:before="0" w:beforeAutospacing="0" w:after="0" w:afterAutospacing="0"/>
        <w:rPr>
          <w:i w:val="0"/>
          <w:sz w:val="28"/>
          <w:szCs w:val="28"/>
        </w:rPr>
      </w:pPr>
    </w:p>
    <w:p w:rsidR="00EA5720" w:rsidRPr="0022305B" w:rsidRDefault="00EA5720" w:rsidP="0022305B">
      <w:pPr>
        <w:spacing w:before="0" w:beforeAutospacing="0" w:after="0" w:afterAutospacing="0"/>
        <w:rPr>
          <w:i w:val="0"/>
          <w:sz w:val="28"/>
          <w:szCs w:val="28"/>
        </w:rPr>
      </w:pPr>
      <w:r w:rsidRPr="0022305B">
        <w:rPr>
          <w:i w:val="0"/>
          <w:sz w:val="28"/>
          <w:szCs w:val="28"/>
        </w:rPr>
        <w:t>Indice</w:t>
      </w:r>
    </w:p>
    <w:p w:rsidR="007730ED" w:rsidRPr="008E7A4B" w:rsidRDefault="007730ED" w:rsidP="00750A97">
      <w:pPr>
        <w:spacing w:before="0" w:beforeAutospacing="0" w:after="0" w:afterAutospacing="0"/>
        <w:jc w:val="both"/>
        <w:rPr>
          <w:b/>
          <w:i w:val="0"/>
        </w:rPr>
      </w:pPr>
    </w:p>
    <w:p w:rsidR="00EA5720" w:rsidRPr="008E7A4B" w:rsidRDefault="00EA5720" w:rsidP="00750A97">
      <w:pPr>
        <w:spacing w:before="0" w:beforeAutospacing="0" w:after="0" w:afterAutospacing="0"/>
        <w:jc w:val="both"/>
        <w:rPr>
          <w:i w:val="0"/>
        </w:rPr>
      </w:pPr>
    </w:p>
    <w:p w:rsidR="00EA5720" w:rsidRPr="0022305B" w:rsidRDefault="00CF2FF9" w:rsidP="00750A97">
      <w:pPr>
        <w:spacing w:before="0" w:beforeAutospacing="0" w:after="0" w:afterAutospacing="0"/>
        <w:contextualSpacing/>
        <w:jc w:val="left"/>
        <w:rPr>
          <w:i w:val="0"/>
          <w:sz w:val="22"/>
          <w:szCs w:val="22"/>
        </w:rPr>
      </w:pPr>
      <w:r w:rsidRPr="0022305B">
        <w:rPr>
          <w:i w:val="0"/>
          <w:sz w:val="22"/>
          <w:szCs w:val="22"/>
        </w:rPr>
        <w:t>Cap.1 - L</w:t>
      </w:r>
      <w:r w:rsidR="00EB2297" w:rsidRPr="0022305B">
        <w:rPr>
          <w:i w:val="0"/>
          <w:sz w:val="22"/>
          <w:szCs w:val="22"/>
        </w:rPr>
        <w:t xml:space="preserve">a scomparsa del </w:t>
      </w:r>
      <w:proofErr w:type="spellStart"/>
      <w:r w:rsidR="00EB2297" w:rsidRPr="0022305B">
        <w:rPr>
          <w:i w:val="0"/>
          <w:sz w:val="22"/>
          <w:szCs w:val="22"/>
        </w:rPr>
        <w:t>Dolphin</w:t>
      </w:r>
      <w:proofErr w:type="spellEnd"/>
      <w:r w:rsidRPr="0022305B">
        <w:rPr>
          <w:i w:val="0"/>
          <w:sz w:val="22"/>
          <w:szCs w:val="22"/>
        </w:rPr>
        <w:t xml:space="preserve"> …………</w:t>
      </w:r>
      <w:r w:rsidR="0022305B" w:rsidRPr="0022305B">
        <w:rPr>
          <w:i w:val="0"/>
          <w:sz w:val="22"/>
          <w:szCs w:val="22"/>
        </w:rPr>
        <w:t>……</w:t>
      </w:r>
      <w:r w:rsidR="0022305B">
        <w:rPr>
          <w:i w:val="0"/>
          <w:sz w:val="22"/>
          <w:szCs w:val="22"/>
        </w:rPr>
        <w:t>…….</w:t>
      </w:r>
      <w:r w:rsidR="0022305B" w:rsidRPr="0022305B">
        <w:rPr>
          <w:i w:val="0"/>
          <w:sz w:val="22"/>
          <w:szCs w:val="22"/>
        </w:rPr>
        <w:t>.</w:t>
      </w:r>
      <w:r w:rsidR="00417188">
        <w:rPr>
          <w:i w:val="0"/>
          <w:sz w:val="22"/>
          <w:szCs w:val="22"/>
        </w:rPr>
        <w:t>pag.</w:t>
      </w:r>
    </w:p>
    <w:p w:rsidR="00EA5720" w:rsidRPr="0022305B" w:rsidRDefault="00CF2FF9" w:rsidP="00750A97">
      <w:pPr>
        <w:spacing w:before="0" w:beforeAutospacing="0" w:after="0" w:afterAutospacing="0"/>
        <w:contextualSpacing/>
        <w:jc w:val="left"/>
        <w:rPr>
          <w:rStyle w:val="Titolo2Carattere"/>
          <w:rFonts w:ascii="Times New Roman" w:eastAsia="Calibri" w:hAnsi="Times New Roman"/>
          <w:i w:val="0"/>
          <w:color w:val="000000"/>
          <w:sz w:val="22"/>
          <w:szCs w:val="22"/>
        </w:rPr>
      </w:pPr>
      <w:r w:rsidRPr="0022305B">
        <w:rPr>
          <w:i w:val="0"/>
          <w:sz w:val="22"/>
          <w:szCs w:val="22"/>
        </w:rPr>
        <w:t xml:space="preserve">Cap. 2 - </w:t>
      </w:r>
      <w:r w:rsidRPr="0022305B">
        <w:rPr>
          <w:b/>
          <w:i w:val="0"/>
          <w:sz w:val="22"/>
          <w:szCs w:val="22"/>
        </w:rPr>
        <w:t>L</w:t>
      </w:r>
      <w:r w:rsidR="00BA21A4" w:rsidRPr="0022305B">
        <w:rPr>
          <w:rStyle w:val="Titolo2Carattere"/>
          <w:rFonts w:ascii="Times New Roman" w:eastAsia="Calibri" w:hAnsi="Times New Roman"/>
          <w:b w:val="0"/>
          <w:i w:val="0"/>
          <w:color w:val="000000"/>
          <w:sz w:val="22"/>
          <w:szCs w:val="22"/>
        </w:rPr>
        <w:t xml:space="preserve">’oscura eredità di Mary </w:t>
      </w:r>
      <w:proofErr w:type="spellStart"/>
      <w:r w:rsidR="00BA21A4" w:rsidRPr="0022305B">
        <w:rPr>
          <w:rStyle w:val="Titolo2Carattere"/>
          <w:rFonts w:ascii="Times New Roman" w:eastAsia="Calibri" w:hAnsi="Times New Roman"/>
          <w:b w:val="0"/>
          <w:i w:val="0"/>
          <w:color w:val="000000"/>
          <w:sz w:val="22"/>
          <w:szCs w:val="22"/>
        </w:rPr>
        <w:t>Ann</w:t>
      </w:r>
      <w:proofErr w:type="spellEnd"/>
      <w:r w:rsidR="0022305B" w:rsidRPr="0022305B">
        <w:rPr>
          <w:rStyle w:val="Titolo2Carattere"/>
          <w:rFonts w:ascii="Times New Roman" w:eastAsia="Calibri" w:hAnsi="Times New Roman"/>
          <w:b w:val="0"/>
          <w:i w:val="0"/>
          <w:color w:val="000000"/>
          <w:sz w:val="22"/>
          <w:szCs w:val="22"/>
        </w:rPr>
        <w:t xml:space="preserve"> …………</w:t>
      </w:r>
      <w:r w:rsidR="0022305B">
        <w:rPr>
          <w:rStyle w:val="Titolo2Carattere"/>
          <w:rFonts w:ascii="Times New Roman" w:eastAsia="Calibri" w:hAnsi="Times New Roman"/>
          <w:b w:val="0"/>
          <w:i w:val="0"/>
          <w:color w:val="000000"/>
          <w:sz w:val="22"/>
          <w:szCs w:val="22"/>
        </w:rPr>
        <w:t>……...</w:t>
      </w:r>
      <w:r w:rsidR="00317805" w:rsidRPr="0022305B">
        <w:rPr>
          <w:rStyle w:val="Titolo2Carattere"/>
          <w:rFonts w:ascii="Times New Roman" w:eastAsia="Calibri" w:hAnsi="Times New Roman"/>
          <w:b w:val="0"/>
          <w:i w:val="0"/>
          <w:color w:val="000000"/>
          <w:sz w:val="22"/>
          <w:szCs w:val="22"/>
        </w:rPr>
        <w:t>pag.</w:t>
      </w:r>
    </w:p>
    <w:p w:rsidR="00EA5720" w:rsidRPr="0022305B" w:rsidRDefault="00CF2FF9" w:rsidP="0091480B">
      <w:pPr>
        <w:spacing w:before="0" w:beforeAutospacing="0" w:after="0" w:afterAutospacing="0"/>
        <w:contextualSpacing/>
        <w:jc w:val="both"/>
        <w:rPr>
          <w:i w:val="0"/>
          <w:sz w:val="22"/>
          <w:szCs w:val="22"/>
        </w:rPr>
      </w:pPr>
      <w:r w:rsidRPr="0022305B">
        <w:rPr>
          <w:i w:val="0"/>
          <w:sz w:val="22"/>
          <w:szCs w:val="22"/>
        </w:rPr>
        <w:t>Cap. 3 -</w:t>
      </w:r>
      <w:r w:rsidR="00C30F99" w:rsidRPr="0022305B">
        <w:rPr>
          <w:i w:val="0"/>
          <w:sz w:val="22"/>
          <w:szCs w:val="22"/>
        </w:rPr>
        <w:t xml:space="preserve"> </w:t>
      </w:r>
      <w:r w:rsidR="0091480B" w:rsidRPr="0022305B">
        <w:rPr>
          <w:i w:val="0"/>
          <w:sz w:val="22"/>
          <w:szCs w:val="22"/>
        </w:rPr>
        <w:t xml:space="preserve">La maledizione del Capitano </w:t>
      </w:r>
      <w:proofErr w:type="spellStart"/>
      <w:r w:rsidR="0091480B" w:rsidRPr="0022305B">
        <w:rPr>
          <w:i w:val="0"/>
          <w:sz w:val="22"/>
          <w:szCs w:val="22"/>
        </w:rPr>
        <w:t>Ghott</w:t>
      </w:r>
      <w:proofErr w:type="spellEnd"/>
      <w:r w:rsidR="0091480B" w:rsidRPr="0022305B">
        <w:rPr>
          <w:i w:val="0"/>
          <w:sz w:val="22"/>
          <w:szCs w:val="22"/>
        </w:rPr>
        <w:t>.</w:t>
      </w:r>
      <w:r w:rsidRPr="0022305B">
        <w:rPr>
          <w:i w:val="0"/>
          <w:sz w:val="22"/>
          <w:szCs w:val="22"/>
        </w:rPr>
        <w:t xml:space="preserve"> </w:t>
      </w:r>
      <w:r w:rsidR="0022305B" w:rsidRPr="0022305B">
        <w:rPr>
          <w:i w:val="0"/>
          <w:sz w:val="22"/>
          <w:szCs w:val="22"/>
        </w:rPr>
        <w:t xml:space="preserve">  </w:t>
      </w:r>
      <w:r w:rsidRPr="0022305B">
        <w:rPr>
          <w:i w:val="0"/>
          <w:sz w:val="22"/>
          <w:szCs w:val="22"/>
        </w:rPr>
        <w:t>…</w:t>
      </w:r>
      <w:r w:rsidR="0022305B">
        <w:rPr>
          <w:i w:val="0"/>
          <w:sz w:val="22"/>
          <w:szCs w:val="22"/>
        </w:rPr>
        <w:t>………</w:t>
      </w:r>
      <w:r w:rsidR="00417188">
        <w:rPr>
          <w:i w:val="0"/>
          <w:sz w:val="22"/>
          <w:szCs w:val="22"/>
        </w:rPr>
        <w:t>pag.</w:t>
      </w:r>
    </w:p>
    <w:p w:rsidR="00EA5720" w:rsidRPr="0022305B" w:rsidRDefault="00CF2FF9" w:rsidP="0091480B">
      <w:pPr>
        <w:spacing w:before="0" w:beforeAutospacing="0" w:after="0" w:afterAutospacing="0"/>
        <w:contextualSpacing/>
        <w:jc w:val="both"/>
        <w:rPr>
          <w:i w:val="0"/>
          <w:sz w:val="22"/>
          <w:szCs w:val="22"/>
        </w:rPr>
      </w:pPr>
      <w:r w:rsidRPr="0022305B">
        <w:rPr>
          <w:i w:val="0"/>
          <w:sz w:val="22"/>
          <w:szCs w:val="22"/>
        </w:rPr>
        <w:t>Cap. 4 -</w:t>
      </w:r>
      <w:r w:rsidR="0091480B" w:rsidRPr="0022305B">
        <w:rPr>
          <w:i w:val="0"/>
          <w:sz w:val="22"/>
          <w:szCs w:val="22"/>
        </w:rPr>
        <w:t xml:space="preserve"> L’</w:t>
      </w:r>
      <w:proofErr w:type="spellStart"/>
      <w:r w:rsidR="0091480B" w:rsidRPr="0022305B">
        <w:rPr>
          <w:i w:val="0"/>
          <w:sz w:val="22"/>
          <w:szCs w:val="22"/>
        </w:rPr>
        <w:t>Atlantis</w:t>
      </w:r>
      <w:proofErr w:type="spellEnd"/>
      <w:r w:rsidR="0022305B" w:rsidRPr="0022305B">
        <w:rPr>
          <w:i w:val="0"/>
          <w:sz w:val="22"/>
          <w:szCs w:val="22"/>
        </w:rPr>
        <w:t xml:space="preserve"> …………………..</w:t>
      </w:r>
      <w:r w:rsidRPr="0022305B">
        <w:rPr>
          <w:i w:val="0"/>
          <w:sz w:val="22"/>
          <w:szCs w:val="22"/>
        </w:rPr>
        <w:t>…………</w:t>
      </w:r>
      <w:r w:rsidR="0022305B">
        <w:rPr>
          <w:i w:val="0"/>
          <w:sz w:val="22"/>
          <w:szCs w:val="22"/>
        </w:rPr>
        <w:t>……….</w:t>
      </w:r>
      <w:r w:rsidR="00417188">
        <w:rPr>
          <w:i w:val="0"/>
          <w:sz w:val="22"/>
          <w:szCs w:val="22"/>
        </w:rPr>
        <w:t>pag.</w:t>
      </w:r>
    </w:p>
    <w:p w:rsidR="00EA5720" w:rsidRPr="0022305B" w:rsidRDefault="00CF2FF9" w:rsidP="00750A97">
      <w:pPr>
        <w:spacing w:before="0" w:beforeAutospacing="0" w:after="0" w:afterAutospacing="0"/>
        <w:contextualSpacing/>
        <w:jc w:val="left"/>
        <w:rPr>
          <w:i w:val="0"/>
          <w:sz w:val="22"/>
          <w:szCs w:val="22"/>
        </w:rPr>
      </w:pPr>
      <w:r w:rsidRPr="0022305B">
        <w:rPr>
          <w:i w:val="0"/>
          <w:sz w:val="22"/>
          <w:szCs w:val="22"/>
        </w:rPr>
        <w:t>Cap. 5 - L</w:t>
      </w:r>
      <w:r w:rsidR="00BA21A4" w:rsidRPr="0022305B">
        <w:rPr>
          <w:i w:val="0"/>
          <w:sz w:val="22"/>
          <w:szCs w:val="22"/>
        </w:rPr>
        <w:t>a bambola del demonio</w:t>
      </w:r>
      <w:r w:rsidRPr="0022305B">
        <w:rPr>
          <w:i w:val="0"/>
          <w:sz w:val="22"/>
          <w:szCs w:val="22"/>
        </w:rPr>
        <w:t xml:space="preserve"> ……</w:t>
      </w:r>
      <w:r w:rsidR="0022305B" w:rsidRPr="0022305B">
        <w:rPr>
          <w:i w:val="0"/>
          <w:sz w:val="22"/>
          <w:szCs w:val="22"/>
        </w:rPr>
        <w:t>..</w:t>
      </w:r>
      <w:r w:rsidRPr="0022305B">
        <w:rPr>
          <w:i w:val="0"/>
          <w:sz w:val="22"/>
          <w:szCs w:val="22"/>
        </w:rPr>
        <w:t>………...</w:t>
      </w:r>
      <w:r w:rsidR="00417188">
        <w:rPr>
          <w:i w:val="0"/>
          <w:sz w:val="22"/>
          <w:szCs w:val="22"/>
        </w:rPr>
        <w:t xml:space="preserve"> pag.</w:t>
      </w:r>
    </w:p>
    <w:p w:rsidR="00EA5720" w:rsidRPr="0022305B" w:rsidRDefault="00EA5720" w:rsidP="00750A97">
      <w:pPr>
        <w:spacing w:before="0" w:beforeAutospacing="0" w:after="0" w:afterAutospacing="0"/>
        <w:contextualSpacing/>
        <w:jc w:val="left"/>
        <w:rPr>
          <w:i w:val="0"/>
          <w:sz w:val="22"/>
          <w:szCs w:val="22"/>
        </w:rPr>
      </w:pPr>
      <w:r w:rsidRPr="0022305B">
        <w:rPr>
          <w:i w:val="0"/>
          <w:sz w:val="22"/>
          <w:szCs w:val="22"/>
        </w:rPr>
        <w:t>Cap</w:t>
      </w:r>
      <w:r w:rsidR="00CF2FF9" w:rsidRPr="0022305B">
        <w:rPr>
          <w:i w:val="0"/>
          <w:sz w:val="22"/>
          <w:szCs w:val="22"/>
        </w:rPr>
        <w:t>. 6 -</w:t>
      </w:r>
      <w:r w:rsidR="002B78D4" w:rsidRPr="0022305B">
        <w:rPr>
          <w:i w:val="0"/>
          <w:sz w:val="22"/>
          <w:szCs w:val="22"/>
        </w:rPr>
        <w:t xml:space="preserve"> </w:t>
      </w:r>
      <w:r w:rsidR="00CF2FF9" w:rsidRPr="0022305B">
        <w:rPr>
          <w:i w:val="0"/>
          <w:sz w:val="22"/>
          <w:szCs w:val="22"/>
        </w:rPr>
        <w:t>L</w:t>
      </w:r>
      <w:r w:rsidR="0091480B" w:rsidRPr="0022305B">
        <w:rPr>
          <w:i w:val="0"/>
          <w:sz w:val="22"/>
          <w:szCs w:val="22"/>
        </w:rPr>
        <w:t xml:space="preserve">eggende sulle acque infestate </w:t>
      </w:r>
      <w:r w:rsidR="00CF2FF9" w:rsidRPr="0022305B">
        <w:rPr>
          <w:i w:val="0"/>
          <w:sz w:val="22"/>
          <w:szCs w:val="22"/>
        </w:rPr>
        <w:t>………..</w:t>
      </w:r>
      <w:r w:rsidR="00417188">
        <w:rPr>
          <w:i w:val="0"/>
          <w:sz w:val="22"/>
          <w:szCs w:val="22"/>
        </w:rPr>
        <w:t xml:space="preserve"> pag.</w:t>
      </w:r>
    </w:p>
    <w:p w:rsidR="00EA5720" w:rsidRPr="0022305B" w:rsidRDefault="00CF2FF9" w:rsidP="00750A97">
      <w:pPr>
        <w:spacing w:before="0" w:beforeAutospacing="0" w:after="0" w:afterAutospacing="0"/>
        <w:contextualSpacing/>
        <w:jc w:val="left"/>
        <w:rPr>
          <w:i w:val="0"/>
          <w:sz w:val="22"/>
          <w:szCs w:val="22"/>
        </w:rPr>
      </w:pPr>
      <w:r w:rsidRPr="0022305B">
        <w:rPr>
          <w:i w:val="0"/>
          <w:sz w:val="22"/>
          <w:szCs w:val="22"/>
        </w:rPr>
        <w:t>Cap.7 -</w:t>
      </w:r>
      <w:r w:rsidR="00EA5720" w:rsidRPr="0022305B">
        <w:rPr>
          <w:i w:val="0"/>
          <w:sz w:val="22"/>
          <w:szCs w:val="22"/>
        </w:rPr>
        <w:t xml:space="preserve"> </w:t>
      </w:r>
      <w:r w:rsidRPr="0022305B">
        <w:rPr>
          <w:i w:val="0"/>
          <w:sz w:val="22"/>
          <w:szCs w:val="22"/>
        </w:rPr>
        <w:t>I</w:t>
      </w:r>
      <w:r w:rsidR="0091480B" w:rsidRPr="0022305B">
        <w:rPr>
          <w:i w:val="0"/>
          <w:sz w:val="22"/>
          <w:szCs w:val="22"/>
        </w:rPr>
        <w:t>l mangiatore di bambini</w:t>
      </w:r>
      <w:r w:rsidR="0022305B" w:rsidRPr="0022305B">
        <w:rPr>
          <w:i w:val="0"/>
          <w:sz w:val="22"/>
          <w:szCs w:val="22"/>
        </w:rPr>
        <w:t xml:space="preserve"> ……………….</w:t>
      </w:r>
      <w:r w:rsidR="00417188">
        <w:rPr>
          <w:i w:val="0"/>
          <w:sz w:val="22"/>
          <w:szCs w:val="22"/>
        </w:rPr>
        <w:t xml:space="preserve"> pag.</w:t>
      </w:r>
    </w:p>
    <w:p w:rsidR="00EA5720" w:rsidRPr="0022305B" w:rsidRDefault="0091480B" w:rsidP="00750A97">
      <w:pPr>
        <w:spacing w:before="0" w:beforeAutospacing="0" w:after="0" w:afterAutospacing="0"/>
        <w:contextualSpacing/>
        <w:jc w:val="left"/>
        <w:rPr>
          <w:i w:val="0"/>
          <w:sz w:val="22"/>
          <w:szCs w:val="22"/>
        </w:rPr>
      </w:pPr>
      <w:r w:rsidRPr="0022305B">
        <w:rPr>
          <w:i w:val="0"/>
          <w:sz w:val="22"/>
          <w:szCs w:val="22"/>
        </w:rPr>
        <w:t>Cap</w:t>
      </w:r>
      <w:r w:rsidR="00CF2FF9" w:rsidRPr="0022305B">
        <w:rPr>
          <w:i w:val="0"/>
          <w:sz w:val="22"/>
          <w:szCs w:val="22"/>
        </w:rPr>
        <w:t>.</w:t>
      </w:r>
      <w:r w:rsidRPr="0022305B">
        <w:rPr>
          <w:i w:val="0"/>
          <w:sz w:val="22"/>
          <w:szCs w:val="22"/>
        </w:rPr>
        <w:t xml:space="preserve"> 8</w:t>
      </w:r>
      <w:r w:rsidR="00CF2FF9" w:rsidRPr="0022305B">
        <w:rPr>
          <w:i w:val="0"/>
          <w:sz w:val="22"/>
          <w:szCs w:val="22"/>
        </w:rPr>
        <w:t xml:space="preserve"> - L</w:t>
      </w:r>
      <w:r w:rsidR="00C30F99" w:rsidRPr="0022305B">
        <w:rPr>
          <w:i w:val="0"/>
          <w:sz w:val="22"/>
          <w:szCs w:val="22"/>
        </w:rPr>
        <w:t>a Bocca del Diavolo</w:t>
      </w:r>
      <w:r w:rsidR="0022305B" w:rsidRPr="0022305B">
        <w:rPr>
          <w:i w:val="0"/>
          <w:sz w:val="22"/>
          <w:szCs w:val="22"/>
        </w:rPr>
        <w:t xml:space="preserve"> ………………</w:t>
      </w:r>
      <w:r w:rsidR="00CF2FF9" w:rsidRPr="0022305B">
        <w:rPr>
          <w:i w:val="0"/>
          <w:sz w:val="22"/>
          <w:szCs w:val="22"/>
        </w:rPr>
        <w:t>…</w:t>
      </w:r>
      <w:r w:rsidR="00417188">
        <w:rPr>
          <w:i w:val="0"/>
          <w:sz w:val="22"/>
          <w:szCs w:val="22"/>
        </w:rPr>
        <w:t xml:space="preserve"> pag.</w:t>
      </w:r>
    </w:p>
    <w:p w:rsidR="00EA5720" w:rsidRPr="0022305B" w:rsidRDefault="00CF2FF9" w:rsidP="00750A97">
      <w:pPr>
        <w:spacing w:before="0" w:beforeAutospacing="0" w:after="0" w:afterAutospacing="0"/>
        <w:contextualSpacing/>
        <w:jc w:val="left"/>
        <w:rPr>
          <w:i w:val="0"/>
          <w:sz w:val="22"/>
          <w:szCs w:val="22"/>
        </w:rPr>
      </w:pPr>
      <w:r w:rsidRPr="0022305B">
        <w:rPr>
          <w:i w:val="0"/>
          <w:sz w:val="22"/>
          <w:szCs w:val="22"/>
        </w:rPr>
        <w:t xml:space="preserve">Cap. 9 - </w:t>
      </w:r>
      <w:r w:rsidR="002B78D4" w:rsidRPr="0022305B">
        <w:rPr>
          <w:i w:val="0"/>
          <w:sz w:val="22"/>
          <w:szCs w:val="22"/>
        </w:rPr>
        <w:t xml:space="preserve"> I fantasmi di </w:t>
      </w:r>
      <w:proofErr w:type="spellStart"/>
      <w:r w:rsidR="002B78D4" w:rsidRPr="0022305B">
        <w:rPr>
          <w:i w:val="0"/>
          <w:sz w:val="22"/>
          <w:szCs w:val="22"/>
        </w:rPr>
        <w:t>Icony</w:t>
      </w:r>
      <w:proofErr w:type="spellEnd"/>
      <w:r w:rsidR="002B78D4" w:rsidRPr="0022305B">
        <w:rPr>
          <w:i w:val="0"/>
          <w:sz w:val="22"/>
          <w:szCs w:val="22"/>
        </w:rPr>
        <w:t xml:space="preserve"> ed </w:t>
      </w:r>
      <w:proofErr w:type="spellStart"/>
      <w:r w:rsidR="002B78D4" w:rsidRPr="0022305B">
        <w:rPr>
          <w:i w:val="0"/>
          <w:sz w:val="22"/>
          <w:szCs w:val="22"/>
        </w:rPr>
        <w:t>Idony</w:t>
      </w:r>
      <w:proofErr w:type="spellEnd"/>
      <w:r w:rsidR="0022305B" w:rsidRPr="0022305B">
        <w:rPr>
          <w:i w:val="0"/>
          <w:sz w:val="22"/>
          <w:szCs w:val="22"/>
        </w:rPr>
        <w:t xml:space="preserve"> ……</w:t>
      </w:r>
      <w:r w:rsidRPr="0022305B">
        <w:rPr>
          <w:i w:val="0"/>
          <w:sz w:val="22"/>
          <w:szCs w:val="22"/>
        </w:rPr>
        <w:t>…….</w:t>
      </w:r>
      <w:r w:rsidR="00417188">
        <w:rPr>
          <w:i w:val="0"/>
          <w:sz w:val="22"/>
          <w:szCs w:val="22"/>
        </w:rPr>
        <w:t xml:space="preserve"> pag.</w:t>
      </w:r>
    </w:p>
    <w:p w:rsidR="00EA5720" w:rsidRPr="0022305B" w:rsidRDefault="00CF2FF9" w:rsidP="00750A97">
      <w:pPr>
        <w:spacing w:before="0" w:beforeAutospacing="0" w:after="0" w:afterAutospacing="0"/>
        <w:contextualSpacing/>
        <w:jc w:val="left"/>
        <w:rPr>
          <w:i w:val="0"/>
          <w:sz w:val="22"/>
          <w:szCs w:val="22"/>
        </w:rPr>
      </w:pPr>
      <w:r w:rsidRPr="0022305B">
        <w:rPr>
          <w:i w:val="0"/>
          <w:sz w:val="22"/>
          <w:szCs w:val="22"/>
        </w:rPr>
        <w:t>Cap. 10 -</w:t>
      </w:r>
      <w:r w:rsidR="00C10F5F" w:rsidRPr="0022305B">
        <w:rPr>
          <w:i w:val="0"/>
          <w:sz w:val="22"/>
          <w:szCs w:val="22"/>
        </w:rPr>
        <w:t xml:space="preserve"> </w:t>
      </w:r>
      <w:r w:rsidR="002B78D4" w:rsidRPr="0022305B">
        <w:rPr>
          <w:i w:val="0"/>
          <w:sz w:val="22"/>
          <w:szCs w:val="22"/>
        </w:rPr>
        <w:t>La casa sull’inferno</w:t>
      </w:r>
      <w:r w:rsidR="0022305B" w:rsidRPr="0022305B">
        <w:rPr>
          <w:i w:val="0"/>
          <w:sz w:val="22"/>
          <w:szCs w:val="22"/>
        </w:rPr>
        <w:t xml:space="preserve"> …………</w:t>
      </w:r>
      <w:r w:rsidRPr="0022305B">
        <w:rPr>
          <w:i w:val="0"/>
          <w:sz w:val="22"/>
          <w:szCs w:val="22"/>
        </w:rPr>
        <w:t>………</w:t>
      </w:r>
      <w:r w:rsidR="00E40AFE" w:rsidRPr="0022305B">
        <w:rPr>
          <w:i w:val="0"/>
          <w:sz w:val="22"/>
          <w:szCs w:val="22"/>
        </w:rPr>
        <w:t>. p</w:t>
      </w:r>
      <w:r w:rsidR="00417188">
        <w:rPr>
          <w:i w:val="0"/>
          <w:sz w:val="22"/>
          <w:szCs w:val="22"/>
        </w:rPr>
        <w:t>ag.</w:t>
      </w:r>
    </w:p>
    <w:p w:rsidR="00AF2D87" w:rsidRPr="0022305B" w:rsidRDefault="00CF2FF9" w:rsidP="00750A97">
      <w:pPr>
        <w:spacing w:before="0" w:beforeAutospacing="0" w:after="0" w:afterAutospacing="0"/>
        <w:contextualSpacing/>
        <w:jc w:val="left"/>
        <w:rPr>
          <w:i w:val="0"/>
          <w:sz w:val="22"/>
          <w:szCs w:val="22"/>
        </w:rPr>
      </w:pPr>
      <w:r w:rsidRPr="0022305B">
        <w:rPr>
          <w:i w:val="0"/>
          <w:sz w:val="22"/>
          <w:szCs w:val="22"/>
        </w:rPr>
        <w:t>Cap.</w:t>
      </w:r>
      <w:r w:rsidR="00AF2D87" w:rsidRPr="0022305B">
        <w:rPr>
          <w:i w:val="0"/>
          <w:sz w:val="22"/>
          <w:szCs w:val="22"/>
        </w:rPr>
        <w:t xml:space="preserve"> 11</w:t>
      </w:r>
      <w:r w:rsidRPr="0022305B">
        <w:rPr>
          <w:i w:val="0"/>
          <w:sz w:val="22"/>
          <w:szCs w:val="22"/>
        </w:rPr>
        <w:t xml:space="preserve"> -</w:t>
      </w:r>
      <w:r w:rsidR="002B78D4" w:rsidRPr="0022305B">
        <w:rPr>
          <w:i w:val="0"/>
          <w:sz w:val="22"/>
          <w:szCs w:val="22"/>
        </w:rPr>
        <w:t xml:space="preserve"> 8 Luglio</w:t>
      </w:r>
      <w:r w:rsidR="0022305B" w:rsidRPr="0022305B">
        <w:rPr>
          <w:i w:val="0"/>
          <w:sz w:val="22"/>
          <w:szCs w:val="22"/>
        </w:rPr>
        <w:t xml:space="preserve"> …………………..</w:t>
      </w:r>
      <w:r w:rsidRPr="0022305B">
        <w:rPr>
          <w:i w:val="0"/>
          <w:sz w:val="22"/>
          <w:szCs w:val="22"/>
        </w:rPr>
        <w:t>………</w:t>
      </w:r>
      <w:r w:rsidR="0022305B" w:rsidRPr="0022305B">
        <w:rPr>
          <w:i w:val="0"/>
          <w:sz w:val="22"/>
          <w:szCs w:val="22"/>
        </w:rPr>
        <w:t>..</w:t>
      </w:r>
      <w:r w:rsidR="00630068" w:rsidRPr="0022305B">
        <w:rPr>
          <w:i w:val="0"/>
          <w:sz w:val="22"/>
          <w:szCs w:val="22"/>
        </w:rPr>
        <w:t>.</w:t>
      </w:r>
      <w:r w:rsidR="00417188">
        <w:rPr>
          <w:i w:val="0"/>
          <w:sz w:val="22"/>
          <w:szCs w:val="22"/>
        </w:rPr>
        <w:t xml:space="preserve">   pag.</w:t>
      </w:r>
    </w:p>
    <w:p w:rsidR="00AF2D87" w:rsidRPr="0022305B" w:rsidRDefault="00CF2FF9" w:rsidP="00750A97">
      <w:pPr>
        <w:spacing w:before="0" w:beforeAutospacing="0" w:after="0" w:afterAutospacing="0"/>
        <w:contextualSpacing/>
        <w:jc w:val="left"/>
        <w:rPr>
          <w:i w:val="0"/>
          <w:sz w:val="22"/>
          <w:szCs w:val="22"/>
        </w:rPr>
      </w:pPr>
      <w:r w:rsidRPr="0022305B">
        <w:rPr>
          <w:i w:val="0"/>
          <w:sz w:val="22"/>
          <w:szCs w:val="22"/>
        </w:rPr>
        <w:t>Cap.</w:t>
      </w:r>
      <w:r w:rsidR="00AF2D87" w:rsidRPr="0022305B">
        <w:rPr>
          <w:i w:val="0"/>
          <w:sz w:val="22"/>
          <w:szCs w:val="22"/>
        </w:rPr>
        <w:t xml:space="preserve"> 12</w:t>
      </w:r>
      <w:r w:rsidRPr="0022305B">
        <w:rPr>
          <w:i w:val="0"/>
          <w:sz w:val="22"/>
          <w:szCs w:val="22"/>
        </w:rPr>
        <w:t xml:space="preserve"> –</w:t>
      </w:r>
      <w:r w:rsidR="002B78D4" w:rsidRPr="0022305B">
        <w:rPr>
          <w:i w:val="0"/>
          <w:sz w:val="22"/>
          <w:szCs w:val="22"/>
        </w:rPr>
        <w:t xml:space="preserve"> Scomparsi</w:t>
      </w:r>
      <w:r w:rsidRPr="0022305B">
        <w:rPr>
          <w:i w:val="0"/>
          <w:sz w:val="22"/>
          <w:szCs w:val="22"/>
        </w:rPr>
        <w:t xml:space="preserve"> …………………………</w:t>
      </w:r>
      <w:r w:rsidR="0022305B" w:rsidRPr="0022305B">
        <w:rPr>
          <w:i w:val="0"/>
          <w:sz w:val="22"/>
          <w:szCs w:val="22"/>
        </w:rPr>
        <w:t>...</w:t>
      </w:r>
      <w:r w:rsidR="00417188">
        <w:rPr>
          <w:i w:val="0"/>
          <w:sz w:val="22"/>
          <w:szCs w:val="22"/>
        </w:rPr>
        <w:t xml:space="preserve"> pag.</w:t>
      </w:r>
    </w:p>
    <w:p w:rsidR="00AF2D87" w:rsidRPr="0022305B" w:rsidRDefault="00CF2FF9" w:rsidP="00750A97">
      <w:pPr>
        <w:spacing w:before="0" w:beforeAutospacing="0" w:after="0" w:afterAutospacing="0"/>
        <w:contextualSpacing/>
        <w:jc w:val="left"/>
        <w:rPr>
          <w:i w:val="0"/>
          <w:sz w:val="22"/>
          <w:szCs w:val="22"/>
        </w:rPr>
      </w:pPr>
      <w:r w:rsidRPr="0022305B">
        <w:rPr>
          <w:i w:val="0"/>
          <w:sz w:val="22"/>
          <w:szCs w:val="22"/>
        </w:rPr>
        <w:t>Cap.</w:t>
      </w:r>
      <w:r w:rsidR="00AF2D87" w:rsidRPr="0022305B">
        <w:rPr>
          <w:i w:val="0"/>
          <w:sz w:val="22"/>
          <w:szCs w:val="22"/>
        </w:rPr>
        <w:t xml:space="preserve"> 13</w:t>
      </w:r>
      <w:r w:rsidRPr="0022305B">
        <w:rPr>
          <w:i w:val="0"/>
          <w:sz w:val="22"/>
          <w:szCs w:val="22"/>
        </w:rPr>
        <w:t xml:space="preserve"> - S</w:t>
      </w:r>
      <w:r w:rsidR="00C10F5F" w:rsidRPr="0022305B">
        <w:rPr>
          <w:i w:val="0"/>
          <w:sz w:val="22"/>
          <w:szCs w:val="22"/>
        </w:rPr>
        <w:t>iamo solo di passaggio</w:t>
      </w:r>
      <w:r w:rsidR="0022305B" w:rsidRPr="0022305B">
        <w:rPr>
          <w:i w:val="0"/>
          <w:sz w:val="22"/>
          <w:szCs w:val="22"/>
        </w:rPr>
        <w:t xml:space="preserve"> ………...</w:t>
      </w:r>
      <w:r w:rsidR="00E40AFE" w:rsidRPr="0022305B">
        <w:rPr>
          <w:i w:val="0"/>
          <w:sz w:val="22"/>
          <w:szCs w:val="22"/>
        </w:rPr>
        <w:t xml:space="preserve">…..  </w:t>
      </w:r>
      <w:r w:rsidRPr="0022305B">
        <w:rPr>
          <w:i w:val="0"/>
          <w:sz w:val="22"/>
          <w:szCs w:val="22"/>
        </w:rPr>
        <w:t>pag</w:t>
      </w:r>
      <w:r w:rsidR="006F5BF8" w:rsidRPr="0022305B">
        <w:rPr>
          <w:i w:val="0"/>
          <w:sz w:val="22"/>
          <w:szCs w:val="22"/>
        </w:rPr>
        <w:t>.</w:t>
      </w:r>
    </w:p>
    <w:p w:rsidR="00AF2D87" w:rsidRPr="0022305B" w:rsidRDefault="00CF2FF9" w:rsidP="00750A97">
      <w:pPr>
        <w:spacing w:before="0" w:beforeAutospacing="0" w:after="0" w:afterAutospacing="0"/>
        <w:contextualSpacing/>
        <w:jc w:val="left"/>
        <w:rPr>
          <w:i w:val="0"/>
          <w:sz w:val="22"/>
          <w:szCs w:val="22"/>
        </w:rPr>
      </w:pPr>
      <w:r w:rsidRPr="0022305B">
        <w:rPr>
          <w:i w:val="0"/>
          <w:sz w:val="22"/>
          <w:szCs w:val="22"/>
        </w:rPr>
        <w:t>Cap.</w:t>
      </w:r>
      <w:r w:rsidR="00AF2D87" w:rsidRPr="0022305B">
        <w:rPr>
          <w:i w:val="0"/>
          <w:sz w:val="22"/>
          <w:szCs w:val="22"/>
        </w:rPr>
        <w:t xml:space="preserve"> 14 </w:t>
      </w:r>
      <w:r w:rsidRPr="0022305B">
        <w:rPr>
          <w:i w:val="0"/>
          <w:sz w:val="22"/>
          <w:szCs w:val="22"/>
        </w:rPr>
        <w:t xml:space="preserve">- </w:t>
      </w:r>
      <w:r w:rsidR="00C10F5F" w:rsidRPr="0022305B">
        <w:rPr>
          <w:i w:val="0"/>
          <w:sz w:val="22"/>
          <w:szCs w:val="22"/>
        </w:rPr>
        <w:t>La Fiera dei Morti</w:t>
      </w:r>
      <w:r w:rsidR="0022305B" w:rsidRPr="0022305B">
        <w:rPr>
          <w:i w:val="0"/>
          <w:sz w:val="22"/>
          <w:szCs w:val="22"/>
        </w:rPr>
        <w:t xml:space="preserve"> …………...</w:t>
      </w:r>
      <w:r w:rsidR="006F5BF8" w:rsidRPr="0022305B">
        <w:rPr>
          <w:i w:val="0"/>
          <w:sz w:val="22"/>
          <w:szCs w:val="22"/>
        </w:rPr>
        <w:t>………</w:t>
      </w:r>
      <w:r w:rsidRPr="0022305B">
        <w:rPr>
          <w:i w:val="0"/>
          <w:sz w:val="22"/>
          <w:szCs w:val="22"/>
        </w:rPr>
        <w:t xml:space="preserve"> pag</w:t>
      </w:r>
      <w:r w:rsidR="006F5BF8" w:rsidRPr="0022305B">
        <w:rPr>
          <w:i w:val="0"/>
          <w:sz w:val="22"/>
          <w:szCs w:val="22"/>
        </w:rPr>
        <w:t>.</w:t>
      </w:r>
    </w:p>
    <w:p w:rsidR="00C10F5F" w:rsidRPr="0022305B" w:rsidRDefault="00CF2FF9" w:rsidP="00750A97">
      <w:pPr>
        <w:spacing w:before="0" w:beforeAutospacing="0" w:after="0" w:afterAutospacing="0"/>
        <w:contextualSpacing/>
        <w:jc w:val="left"/>
        <w:rPr>
          <w:i w:val="0"/>
          <w:sz w:val="22"/>
          <w:szCs w:val="22"/>
        </w:rPr>
      </w:pPr>
      <w:r w:rsidRPr="0022305B">
        <w:rPr>
          <w:i w:val="0"/>
          <w:sz w:val="22"/>
          <w:szCs w:val="22"/>
        </w:rPr>
        <w:t>Cap. 15 - L</w:t>
      </w:r>
      <w:r w:rsidR="00C10F5F" w:rsidRPr="0022305B">
        <w:rPr>
          <w:i w:val="0"/>
          <w:sz w:val="22"/>
          <w:szCs w:val="22"/>
        </w:rPr>
        <w:t>’unico</w:t>
      </w:r>
      <w:r w:rsidRPr="0022305B">
        <w:rPr>
          <w:i w:val="0"/>
          <w:sz w:val="22"/>
          <w:szCs w:val="22"/>
        </w:rPr>
        <w:t xml:space="preserve"> po</w:t>
      </w:r>
      <w:r w:rsidR="006F5BF8" w:rsidRPr="0022305B">
        <w:rPr>
          <w:i w:val="0"/>
          <w:sz w:val="22"/>
          <w:szCs w:val="22"/>
        </w:rPr>
        <w:t>sto felice è dentro se stessi …</w:t>
      </w:r>
      <w:r w:rsidR="0022305B" w:rsidRPr="0022305B">
        <w:rPr>
          <w:i w:val="0"/>
          <w:sz w:val="22"/>
          <w:szCs w:val="22"/>
        </w:rPr>
        <w:t xml:space="preserve"> </w:t>
      </w:r>
      <w:r w:rsidR="00E40AFE" w:rsidRPr="0022305B">
        <w:rPr>
          <w:i w:val="0"/>
          <w:sz w:val="22"/>
          <w:szCs w:val="22"/>
        </w:rPr>
        <w:t>p</w:t>
      </w:r>
      <w:r w:rsidRPr="0022305B">
        <w:rPr>
          <w:i w:val="0"/>
          <w:sz w:val="22"/>
          <w:szCs w:val="22"/>
        </w:rPr>
        <w:t>ag</w:t>
      </w:r>
      <w:r w:rsidR="006F5BF8" w:rsidRPr="0022305B">
        <w:rPr>
          <w:i w:val="0"/>
          <w:sz w:val="22"/>
          <w:szCs w:val="22"/>
        </w:rPr>
        <w:t>.</w:t>
      </w:r>
    </w:p>
    <w:p w:rsidR="006F5BF8" w:rsidRPr="0022305B" w:rsidRDefault="006F5BF8" w:rsidP="00750A97">
      <w:pPr>
        <w:spacing w:before="0" w:beforeAutospacing="0" w:after="0" w:afterAutospacing="0"/>
        <w:contextualSpacing/>
        <w:jc w:val="left"/>
        <w:rPr>
          <w:i w:val="0"/>
          <w:sz w:val="22"/>
          <w:szCs w:val="22"/>
        </w:rPr>
      </w:pPr>
      <w:r w:rsidRPr="0022305B">
        <w:rPr>
          <w:i w:val="0"/>
          <w:sz w:val="22"/>
          <w:szCs w:val="22"/>
        </w:rPr>
        <w:t>Cap.16 – Il codice del mare</w:t>
      </w:r>
      <w:r w:rsidR="00E40AFE" w:rsidRPr="0022305B">
        <w:rPr>
          <w:i w:val="0"/>
          <w:sz w:val="22"/>
          <w:szCs w:val="22"/>
        </w:rPr>
        <w:t xml:space="preserve"> ……………………….</w:t>
      </w:r>
      <w:r w:rsidR="00417188">
        <w:rPr>
          <w:i w:val="0"/>
          <w:sz w:val="22"/>
          <w:szCs w:val="22"/>
        </w:rPr>
        <w:t xml:space="preserve"> pag.</w:t>
      </w:r>
    </w:p>
    <w:p w:rsidR="00AC4782" w:rsidRPr="0022305B" w:rsidRDefault="006F5BF8" w:rsidP="006F5BF8">
      <w:pPr>
        <w:spacing w:before="0" w:beforeAutospacing="0" w:after="0" w:afterAutospacing="0"/>
        <w:contextualSpacing/>
        <w:jc w:val="left"/>
        <w:rPr>
          <w:i w:val="0"/>
          <w:sz w:val="22"/>
          <w:szCs w:val="22"/>
        </w:rPr>
      </w:pPr>
      <w:r w:rsidRPr="0022305B">
        <w:rPr>
          <w:i w:val="0"/>
          <w:sz w:val="22"/>
          <w:szCs w:val="22"/>
        </w:rPr>
        <w:t>Cap. 17</w:t>
      </w:r>
      <w:r w:rsidR="00E40AFE" w:rsidRPr="0022305B">
        <w:rPr>
          <w:i w:val="0"/>
          <w:sz w:val="22"/>
          <w:szCs w:val="22"/>
        </w:rPr>
        <w:t xml:space="preserve"> – Il codice di Grace ………………………</w:t>
      </w:r>
      <w:r w:rsidR="00417188">
        <w:rPr>
          <w:i w:val="0"/>
          <w:sz w:val="22"/>
          <w:szCs w:val="22"/>
        </w:rPr>
        <w:t xml:space="preserve"> pag.</w:t>
      </w:r>
    </w:p>
    <w:p w:rsidR="00AC4782" w:rsidRPr="003458F8" w:rsidRDefault="00AC4782" w:rsidP="00750A97">
      <w:pPr>
        <w:spacing w:before="0" w:beforeAutospacing="0" w:after="0" w:afterAutospacing="0"/>
        <w:rPr>
          <w:b/>
          <w:sz w:val="25"/>
          <w:szCs w:val="25"/>
        </w:rPr>
      </w:pPr>
    </w:p>
    <w:p w:rsidR="00AC4782" w:rsidRPr="003458F8" w:rsidRDefault="00AC4782" w:rsidP="00750A97">
      <w:pPr>
        <w:spacing w:before="0" w:beforeAutospacing="0" w:after="0" w:afterAutospacing="0"/>
        <w:rPr>
          <w:b/>
          <w:sz w:val="25"/>
          <w:szCs w:val="25"/>
        </w:rPr>
      </w:pPr>
    </w:p>
    <w:p w:rsidR="00AC4782" w:rsidRPr="003458F8" w:rsidRDefault="00AC4782" w:rsidP="00750A97">
      <w:pPr>
        <w:spacing w:before="0" w:beforeAutospacing="0" w:after="0" w:afterAutospacing="0"/>
        <w:rPr>
          <w:b/>
          <w:sz w:val="25"/>
          <w:szCs w:val="25"/>
        </w:rPr>
      </w:pPr>
    </w:p>
    <w:p w:rsidR="00AC4782" w:rsidRPr="003458F8" w:rsidRDefault="00AC4782" w:rsidP="00750A97">
      <w:pPr>
        <w:spacing w:before="0" w:beforeAutospacing="0" w:after="0" w:afterAutospacing="0"/>
        <w:rPr>
          <w:b/>
          <w:sz w:val="25"/>
          <w:szCs w:val="25"/>
        </w:rPr>
      </w:pPr>
    </w:p>
    <w:p w:rsidR="00AC4782" w:rsidRPr="003458F8" w:rsidRDefault="00AC4782" w:rsidP="00750A97">
      <w:pPr>
        <w:spacing w:before="0" w:beforeAutospacing="0" w:after="0" w:afterAutospacing="0"/>
        <w:rPr>
          <w:b/>
          <w:sz w:val="25"/>
          <w:szCs w:val="25"/>
        </w:rPr>
      </w:pPr>
    </w:p>
    <w:p w:rsidR="00AC4782" w:rsidRPr="003458F8" w:rsidRDefault="00AC4782" w:rsidP="00750A97">
      <w:pPr>
        <w:spacing w:before="0" w:beforeAutospacing="0" w:after="0" w:afterAutospacing="0"/>
        <w:rPr>
          <w:b/>
          <w:sz w:val="25"/>
          <w:szCs w:val="25"/>
        </w:rPr>
      </w:pPr>
    </w:p>
    <w:p w:rsidR="00704D0C" w:rsidRPr="003458F8" w:rsidRDefault="00B65FC3" w:rsidP="00704D0C">
      <w:pPr>
        <w:spacing w:before="0" w:beforeAutospacing="0" w:after="0" w:afterAutospacing="0"/>
        <w:rPr>
          <w:sz w:val="25"/>
          <w:szCs w:val="25"/>
        </w:rPr>
      </w:pPr>
      <w:r>
        <w:rPr>
          <w:noProof/>
          <w:sz w:val="25"/>
          <w:szCs w:val="25"/>
          <w:lang w:eastAsia="it-IT"/>
        </w:rPr>
        <w:lastRenderedPageBreak/>
        <w:drawing>
          <wp:inline distT="0" distB="0" distL="0" distR="0">
            <wp:extent cx="2371725" cy="3571875"/>
            <wp:effectExtent l="19050" t="0" r="9525" b="0"/>
            <wp:docPr id="9" name="Immagine 9" descr="SCAN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AN8"/>
                    <pic:cNvPicPr>
                      <a:picLocks noChangeAspect="1" noChangeArrowheads="1"/>
                    </pic:cNvPicPr>
                  </pic:nvPicPr>
                  <pic:blipFill>
                    <a:blip r:embed="rId14" cstate="print"/>
                    <a:srcRect/>
                    <a:stretch>
                      <a:fillRect/>
                    </a:stretch>
                  </pic:blipFill>
                  <pic:spPr bwMode="auto">
                    <a:xfrm>
                      <a:off x="0" y="0"/>
                      <a:ext cx="2371725" cy="3571875"/>
                    </a:xfrm>
                    <a:prstGeom prst="rect">
                      <a:avLst/>
                    </a:prstGeom>
                    <a:noFill/>
                    <a:ln w="9525">
                      <a:noFill/>
                      <a:miter lim="800000"/>
                      <a:headEnd/>
                      <a:tailEnd/>
                    </a:ln>
                  </pic:spPr>
                </pic:pic>
              </a:graphicData>
            </a:graphic>
          </wp:inline>
        </w:drawing>
      </w:r>
    </w:p>
    <w:p w:rsidR="00704D0C" w:rsidRPr="003458F8" w:rsidRDefault="00704D0C" w:rsidP="00704D0C">
      <w:pPr>
        <w:spacing w:before="0" w:beforeAutospacing="0" w:after="0" w:afterAutospacing="0"/>
        <w:jc w:val="both"/>
        <w:rPr>
          <w:sz w:val="25"/>
          <w:szCs w:val="25"/>
        </w:rPr>
      </w:pPr>
    </w:p>
    <w:p w:rsidR="00704D0C" w:rsidRPr="0022305B" w:rsidRDefault="00704D0C" w:rsidP="0022305B">
      <w:pPr>
        <w:pStyle w:val="Didascalia"/>
        <w:jc w:val="right"/>
        <w:rPr>
          <w:b w:val="0"/>
        </w:rPr>
      </w:pPr>
      <w:r w:rsidRPr="0022305B">
        <w:rPr>
          <w:b w:val="0"/>
        </w:rPr>
        <w:t xml:space="preserve">Figura </w:t>
      </w:r>
      <w:r w:rsidR="004F6B1D">
        <w:rPr>
          <w:b w:val="0"/>
        </w:rPr>
        <w:t>9</w:t>
      </w:r>
      <w:r w:rsidRPr="0022305B">
        <w:rPr>
          <w:b w:val="0"/>
        </w:rPr>
        <w:t xml:space="preserve"> - cerimoniere</w:t>
      </w:r>
    </w:p>
    <w:p w:rsidR="00AC4782" w:rsidRPr="003458F8" w:rsidRDefault="00AC4782" w:rsidP="00750A97">
      <w:pPr>
        <w:spacing w:before="0" w:beforeAutospacing="0" w:after="0" w:afterAutospacing="0"/>
        <w:rPr>
          <w:b/>
          <w:sz w:val="25"/>
          <w:szCs w:val="25"/>
        </w:rPr>
      </w:pPr>
    </w:p>
    <w:p w:rsidR="00AC4782" w:rsidRPr="003458F8" w:rsidRDefault="00AC4782" w:rsidP="00750A97">
      <w:pPr>
        <w:spacing w:before="0" w:beforeAutospacing="0" w:after="0" w:afterAutospacing="0"/>
        <w:rPr>
          <w:sz w:val="25"/>
          <w:szCs w:val="25"/>
        </w:rPr>
      </w:pPr>
    </w:p>
    <w:p w:rsidR="00BD3769" w:rsidRPr="003458F8" w:rsidRDefault="00B65FC3" w:rsidP="00BD3769">
      <w:pPr>
        <w:keepNext/>
        <w:spacing w:before="0" w:beforeAutospacing="0" w:after="0" w:afterAutospacing="0"/>
        <w:rPr>
          <w:sz w:val="25"/>
          <w:szCs w:val="25"/>
        </w:rPr>
      </w:pPr>
      <w:r>
        <w:rPr>
          <w:noProof/>
          <w:sz w:val="25"/>
          <w:szCs w:val="25"/>
          <w:lang w:eastAsia="it-IT"/>
        </w:rPr>
        <w:lastRenderedPageBreak/>
        <w:drawing>
          <wp:inline distT="0" distB="0" distL="0" distR="0">
            <wp:extent cx="3171825" cy="4410075"/>
            <wp:effectExtent l="19050" t="0" r="9525" b="0"/>
            <wp:docPr id="10" name="Immagine 10" descr="SCA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AN3"/>
                    <pic:cNvPicPr>
                      <a:picLocks noChangeAspect="1" noChangeArrowheads="1"/>
                    </pic:cNvPicPr>
                  </pic:nvPicPr>
                  <pic:blipFill>
                    <a:blip r:embed="rId15" cstate="print"/>
                    <a:srcRect/>
                    <a:stretch>
                      <a:fillRect/>
                    </a:stretch>
                  </pic:blipFill>
                  <pic:spPr bwMode="auto">
                    <a:xfrm>
                      <a:off x="0" y="0"/>
                      <a:ext cx="3171825" cy="4410075"/>
                    </a:xfrm>
                    <a:prstGeom prst="rect">
                      <a:avLst/>
                    </a:prstGeom>
                    <a:noFill/>
                    <a:ln w="9525">
                      <a:noFill/>
                      <a:miter lim="800000"/>
                      <a:headEnd/>
                      <a:tailEnd/>
                    </a:ln>
                  </pic:spPr>
                </pic:pic>
              </a:graphicData>
            </a:graphic>
          </wp:inline>
        </w:drawing>
      </w:r>
    </w:p>
    <w:p w:rsidR="001A0E96" w:rsidRPr="0022305B" w:rsidRDefault="00BD3769" w:rsidP="0022305B">
      <w:pPr>
        <w:pStyle w:val="Didascalia"/>
        <w:jc w:val="right"/>
        <w:rPr>
          <w:b w:val="0"/>
        </w:rPr>
      </w:pPr>
      <w:r w:rsidRPr="0022305B">
        <w:rPr>
          <w:b w:val="0"/>
        </w:rPr>
        <w:t xml:space="preserve">Figura </w:t>
      </w:r>
      <w:r w:rsidR="004F6B1D">
        <w:rPr>
          <w:b w:val="0"/>
        </w:rPr>
        <w:t>10 -</w:t>
      </w:r>
      <w:r w:rsidRPr="0022305B">
        <w:rPr>
          <w:b w:val="0"/>
        </w:rPr>
        <w:t xml:space="preserve"> pianta del palazzo di </w:t>
      </w:r>
      <w:proofErr w:type="spellStart"/>
      <w:r w:rsidRPr="0022305B">
        <w:rPr>
          <w:b w:val="0"/>
        </w:rPr>
        <w:t>Goth</w:t>
      </w:r>
      <w:proofErr w:type="spellEnd"/>
    </w:p>
    <w:p w:rsidR="00A45103" w:rsidRPr="003458F8" w:rsidRDefault="00A45103" w:rsidP="00750A97">
      <w:pPr>
        <w:spacing w:before="0" w:beforeAutospacing="0" w:after="0" w:afterAutospacing="0"/>
        <w:contextualSpacing/>
        <w:jc w:val="both"/>
        <w:rPr>
          <w:sz w:val="25"/>
          <w:szCs w:val="25"/>
        </w:rPr>
      </w:pPr>
    </w:p>
    <w:p w:rsidR="00316172" w:rsidRPr="003458F8" w:rsidRDefault="00B65FC3" w:rsidP="00316172">
      <w:pPr>
        <w:keepNext/>
        <w:spacing w:before="0" w:beforeAutospacing="0" w:after="0" w:afterAutospacing="0"/>
        <w:contextualSpacing/>
        <w:rPr>
          <w:sz w:val="25"/>
          <w:szCs w:val="25"/>
        </w:rPr>
      </w:pPr>
      <w:r>
        <w:rPr>
          <w:noProof/>
          <w:sz w:val="25"/>
          <w:szCs w:val="25"/>
          <w:lang w:eastAsia="it-IT"/>
        </w:rPr>
        <w:lastRenderedPageBreak/>
        <w:drawing>
          <wp:inline distT="0" distB="0" distL="0" distR="0">
            <wp:extent cx="2971800" cy="4391025"/>
            <wp:effectExtent l="19050" t="0" r="0" b="0"/>
            <wp:docPr id="11" name="Immagine 11" descr="SCAN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AN6"/>
                    <pic:cNvPicPr>
                      <a:picLocks noChangeAspect="1" noChangeArrowheads="1"/>
                    </pic:cNvPicPr>
                  </pic:nvPicPr>
                  <pic:blipFill>
                    <a:blip r:embed="rId16"/>
                    <a:srcRect/>
                    <a:stretch>
                      <a:fillRect/>
                    </a:stretch>
                  </pic:blipFill>
                  <pic:spPr bwMode="auto">
                    <a:xfrm>
                      <a:off x="0" y="0"/>
                      <a:ext cx="2971800" cy="4391025"/>
                    </a:xfrm>
                    <a:prstGeom prst="rect">
                      <a:avLst/>
                    </a:prstGeom>
                    <a:noFill/>
                    <a:ln w="9525">
                      <a:noFill/>
                      <a:miter lim="800000"/>
                      <a:headEnd/>
                      <a:tailEnd/>
                    </a:ln>
                  </pic:spPr>
                </pic:pic>
              </a:graphicData>
            </a:graphic>
          </wp:inline>
        </w:drawing>
      </w:r>
    </w:p>
    <w:p w:rsidR="00316172" w:rsidRPr="0022305B" w:rsidRDefault="00316172" w:rsidP="0022305B">
      <w:pPr>
        <w:pStyle w:val="Didascalia"/>
        <w:jc w:val="right"/>
        <w:rPr>
          <w:b w:val="0"/>
        </w:rPr>
      </w:pPr>
      <w:r w:rsidRPr="0022305B">
        <w:rPr>
          <w:b w:val="0"/>
        </w:rPr>
        <w:t>Figura</w:t>
      </w:r>
      <w:r w:rsidR="004F6B1D">
        <w:rPr>
          <w:b w:val="0"/>
        </w:rPr>
        <w:t xml:space="preserve"> 11</w:t>
      </w:r>
      <w:r w:rsidRPr="0022305B">
        <w:rPr>
          <w:b w:val="0"/>
        </w:rPr>
        <w:t xml:space="preserve"> - sirena</w:t>
      </w:r>
    </w:p>
    <w:p w:rsidR="00AF2D87" w:rsidRPr="003458F8" w:rsidRDefault="00AF2D87" w:rsidP="00750A97">
      <w:pPr>
        <w:spacing w:before="0" w:beforeAutospacing="0" w:after="0" w:afterAutospacing="0"/>
        <w:contextualSpacing/>
        <w:jc w:val="both"/>
        <w:rPr>
          <w:sz w:val="25"/>
          <w:szCs w:val="25"/>
        </w:rPr>
      </w:pPr>
    </w:p>
    <w:p w:rsidR="00D342C4" w:rsidRPr="003458F8" w:rsidRDefault="00B65FC3" w:rsidP="00D342C4">
      <w:pPr>
        <w:keepNext/>
        <w:spacing w:before="0" w:beforeAutospacing="0" w:after="0" w:afterAutospacing="0"/>
        <w:contextualSpacing/>
        <w:rPr>
          <w:sz w:val="25"/>
          <w:szCs w:val="25"/>
        </w:rPr>
      </w:pPr>
      <w:r>
        <w:rPr>
          <w:noProof/>
          <w:sz w:val="25"/>
          <w:szCs w:val="25"/>
          <w:lang w:eastAsia="it-IT"/>
        </w:rPr>
        <w:drawing>
          <wp:inline distT="0" distB="0" distL="0" distR="0">
            <wp:extent cx="2419350" cy="3667125"/>
            <wp:effectExtent l="19050" t="0" r="0" b="0"/>
            <wp:docPr id="12" name="Immagine 5" descr="C:\Users\J\Desktop\I FANTASMI DELL'OCEANO\kraken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C:\Users\J\Desktop\I FANTASMI DELL'OCEANO\krakenrr.jpg"/>
                    <pic:cNvPicPr>
                      <a:picLocks noChangeAspect="1" noChangeArrowheads="1"/>
                    </pic:cNvPicPr>
                  </pic:nvPicPr>
                  <pic:blipFill>
                    <a:blip r:embed="rId17"/>
                    <a:srcRect/>
                    <a:stretch>
                      <a:fillRect/>
                    </a:stretch>
                  </pic:blipFill>
                  <pic:spPr bwMode="auto">
                    <a:xfrm>
                      <a:off x="0" y="0"/>
                      <a:ext cx="2419350" cy="3667125"/>
                    </a:xfrm>
                    <a:prstGeom prst="rect">
                      <a:avLst/>
                    </a:prstGeom>
                    <a:noFill/>
                    <a:ln w="9525">
                      <a:noFill/>
                      <a:miter lim="800000"/>
                      <a:headEnd/>
                      <a:tailEnd/>
                    </a:ln>
                  </pic:spPr>
                </pic:pic>
              </a:graphicData>
            </a:graphic>
          </wp:inline>
        </w:drawing>
      </w:r>
    </w:p>
    <w:p w:rsidR="00486076" w:rsidRPr="0022305B" w:rsidRDefault="00D342C4" w:rsidP="0022305B">
      <w:pPr>
        <w:pStyle w:val="Didascalia"/>
        <w:jc w:val="right"/>
        <w:rPr>
          <w:b w:val="0"/>
        </w:rPr>
      </w:pPr>
      <w:r w:rsidRPr="0022305B">
        <w:rPr>
          <w:b w:val="0"/>
        </w:rPr>
        <w:t xml:space="preserve">Figura </w:t>
      </w:r>
      <w:r w:rsidR="004F6B1D">
        <w:rPr>
          <w:b w:val="0"/>
        </w:rPr>
        <w:t>12</w:t>
      </w:r>
      <w:r w:rsidRPr="0022305B">
        <w:rPr>
          <w:b w:val="0"/>
        </w:rPr>
        <w:t xml:space="preserve"> -</w:t>
      </w:r>
      <w:r w:rsidR="004F6B1D">
        <w:rPr>
          <w:b w:val="0"/>
        </w:rPr>
        <w:t xml:space="preserve"> </w:t>
      </w:r>
      <w:r w:rsidRPr="0022305B">
        <w:rPr>
          <w:b w:val="0"/>
        </w:rPr>
        <w:t>Tentacol</w:t>
      </w:r>
      <w:r w:rsidR="00E40AFE" w:rsidRPr="0022305B">
        <w:rPr>
          <w:b w:val="0"/>
        </w:rPr>
        <w:t>i</w:t>
      </w:r>
    </w:p>
    <w:p w:rsidR="008D38B3" w:rsidRPr="003458F8" w:rsidRDefault="008D38B3" w:rsidP="00750A97">
      <w:pPr>
        <w:spacing w:before="0" w:beforeAutospacing="0" w:after="0" w:afterAutospacing="0"/>
        <w:contextualSpacing/>
        <w:rPr>
          <w:sz w:val="25"/>
          <w:szCs w:val="25"/>
        </w:rPr>
      </w:pPr>
    </w:p>
    <w:p w:rsidR="00E97C4A" w:rsidRPr="003458F8" w:rsidRDefault="008160DA" w:rsidP="00750A97">
      <w:pPr>
        <w:spacing w:before="0" w:beforeAutospacing="0" w:after="0" w:afterAutospacing="0"/>
        <w:contextualSpacing/>
        <w:rPr>
          <w:i w:val="0"/>
          <w:sz w:val="25"/>
          <w:szCs w:val="25"/>
        </w:rPr>
      </w:pPr>
      <w:r w:rsidRPr="003458F8">
        <w:rPr>
          <w:i w:val="0"/>
          <w:sz w:val="25"/>
          <w:szCs w:val="25"/>
        </w:rPr>
        <w:t>A volte i segreti vengono sepolti con noi</w:t>
      </w:r>
      <w:r w:rsidR="00FA03DB" w:rsidRPr="003458F8">
        <w:rPr>
          <w:i w:val="0"/>
          <w:sz w:val="25"/>
          <w:szCs w:val="25"/>
        </w:rPr>
        <w:t>,</w:t>
      </w:r>
      <w:r w:rsidRPr="003458F8">
        <w:rPr>
          <w:i w:val="0"/>
          <w:sz w:val="25"/>
          <w:szCs w:val="25"/>
        </w:rPr>
        <w:t xml:space="preserve"> </w:t>
      </w:r>
    </w:p>
    <w:p w:rsidR="008160DA" w:rsidRPr="003458F8" w:rsidRDefault="008160DA" w:rsidP="00750A97">
      <w:pPr>
        <w:spacing w:before="0" w:beforeAutospacing="0" w:after="0" w:afterAutospacing="0"/>
        <w:contextualSpacing/>
        <w:rPr>
          <w:i w:val="0"/>
          <w:sz w:val="25"/>
          <w:szCs w:val="25"/>
        </w:rPr>
      </w:pPr>
      <w:r w:rsidRPr="003458F8">
        <w:rPr>
          <w:i w:val="0"/>
          <w:sz w:val="25"/>
          <w:szCs w:val="25"/>
        </w:rPr>
        <w:t>mentre il mare resta a sfidare il tempo e la morte.</w:t>
      </w:r>
    </w:p>
    <w:p w:rsidR="00B245A4" w:rsidRPr="003458F8" w:rsidRDefault="00B245A4" w:rsidP="00750A97">
      <w:pPr>
        <w:spacing w:before="0" w:beforeAutospacing="0" w:after="0" w:afterAutospacing="0"/>
        <w:contextualSpacing/>
        <w:rPr>
          <w:sz w:val="25"/>
          <w:szCs w:val="25"/>
        </w:rPr>
      </w:pPr>
    </w:p>
    <w:p w:rsidR="00B245A4" w:rsidRPr="003458F8" w:rsidRDefault="00B245A4" w:rsidP="00750A97">
      <w:pPr>
        <w:spacing w:before="0" w:beforeAutospacing="0" w:after="0" w:afterAutospacing="0"/>
        <w:contextualSpacing/>
        <w:rPr>
          <w:sz w:val="25"/>
          <w:szCs w:val="25"/>
        </w:rPr>
      </w:pPr>
    </w:p>
    <w:p w:rsidR="00084AF7" w:rsidRPr="003458F8" w:rsidRDefault="00084AF7" w:rsidP="00750A97">
      <w:pPr>
        <w:spacing w:before="0" w:beforeAutospacing="0" w:after="0" w:afterAutospacing="0"/>
        <w:jc w:val="both"/>
        <w:rPr>
          <w:sz w:val="25"/>
          <w:szCs w:val="25"/>
        </w:rPr>
      </w:pPr>
    </w:p>
    <w:p w:rsidR="00084AF7" w:rsidRPr="003458F8" w:rsidRDefault="00084AF7" w:rsidP="00750A97">
      <w:pPr>
        <w:spacing w:before="0" w:beforeAutospacing="0" w:after="0" w:afterAutospacing="0"/>
        <w:jc w:val="both"/>
        <w:rPr>
          <w:sz w:val="25"/>
          <w:szCs w:val="25"/>
        </w:rPr>
      </w:pPr>
    </w:p>
    <w:p w:rsidR="003B7632" w:rsidRPr="003458F8" w:rsidRDefault="003B7632" w:rsidP="00750A97">
      <w:pPr>
        <w:spacing w:before="0" w:beforeAutospacing="0" w:after="0" w:afterAutospacing="0"/>
        <w:jc w:val="both"/>
        <w:rPr>
          <w:sz w:val="25"/>
          <w:szCs w:val="25"/>
        </w:rPr>
      </w:pPr>
    </w:p>
    <w:p w:rsidR="00D342C4" w:rsidRPr="003458F8" w:rsidRDefault="00B65FC3" w:rsidP="00D342C4">
      <w:pPr>
        <w:keepNext/>
        <w:spacing w:before="0" w:beforeAutospacing="0" w:after="0" w:afterAutospacing="0"/>
        <w:contextualSpacing/>
        <w:rPr>
          <w:sz w:val="25"/>
          <w:szCs w:val="25"/>
        </w:rPr>
      </w:pPr>
      <w:r>
        <w:rPr>
          <w:i w:val="0"/>
          <w:noProof/>
          <w:sz w:val="25"/>
          <w:szCs w:val="25"/>
          <w:lang w:eastAsia="it-IT"/>
        </w:rPr>
        <w:drawing>
          <wp:inline distT="0" distB="0" distL="0" distR="0">
            <wp:extent cx="4000500" cy="2438400"/>
            <wp:effectExtent l="19050" t="0" r="0" b="0"/>
            <wp:docPr id="13" name="Immagine 1" descr="C:\Users\J\Desktop\I FANTASMI DELL'OCEANO\kraken_700  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Users\J\Desktop\I FANTASMI DELL'OCEANO\kraken_700  g.jpg"/>
                    <pic:cNvPicPr>
                      <a:picLocks noChangeAspect="1" noChangeArrowheads="1"/>
                    </pic:cNvPicPr>
                  </pic:nvPicPr>
                  <pic:blipFill>
                    <a:blip r:embed="rId18"/>
                    <a:srcRect/>
                    <a:stretch>
                      <a:fillRect/>
                    </a:stretch>
                  </pic:blipFill>
                  <pic:spPr bwMode="auto">
                    <a:xfrm>
                      <a:off x="0" y="0"/>
                      <a:ext cx="4000500" cy="2438400"/>
                    </a:xfrm>
                    <a:prstGeom prst="rect">
                      <a:avLst/>
                    </a:prstGeom>
                    <a:noFill/>
                    <a:ln w="9525">
                      <a:noFill/>
                      <a:miter lim="800000"/>
                      <a:headEnd/>
                      <a:tailEnd/>
                    </a:ln>
                  </pic:spPr>
                </pic:pic>
              </a:graphicData>
            </a:graphic>
          </wp:inline>
        </w:drawing>
      </w:r>
    </w:p>
    <w:p w:rsidR="00084AF7" w:rsidRPr="004F6B1D" w:rsidRDefault="00D342C4" w:rsidP="004F6B1D">
      <w:pPr>
        <w:pStyle w:val="Didascalia"/>
        <w:jc w:val="right"/>
        <w:rPr>
          <w:b w:val="0"/>
          <w:i w:val="0"/>
        </w:rPr>
      </w:pPr>
      <w:r w:rsidRPr="004F6B1D">
        <w:rPr>
          <w:b w:val="0"/>
        </w:rPr>
        <w:t xml:space="preserve">Figura </w:t>
      </w:r>
      <w:r w:rsidR="004F6B1D">
        <w:rPr>
          <w:b w:val="0"/>
        </w:rPr>
        <w:t>13</w:t>
      </w:r>
      <w:r w:rsidRPr="004F6B1D">
        <w:rPr>
          <w:b w:val="0"/>
        </w:rPr>
        <w:t xml:space="preserve"> - Mostri</w:t>
      </w:r>
    </w:p>
    <w:p w:rsidR="00084AF7" w:rsidRPr="003458F8" w:rsidRDefault="00084AF7" w:rsidP="00B21C7B">
      <w:pPr>
        <w:spacing w:before="0" w:beforeAutospacing="0" w:after="0" w:afterAutospacing="0"/>
        <w:contextualSpacing/>
        <w:jc w:val="both"/>
        <w:rPr>
          <w:i w:val="0"/>
          <w:sz w:val="25"/>
          <w:szCs w:val="25"/>
        </w:rPr>
      </w:pPr>
    </w:p>
    <w:p w:rsidR="003B7632" w:rsidRPr="003458F8" w:rsidRDefault="003B7632" w:rsidP="00B21C7B">
      <w:pPr>
        <w:spacing w:before="0" w:beforeAutospacing="0" w:after="0" w:afterAutospacing="0"/>
        <w:contextualSpacing/>
        <w:jc w:val="both"/>
        <w:rPr>
          <w:i w:val="0"/>
          <w:sz w:val="25"/>
          <w:szCs w:val="25"/>
        </w:rPr>
      </w:pPr>
      <w:r w:rsidRPr="003458F8">
        <w:rPr>
          <w:i w:val="0"/>
          <w:sz w:val="25"/>
          <w:szCs w:val="25"/>
        </w:rPr>
        <w:t>“….</w:t>
      </w:r>
      <w:r w:rsidR="00E40AFE" w:rsidRPr="003458F8">
        <w:rPr>
          <w:i w:val="0"/>
          <w:sz w:val="25"/>
          <w:szCs w:val="25"/>
        </w:rPr>
        <w:t xml:space="preserve"> </w:t>
      </w:r>
      <w:r w:rsidRPr="003458F8">
        <w:rPr>
          <w:i w:val="0"/>
          <w:sz w:val="25"/>
          <w:szCs w:val="25"/>
        </w:rPr>
        <w:t xml:space="preserve">dicevano che i mostri non esistevano, che le larve d’acqua non potevano diventare giganti, dicevano che certi esseri non inghiottivano navi,  che là sotto non poteva abitare alcuna forma vivente, bene,  tutto quello che loro dicevano ora so che, era </w:t>
      </w:r>
      <w:r w:rsidR="00B21C7B" w:rsidRPr="003458F8">
        <w:rPr>
          <w:i w:val="0"/>
          <w:sz w:val="25"/>
          <w:szCs w:val="25"/>
        </w:rPr>
        <w:t xml:space="preserve">solo </w:t>
      </w:r>
      <w:r w:rsidRPr="003458F8">
        <w:rPr>
          <w:i w:val="0"/>
          <w:sz w:val="25"/>
          <w:szCs w:val="25"/>
        </w:rPr>
        <w:t xml:space="preserve">una </w:t>
      </w:r>
      <w:r w:rsidR="00B21C7B" w:rsidRPr="003458F8">
        <w:rPr>
          <w:i w:val="0"/>
          <w:sz w:val="25"/>
          <w:szCs w:val="25"/>
        </w:rPr>
        <w:t xml:space="preserve">mesta </w:t>
      </w:r>
      <w:r w:rsidRPr="003458F8">
        <w:rPr>
          <w:i w:val="0"/>
          <w:sz w:val="25"/>
          <w:szCs w:val="25"/>
        </w:rPr>
        <w:t>bugia.</w:t>
      </w:r>
      <w:r w:rsidR="00084AF7" w:rsidRPr="003458F8">
        <w:rPr>
          <w:i w:val="0"/>
          <w:sz w:val="25"/>
          <w:szCs w:val="25"/>
        </w:rPr>
        <w:t>”</w:t>
      </w:r>
    </w:p>
    <w:p w:rsidR="003B7632" w:rsidRPr="003458F8" w:rsidRDefault="003B7632" w:rsidP="00750A97">
      <w:pPr>
        <w:spacing w:before="0" w:beforeAutospacing="0" w:after="0" w:afterAutospacing="0"/>
        <w:contextualSpacing/>
        <w:jc w:val="both"/>
        <w:rPr>
          <w:i w:val="0"/>
          <w:sz w:val="25"/>
          <w:szCs w:val="25"/>
        </w:rPr>
      </w:pPr>
    </w:p>
    <w:p w:rsidR="00084AF7" w:rsidRPr="003458F8" w:rsidRDefault="00084AF7" w:rsidP="00750A97">
      <w:pPr>
        <w:spacing w:before="0" w:beforeAutospacing="0" w:after="0" w:afterAutospacing="0"/>
        <w:contextualSpacing/>
        <w:rPr>
          <w:i w:val="0"/>
          <w:sz w:val="25"/>
          <w:szCs w:val="25"/>
        </w:rPr>
      </w:pPr>
    </w:p>
    <w:p w:rsidR="003B7632" w:rsidRPr="003458F8" w:rsidRDefault="003B7632" w:rsidP="00750A97">
      <w:pPr>
        <w:spacing w:before="0" w:beforeAutospacing="0" w:after="0" w:afterAutospacing="0"/>
        <w:contextualSpacing/>
        <w:rPr>
          <w:i w:val="0"/>
          <w:sz w:val="25"/>
          <w:szCs w:val="25"/>
        </w:rPr>
      </w:pPr>
    </w:p>
    <w:p w:rsidR="00084AF7" w:rsidRPr="003458F8" w:rsidRDefault="00084AF7" w:rsidP="00750A97">
      <w:pPr>
        <w:spacing w:before="0" w:beforeAutospacing="0" w:after="0" w:afterAutospacing="0"/>
        <w:contextualSpacing/>
        <w:rPr>
          <w:i w:val="0"/>
          <w:sz w:val="25"/>
          <w:szCs w:val="25"/>
        </w:rPr>
      </w:pPr>
    </w:p>
    <w:p w:rsidR="00D342C4" w:rsidRPr="003458F8" w:rsidRDefault="00B65FC3" w:rsidP="00D342C4">
      <w:pPr>
        <w:keepNext/>
        <w:spacing w:before="0" w:beforeAutospacing="0" w:after="0" w:afterAutospacing="0"/>
        <w:contextualSpacing/>
        <w:rPr>
          <w:sz w:val="25"/>
          <w:szCs w:val="25"/>
        </w:rPr>
      </w:pPr>
      <w:r>
        <w:rPr>
          <w:i w:val="0"/>
          <w:noProof/>
          <w:sz w:val="25"/>
          <w:szCs w:val="25"/>
          <w:lang w:eastAsia="it-IT"/>
        </w:rPr>
        <w:lastRenderedPageBreak/>
        <w:drawing>
          <wp:inline distT="0" distB="0" distL="0" distR="0">
            <wp:extent cx="3895725" cy="3009900"/>
            <wp:effectExtent l="19050" t="0" r="9525" b="0"/>
            <wp:docPr id="14" name="Immagine 1" descr="C:\Users\J\Desktop\L'OCEANO DEI FANTASMI\giant squid shi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Users\J\Desktop\L'OCEANO DEI FANTASMI\giant squid ships.jpg"/>
                    <pic:cNvPicPr>
                      <a:picLocks noChangeAspect="1" noChangeArrowheads="1"/>
                    </pic:cNvPicPr>
                  </pic:nvPicPr>
                  <pic:blipFill>
                    <a:blip r:embed="rId19"/>
                    <a:srcRect/>
                    <a:stretch>
                      <a:fillRect/>
                    </a:stretch>
                  </pic:blipFill>
                  <pic:spPr bwMode="auto">
                    <a:xfrm>
                      <a:off x="0" y="0"/>
                      <a:ext cx="3895725" cy="3009900"/>
                    </a:xfrm>
                    <a:prstGeom prst="rect">
                      <a:avLst/>
                    </a:prstGeom>
                    <a:noFill/>
                    <a:ln w="9525">
                      <a:noFill/>
                      <a:miter lim="800000"/>
                      <a:headEnd/>
                      <a:tailEnd/>
                    </a:ln>
                  </pic:spPr>
                </pic:pic>
              </a:graphicData>
            </a:graphic>
          </wp:inline>
        </w:drawing>
      </w:r>
    </w:p>
    <w:p w:rsidR="00084AF7" w:rsidRPr="004F6B1D" w:rsidRDefault="00D342C4" w:rsidP="004F6B1D">
      <w:pPr>
        <w:pStyle w:val="Didascalia"/>
        <w:jc w:val="right"/>
        <w:rPr>
          <w:b w:val="0"/>
          <w:i w:val="0"/>
        </w:rPr>
      </w:pPr>
      <w:r w:rsidRPr="004F6B1D">
        <w:rPr>
          <w:b w:val="0"/>
        </w:rPr>
        <w:t xml:space="preserve">Figura </w:t>
      </w:r>
      <w:r w:rsidR="004F6B1D">
        <w:rPr>
          <w:b w:val="0"/>
        </w:rPr>
        <w:t>14</w:t>
      </w:r>
      <w:r w:rsidRPr="004F6B1D">
        <w:rPr>
          <w:b w:val="0"/>
        </w:rPr>
        <w:t xml:space="preserve"> - tesori</w:t>
      </w:r>
    </w:p>
    <w:p w:rsidR="00F376C1" w:rsidRPr="003458F8" w:rsidRDefault="00F376C1" w:rsidP="00750A97">
      <w:pPr>
        <w:spacing w:before="0" w:beforeAutospacing="0" w:after="0" w:afterAutospacing="0"/>
        <w:contextualSpacing/>
        <w:rPr>
          <w:i w:val="0"/>
          <w:sz w:val="25"/>
          <w:szCs w:val="25"/>
        </w:rPr>
      </w:pPr>
    </w:p>
    <w:p w:rsidR="00F376C1" w:rsidRPr="003458F8" w:rsidRDefault="00F376C1" w:rsidP="00D342C4">
      <w:pPr>
        <w:spacing w:before="0" w:beforeAutospacing="0" w:after="0" w:afterAutospacing="0"/>
        <w:contextualSpacing/>
        <w:jc w:val="both"/>
        <w:rPr>
          <w:i w:val="0"/>
          <w:sz w:val="25"/>
          <w:szCs w:val="25"/>
        </w:rPr>
      </w:pPr>
    </w:p>
    <w:p w:rsidR="003B7632" w:rsidRPr="003458F8" w:rsidRDefault="003B7632" w:rsidP="00750A97">
      <w:pPr>
        <w:spacing w:before="0" w:beforeAutospacing="0" w:after="0" w:afterAutospacing="0"/>
        <w:rPr>
          <w:sz w:val="25"/>
          <w:szCs w:val="25"/>
        </w:rPr>
      </w:pPr>
    </w:p>
    <w:p w:rsidR="003B7632" w:rsidRPr="003458F8" w:rsidRDefault="003B7632" w:rsidP="00750A97">
      <w:pPr>
        <w:spacing w:before="0" w:beforeAutospacing="0" w:after="0" w:afterAutospacing="0"/>
        <w:rPr>
          <w:sz w:val="25"/>
          <w:szCs w:val="25"/>
        </w:rPr>
      </w:pPr>
    </w:p>
    <w:p w:rsidR="00F85ED8" w:rsidRPr="003458F8" w:rsidRDefault="00F85ED8" w:rsidP="00750A97">
      <w:pPr>
        <w:spacing w:before="0" w:beforeAutospacing="0" w:after="0" w:afterAutospacing="0"/>
        <w:contextualSpacing/>
        <w:jc w:val="both"/>
        <w:rPr>
          <w:sz w:val="25"/>
          <w:szCs w:val="25"/>
        </w:rPr>
        <w:sectPr w:rsidR="00F85ED8" w:rsidRPr="003458F8" w:rsidSect="006751FC">
          <w:headerReference w:type="default" r:id="rId20"/>
          <w:footerReference w:type="default" r:id="rId21"/>
          <w:type w:val="continuous"/>
          <w:pgSz w:w="11907" w:h="16840" w:code="9"/>
          <w:pgMar w:top="1418" w:right="1134" w:bottom="1134" w:left="1134" w:header="680" w:footer="0" w:gutter="0"/>
          <w:pgNumType w:chapStyle="1" w:chapSep="period"/>
          <w:cols w:space="708"/>
          <w:docGrid w:linePitch="360"/>
        </w:sectPr>
      </w:pPr>
    </w:p>
    <w:p w:rsidR="00524981" w:rsidRPr="003458F8" w:rsidRDefault="00524981" w:rsidP="00750A97">
      <w:pPr>
        <w:spacing w:before="0" w:beforeAutospacing="0" w:after="0" w:afterAutospacing="0"/>
        <w:jc w:val="both"/>
        <w:rPr>
          <w:sz w:val="25"/>
          <w:szCs w:val="25"/>
        </w:rPr>
      </w:pPr>
    </w:p>
    <w:p w:rsidR="00D342C4" w:rsidRPr="003458F8" w:rsidRDefault="00B65FC3" w:rsidP="00D342C4">
      <w:pPr>
        <w:keepNext/>
        <w:spacing w:before="0" w:beforeAutospacing="0" w:after="0" w:afterAutospacing="0"/>
        <w:rPr>
          <w:sz w:val="25"/>
          <w:szCs w:val="25"/>
        </w:rPr>
      </w:pPr>
      <w:r>
        <w:rPr>
          <w:noProof/>
          <w:sz w:val="25"/>
          <w:szCs w:val="25"/>
          <w:lang w:eastAsia="it-IT"/>
        </w:rPr>
        <w:drawing>
          <wp:inline distT="0" distB="0" distL="0" distR="0">
            <wp:extent cx="2647950" cy="4000500"/>
            <wp:effectExtent l="19050" t="0" r="0" b="0"/>
            <wp:docPr id="15" name="Immagine 1" descr="C:\Users\J\Desktop\L'OCEANO DEI FANTASMI\250px-Krake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Users\J\Desktop\L'OCEANO DEI FANTASMI\250px-Kraken2.jpg"/>
                    <pic:cNvPicPr>
                      <a:picLocks noChangeAspect="1" noChangeArrowheads="1"/>
                    </pic:cNvPicPr>
                  </pic:nvPicPr>
                  <pic:blipFill>
                    <a:blip r:embed="rId22"/>
                    <a:srcRect/>
                    <a:stretch>
                      <a:fillRect/>
                    </a:stretch>
                  </pic:blipFill>
                  <pic:spPr bwMode="auto">
                    <a:xfrm>
                      <a:off x="0" y="0"/>
                      <a:ext cx="2647950" cy="4000500"/>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15</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2752725" cy="3667125"/>
            <wp:effectExtent l="19050" t="0" r="9525" b="0"/>
            <wp:docPr id="16" name="Immagine 2" descr="C:\Users\J\Desktop\L'OCEANO DEI FANTASMI\241333014_5a599b5f26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C:\Users\J\Desktop\L'OCEANO DEI FANTASMI\241333014_5a599b5f26_b.jpg"/>
                    <pic:cNvPicPr>
                      <a:picLocks noChangeAspect="1" noChangeArrowheads="1"/>
                    </pic:cNvPicPr>
                  </pic:nvPicPr>
                  <pic:blipFill>
                    <a:blip r:embed="rId23" cstate="print"/>
                    <a:srcRect/>
                    <a:stretch>
                      <a:fillRect/>
                    </a:stretch>
                  </pic:blipFill>
                  <pic:spPr bwMode="auto">
                    <a:xfrm>
                      <a:off x="0" y="0"/>
                      <a:ext cx="2752725" cy="3667125"/>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16</w:t>
      </w:r>
    </w:p>
    <w:p w:rsidR="00524981" w:rsidRPr="003458F8" w:rsidRDefault="00524981" w:rsidP="00750A97">
      <w:pPr>
        <w:spacing w:before="0" w:beforeAutospacing="0" w:after="0" w:afterAutospacing="0"/>
        <w:rPr>
          <w:sz w:val="25"/>
          <w:szCs w:val="25"/>
        </w:rPr>
      </w:pPr>
    </w:p>
    <w:p w:rsidR="00524981" w:rsidRPr="003458F8" w:rsidRDefault="00524981" w:rsidP="00750A97">
      <w:pPr>
        <w:spacing w:before="0" w:beforeAutospacing="0" w:after="0" w:afterAutospacing="0"/>
        <w:rPr>
          <w:sz w:val="25"/>
          <w:szCs w:val="25"/>
        </w:rPr>
      </w:pP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3733800" cy="3486150"/>
            <wp:effectExtent l="19050" t="0" r="0" b="0"/>
            <wp:docPr id="17" name="Immagine 5" descr="C:\Users\J\Desktop\L'OCEANO DEI FANTASMI\craken_kra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C:\Users\J\Desktop\L'OCEANO DEI FANTASMI\craken_kraken.jpg"/>
                    <pic:cNvPicPr>
                      <a:picLocks noChangeAspect="1" noChangeArrowheads="1"/>
                    </pic:cNvPicPr>
                  </pic:nvPicPr>
                  <pic:blipFill>
                    <a:blip r:embed="rId24"/>
                    <a:srcRect/>
                    <a:stretch>
                      <a:fillRect/>
                    </a:stretch>
                  </pic:blipFill>
                  <pic:spPr bwMode="auto">
                    <a:xfrm>
                      <a:off x="0" y="0"/>
                      <a:ext cx="3733800" cy="3486150"/>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17</w:t>
      </w:r>
    </w:p>
    <w:p w:rsidR="00524981" w:rsidRPr="003458F8" w:rsidRDefault="00524981" w:rsidP="00750A97">
      <w:pPr>
        <w:spacing w:before="0" w:beforeAutospacing="0" w:after="0" w:afterAutospacing="0"/>
        <w:rPr>
          <w:sz w:val="25"/>
          <w:szCs w:val="25"/>
        </w:rPr>
      </w:pPr>
    </w:p>
    <w:p w:rsidR="00524981" w:rsidRPr="003458F8" w:rsidRDefault="00524981" w:rsidP="00750A97">
      <w:pPr>
        <w:spacing w:before="0" w:beforeAutospacing="0" w:after="0" w:afterAutospacing="0"/>
        <w:rPr>
          <w:sz w:val="25"/>
          <w:szCs w:val="25"/>
        </w:rPr>
      </w:pPr>
    </w:p>
    <w:p w:rsidR="00524981" w:rsidRPr="003458F8" w:rsidRDefault="00524981" w:rsidP="00750A97">
      <w:pPr>
        <w:spacing w:before="0" w:beforeAutospacing="0" w:after="0" w:afterAutospacing="0"/>
        <w:rPr>
          <w:sz w:val="25"/>
          <w:szCs w:val="25"/>
        </w:rPr>
      </w:pP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4162425" cy="3124200"/>
            <wp:effectExtent l="0" t="514350" r="0" b="495300"/>
            <wp:docPr id="18" name="Immagine 6" descr="C:\Users\J\Desktop\L'OCEANO DEI FANTASMI\cthulhu rea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C:\Users\J\Desktop\L'OCEANO DEI FANTASMI\cthulhu reach.jpg"/>
                    <pic:cNvPicPr>
                      <a:picLocks noChangeAspect="1" noChangeArrowheads="1"/>
                    </pic:cNvPicPr>
                  </pic:nvPicPr>
                  <pic:blipFill>
                    <a:blip r:embed="rId25" cstate="print"/>
                    <a:srcRect/>
                    <a:stretch>
                      <a:fillRect/>
                    </a:stretch>
                  </pic:blipFill>
                  <pic:spPr bwMode="auto">
                    <a:xfrm rot="-5400000">
                      <a:off x="0" y="0"/>
                      <a:ext cx="4162425" cy="3124200"/>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18</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4019550" cy="2838450"/>
            <wp:effectExtent l="0" t="590550" r="0" b="571500"/>
            <wp:docPr id="19" name="Immagine 4" descr="C:\Users\J\Desktop\L'OCEANO DEI FANTASMI\12099632878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C:\Users\J\Desktop\L'OCEANO DEI FANTASMI\1209963287871.jpg"/>
                    <pic:cNvPicPr>
                      <a:picLocks noChangeAspect="1" noChangeArrowheads="1"/>
                    </pic:cNvPicPr>
                  </pic:nvPicPr>
                  <pic:blipFill>
                    <a:blip r:embed="rId26" cstate="print"/>
                    <a:srcRect/>
                    <a:stretch>
                      <a:fillRect/>
                    </a:stretch>
                  </pic:blipFill>
                  <pic:spPr bwMode="auto">
                    <a:xfrm rot="-5400000">
                      <a:off x="0" y="0"/>
                      <a:ext cx="4019550" cy="2838450"/>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19</w:t>
      </w:r>
      <w:r w:rsidRPr="004F6B1D">
        <w:rPr>
          <w:b w:val="0"/>
        </w:rPr>
        <w:t xml:space="preserve"> - </w:t>
      </w:r>
      <w:proofErr w:type="spellStart"/>
      <w:r w:rsidRPr="004F6B1D">
        <w:rPr>
          <w:b w:val="0"/>
        </w:rPr>
        <w:t>Goth</w:t>
      </w:r>
      <w:proofErr w:type="spellEnd"/>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4162425" cy="2771775"/>
            <wp:effectExtent l="0" t="704850" r="0" b="676275"/>
            <wp:docPr id="20" name="Immagine 7" descr="C:\Users\J\Desktop\L'OCEANO DEI FANTASMI\giant squid shi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C:\Users\J\Desktop\L'OCEANO DEI FANTASMI\giant squid ships.jpg"/>
                    <pic:cNvPicPr>
                      <a:picLocks noChangeAspect="1" noChangeArrowheads="1"/>
                    </pic:cNvPicPr>
                  </pic:nvPicPr>
                  <pic:blipFill>
                    <a:blip r:embed="rId27" cstate="print"/>
                    <a:srcRect/>
                    <a:stretch>
                      <a:fillRect/>
                    </a:stretch>
                  </pic:blipFill>
                  <pic:spPr bwMode="auto">
                    <a:xfrm rot="-5400000">
                      <a:off x="0" y="0"/>
                      <a:ext cx="4162425" cy="2771775"/>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20</w:t>
      </w:r>
      <w:r w:rsidRPr="004F6B1D">
        <w:rPr>
          <w:b w:val="0"/>
        </w:rPr>
        <w:t xml:space="preserve"> – La Bocca del Diavolo</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2781300" cy="4200525"/>
            <wp:effectExtent l="19050" t="0" r="0" b="0"/>
            <wp:docPr id="21" name="Immagine 10" descr="C:\Users\J\Desktop\L'OCEANO DEI FANTASMI\Kraken_2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C:\Users\J\Desktop\L'OCEANO DEI FANTASMI\Kraken_2008.jpg"/>
                    <pic:cNvPicPr>
                      <a:picLocks noChangeAspect="1" noChangeArrowheads="1"/>
                    </pic:cNvPicPr>
                  </pic:nvPicPr>
                  <pic:blipFill>
                    <a:blip r:embed="rId28"/>
                    <a:srcRect/>
                    <a:stretch>
                      <a:fillRect/>
                    </a:stretch>
                  </pic:blipFill>
                  <pic:spPr bwMode="auto">
                    <a:xfrm>
                      <a:off x="0" y="0"/>
                      <a:ext cx="2781300" cy="4200525"/>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21</w:t>
      </w:r>
      <w:r w:rsidRPr="004F6B1D">
        <w:rPr>
          <w:b w:val="0"/>
        </w:rPr>
        <w:t xml:space="preserve"> – dall’abisso </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2867025" cy="4219575"/>
            <wp:effectExtent l="19050" t="0" r="9525" b="0"/>
            <wp:docPr id="22" name="Immagine 8" descr="C:\Users\J\Desktop\L'OCEANO DEI FANTASMI\kra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descr="C:\Users\J\Desktop\L'OCEANO DEI FANTASMI\kraken.jpg"/>
                    <pic:cNvPicPr>
                      <a:picLocks noChangeAspect="1" noChangeArrowheads="1"/>
                    </pic:cNvPicPr>
                  </pic:nvPicPr>
                  <pic:blipFill>
                    <a:blip r:embed="rId29"/>
                    <a:srcRect/>
                    <a:stretch>
                      <a:fillRect/>
                    </a:stretch>
                  </pic:blipFill>
                  <pic:spPr bwMode="auto">
                    <a:xfrm>
                      <a:off x="0" y="0"/>
                      <a:ext cx="2867025" cy="4219575"/>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22</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3552825" cy="3552825"/>
            <wp:effectExtent l="19050" t="0" r="9525" b="0"/>
            <wp:docPr id="23" name="Immagine 12" descr="C:\Users\J\Desktop\L'OCEANO DEI FANTASMI\SomethingIsAmi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 descr="C:\Users\J\Desktop\L'OCEANO DEI FANTASMI\SomethingIsAmiss.jpg"/>
                    <pic:cNvPicPr>
                      <a:picLocks noChangeAspect="1" noChangeArrowheads="1"/>
                    </pic:cNvPicPr>
                  </pic:nvPicPr>
                  <pic:blipFill>
                    <a:blip r:embed="rId30"/>
                    <a:srcRect/>
                    <a:stretch>
                      <a:fillRect/>
                    </a:stretch>
                  </pic:blipFill>
                  <pic:spPr bwMode="auto">
                    <a:xfrm>
                      <a:off x="0" y="0"/>
                      <a:ext cx="3552825" cy="3552825"/>
                    </a:xfrm>
                    <a:prstGeom prst="rect">
                      <a:avLst/>
                    </a:prstGeom>
                    <a:noFill/>
                    <a:ln w="9525">
                      <a:noFill/>
                      <a:miter lim="800000"/>
                      <a:headEnd/>
                      <a:tailEnd/>
                    </a:ln>
                  </pic:spPr>
                </pic:pic>
              </a:graphicData>
            </a:graphic>
          </wp:inline>
        </w:drawing>
      </w:r>
    </w:p>
    <w:p w:rsidR="00524981" w:rsidRPr="004F6B1D" w:rsidRDefault="00D342C4" w:rsidP="004F6B1D">
      <w:pPr>
        <w:pStyle w:val="Didascalia"/>
        <w:jc w:val="right"/>
        <w:rPr>
          <w:b w:val="0"/>
        </w:rPr>
      </w:pPr>
      <w:r w:rsidRPr="004F6B1D">
        <w:rPr>
          <w:b w:val="0"/>
        </w:rPr>
        <w:t xml:space="preserve">Figura </w:t>
      </w:r>
      <w:r w:rsidR="004F6B1D">
        <w:rPr>
          <w:b w:val="0"/>
        </w:rPr>
        <w:t>23</w:t>
      </w:r>
    </w:p>
    <w:p w:rsidR="00524981" w:rsidRPr="003458F8" w:rsidRDefault="00524981" w:rsidP="00750A97">
      <w:pPr>
        <w:spacing w:before="0" w:beforeAutospacing="0" w:after="0" w:afterAutospacing="0"/>
        <w:rPr>
          <w:sz w:val="25"/>
          <w:szCs w:val="25"/>
        </w:rPr>
      </w:pP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3676650" cy="3543300"/>
            <wp:effectExtent l="19050" t="0" r="0" b="0"/>
            <wp:docPr id="24" name="Immagine 3" descr="C:\Users\J\Downloads\Pictures\The_Kraken_by_Pydra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C:\Users\J\Downloads\Pictures\The_Kraken_by_Pydracor.jpg"/>
                    <pic:cNvPicPr>
                      <a:picLocks noChangeAspect="1" noChangeArrowheads="1"/>
                    </pic:cNvPicPr>
                  </pic:nvPicPr>
                  <pic:blipFill>
                    <a:blip r:embed="rId31"/>
                    <a:srcRect/>
                    <a:stretch>
                      <a:fillRect/>
                    </a:stretch>
                  </pic:blipFill>
                  <pic:spPr bwMode="auto">
                    <a:xfrm>
                      <a:off x="0" y="0"/>
                      <a:ext cx="3676650" cy="3543300"/>
                    </a:xfrm>
                    <a:prstGeom prst="rect">
                      <a:avLst/>
                    </a:prstGeom>
                    <a:noFill/>
                    <a:ln w="9525">
                      <a:noFill/>
                      <a:miter lim="800000"/>
                      <a:headEnd/>
                      <a:tailEnd/>
                    </a:ln>
                  </pic:spPr>
                </pic:pic>
              </a:graphicData>
            </a:graphic>
          </wp:inline>
        </w:drawing>
      </w:r>
    </w:p>
    <w:p w:rsidR="00225D21" w:rsidRPr="004F6B1D" w:rsidRDefault="00D342C4" w:rsidP="004F6B1D">
      <w:pPr>
        <w:pStyle w:val="Didascalia"/>
        <w:jc w:val="right"/>
        <w:rPr>
          <w:b w:val="0"/>
          <w:noProof/>
          <w:lang w:eastAsia="it-IT"/>
        </w:rPr>
      </w:pPr>
      <w:r w:rsidRPr="004F6B1D">
        <w:rPr>
          <w:b w:val="0"/>
        </w:rPr>
        <w:t xml:space="preserve">Figura </w:t>
      </w:r>
      <w:r w:rsidR="004F6B1D">
        <w:rPr>
          <w:b w:val="0"/>
        </w:rPr>
        <w:t>24</w:t>
      </w:r>
      <w:r w:rsidRPr="004F6B1D">
        <w:rPr>
          <w:b w:val="0"/>
        </w:rPr>
        <w:t xml:space="preserve"> – terrore dal profondo</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2895600" cy="4171950"/>
            <wp:effectExtent l="19050" t="0" r="0" b="0"/>
            <wp:docPr id="25" name="Immagine 2" descr="C:\Users\J\Downloads\Pictures\The_Ocean__s_Master_by_AngELofREbell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C:\Users\J\Downloads\Pictures\The_Ocean__s_Master_by_AngELofREbellion.jpg"/>
                    <pic:cNvPicPr>
                      <a:picLocks noChangeAspect="1" noChangeArrowheads="1"/>
                    </pic:cNvPicPr>
                  </pic:nvPicPr>
                  <pic:blipFill>
                    <a:blip r:embed="rId32"/>
                    <a:srcRect/>
                    <a:stretch>
                      <a:fillRect/>
                    </a:stretch>
                  </pic:blipFill>
                  <pic:spPr bwMode="auto">
                    <a:xfrm>
                      <a:off x="0" y="0"/>
                      <a:ext cx="2895600" cy="4171950"/>
                    </a:xfrm>
                    <a:prstGeom prst="rect">
                      <a:avLst/>
                    </a:prstGeom>
                    <a:noFill/>
                    <a:ln w="9525">
                      <a:noFill/>
                      <a:miter lim="800000"/>
                      <a:headEnd/>
                      <a:tailEnd/>
                    </a:ln>
                  </pic:spPr>
                </pic:pic>
              </a:graphicData>
            </a:graphic>
          </wp:inline>
        </w:drawing>
      </w:r>
    </w:p>
    <w:p w:rsidR="00640E96" w:rsidRPr="004F6B1D" w:rsidRDefault="00D342C4" w:rsidP="004F6B1D">
      <w:pPr>
        <w:pStyle w:val="Didascalia"/>
        <w:jc w:val="right"/>
        <w:rPr>
          <w:b w:val="0"/>
        </w:rPr>
      </w:pPr>
      <w:r w:rsidRPr="004F6B1D">
        <w:rPr>
          <w:b w:val="0"/>
        </w:rPr>
        <w:t xml:space="preserve">Figura </w:t>
      </w:r>
      <w:r w:rsidR="004F6B1D">
        <w:rPr>
          <w:b w:val="0"/>
        </w:rPr>
        <w:t>25</w:t>
      </w:r>
      <w:r w:rsidRPr="004F6B1D">
        <w:rPr>
          <w:b w:val="0"/>
        </w:rPr>
        <w:t xml:space="preserve"> - </w:t>
      </w:r>
      <w:proofErr w:type="spellStart"/>
      <w:r w:rsidRPr="004F6B1D">
        <w:rPr>
          <w:b w:val="0"/>
        </w:rPr>
        <w:t>seadragon</w:t>
      </w:r>
      <w:proofErr w:type="spellEnd"/>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2619375" cy="4305300"/>
            <wp:effectExtent l="19050" t="0" r="9525" b="0"/>
            <wp:docPr id="26" name="Immagine 4" descr="C:\Users\J\Downloads\Pictures\The_Deep__Dark_Sea_by_oliveroj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C:\Users\J\Downloads\Pictures\The_Deep__Dark_Sea_by_oliverojm.jpg"/>
                    <pic:cNvPicPr>
                      <a:picLocks noChangeAspect="1" noChangeArrowheads="1"/>
                    </pic:cNvPicPr>
                  </pic:nvPicPr>
                  <pic:blipFill>
                    <a:blip r:embed="rId33"/>
                    <a:srcRect/>
                    <a:stretch>
                      <a:fillRect/>
                    </a:stretch>
                  </pic:blipFill>
                  <pic:spPr bwMode="auto">
                    <a:xfrm>
                      <a:off x="0" y="0"/>
                      <a:ext cx="2619375" cy="4305300"/>
                    </a:xfrm>
                    <a:prstGeom prst="rect">
                      <a:avLst/>
                    </a:prstGeom>
                    <a:noFill/>
                    <a:ln w="9525">
                      <a:noFill/>
                      <a:miter lim="800000"/>
                      <a:headEnd/>
                      <a:tailEnd/>
                    </a:ln>
                  </pic:spPr>
                </pic:pic>
              </a:graphicData>
            </a:graphic>
          </wp:inline>
        </w:drawing>
      </w:r>
    </w:p>
    <w:p w:rsidR="00D342C4" w:rsidRPr="004F6B1D" w:rsidRDefault="00D342C4" w:rsidP="004F6B1D">
      <w:pPr>
        <w:pStyle w:val="Didascalia"/>
        <w:jc w:val="right"/>
        <w:rPr>
          <w:b w:val="0"/>
        </w:rPr>
      </w:pPr>
      <w:r w:rsidRPr="004F6B1D">
        <w:rPr>
          <w:b w:val="0"/>
        </w:rPr>
        <w:t xml:space="preserve">Figura </w:t>
      </w:r>
      <w:r w:rsidR="004F6B1D">
        <w:rPr>
          <w:b w:val="0"/>
        </w:rPr>
        <w:t>26</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3028950" cy="4552950"/>
            <wp:effectExtent l="19050" t="0" r="0" b="0"/>
            <wp:docPr id="27" name="Immagine 5" descr="C:\Users\J\Downloads\Pictures\Kraken_by_night__wi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C:\Users\J\Downloads\Pictures\Kraken_by_night__wind.jpg"/>
                    <pic:cNvPicPr>
                      <a:picLocks noChangeAspect="1" noChangeArrowheads="1"/>
                    </pic:cNvPicPr>
                  </pic:nvPicPr>
                  <pic:blipFill>
                    <a:blip r:embed="rId34"/>
                    <a:srcRect/>
                    <a:stretch>
                      <a:fillRect/>
                    </a:stretch>
                  </pic:blipFill>
                  <pic:spPr bwMode="auto">
                    <a:xfrm>
                      <a:off x="0" y="0"/>
                      <a:ext cx="3028950" cy="4552950"/>
                    </a:xfrm>
                    <a:prstGeom prst="rect">
                      <a:avLst/>
                    </a:prstGeom>
                    <a:noFill/>
                    <a:ln w="9525">
                      <a:noFill/>
                      <a:miter lim="800000"/>
                      <a:headEnd/>
                      <a:tailEnd/>
                    </a:ln>
                  </pic:spPr>
                </pic:pic>
              </a:graphicData>
            </a:graphic>
          </wp:inline>
        </w:drawing>
      </w:r>
    </w:p>
    <w:p w:rsidR="00D342C4" w:rsidRPr="004F6B1D" w:rsidRDefault="00D342C4" w:rsidP="004F6B1D">
      <w:pPr>
        <w:pStyle w:val="Didascalia"/>
        <w:jc w:val="right"/>
        <w:rPr>
          <w:b w:val="0"/>
        </w:rPr>
      </w:pPr>
      <w:r w:rsidRPr="004F6B1D">
        <w:rPr>
          <w:b w:val="0"/>
        </w:rPr>
        <w:t xml:space="preserve">Figura </w:t>
      </w:r>
      <w:r w:rsidR="004F6B1D">
        <w:rPr>
          <w:b w:val="0"/>
        </w:rPr>
        <w:t>27</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2924175" cy="4105275"/>
            <wp:effectExtent l="19050" t="0" r="9525" b="0"/>
            <wp:docPr id="28" name="Immagine 6" descr="C:\Users\J\Downloads\Pictures\Kraken_by_NoirDragone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C:\Users\J\Downloads\Pictures\Kraken_by_NoirDragonesse.jpg"/>
                    <pic:cNvPicPr>
                      <a:picLocks noChangeAspect="1" noChangeArrowheads="1"/>
                    </pic:cNvPicPr>
                  </pic:nvPicPr>
                  <pic:blipFill>
                    <a:blip r:embed="rId35"/>
                    <a:srcRect/>
                    <a:stretch>
                      <a:fillRect/>
                    </a:stretch>
                  </pic:blipFill>
                  <pic:spPr bwMode="auto">
                    <a:xfrm>
                      <a:off x="0" y="0"/>
                      <a:ext cx="2924175" cy="4105275"/>
                    </a:xfrm>
                    <a:prstGeom prst="rect">
                      <a:avLst/>
                    </a:prstGeom>
                    <a:noFill/>
                    <a:ln w="9525">
                      <a:noFill/>
                      <a:miter lim="800000"/>
                      <a:headEnd/>
                      <a:tailEnd/>
                    </a:ln>
                  </pic:spPr>
                </pic:pic>
              </a:graphicData>
            </a:graphic>
          </wp:inline>
        </w:drawing>
      </w:r>
    </w:p>
    <w:p w:rsidR="00D342C4" w:rsidRPr="004F6B1D" w:rsidRDefault="00D342C4" w:rsidP="004F6B1D">
      <w:pPr>
        <w:pStyle w:val="Didascalia"/>
        <w:jc w:val="right"/>
        <w:rPr>
          <w:b w:val="0"/>
        </w:rPr>
      </w:pPr>
      <w:r w:rsidRPr="004F6B1D">
        <w:rPr>
          <w:b w:val="0"/>
        </w:rPr>
        <w:t xml:space="preserve">Figura </w:t>
      </w:r>
      <w:r w:rsidR="004F6B1D">
        <w:rPr>
          <w:b w:val="0"/>
        </w:rPr>
        <w:t>28</w:t>
      </w:r>
    </w:p>
    <w:p w:rsidR="00640E96" w:rsidRPr="003458F8" w:rsidRDefault="00640E96" w:rsidP="00750A97">
      <w:pPr>
        <w:spacing w:before="0" w:beforeAutospacing="0" w:after="0" w:afterAutospacing="0"/>
        <w:rPr>
          <w:sz w:val="25"/>
          <w:szCs w:val="25"/>
        </w:rPr>
      </w:pPr>
      <w:r w:rsidRPr="003458F8">
        <w:rPr>
          <w:sz w:val="25"/>
          <w:szCs w:val="25"/>
        </w:rPr>
        <w:br w:type="page"/>
      </w:r>
    </w:p>
    <w:p w:rsidR="00E97F20" w:rsidRPr="003458F8" w:rsidRDefault="00B65FC3" w:rsidP="00E97F20">
      <w:pPr>
        <w:keepNext/>
        <w:spacing w:before="0" w:beforeAutospacing="0" w:after="0" w:afterAutospacing="0"/>
        <w:rPr>
          <w:sz w:val="25"/>
          <w:szCs w:val="25"/>
        </w:rPr>
      </w:pPr>
      <w:r>
        <w:rPr>
          <w:noProof/>
          <w:sz w:val="25"/>
          <w:szCs w:val="25"/>
          <w:lang w:eastAsia="it-IT"/>
        </w:rPr>
        <w:lastRenderedPageBreak/>
        <w:drawing>
          <wp:inline distT="0" distB="0" distL="0" distR="0">
            <wp:extent cx="2781300" cy="4067175"/>
            <wp:effectExtent l="19050" t="0" r="0" b="0"/>
            <wp:docPr id="29" name="Immagine 7" descr="C:\Users\J\Downloads\Pictures\kraken_by_alienigena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C:\Users\J\Downloads\Pictures\kraken_by_alienigena26.jpg"/>
                    <pic:cNvPicPr>
                      <a:picLocks noChangeAspect="1" noChangeArrowheads="1"/>
                    </pic:cNvPicPr>
                  </pic:nvPicPr>
                  <pic:blipFill>
                    <a:blip r:embed="rId36"/>
                    <a:srcRect/>
                    <a:stretch>
                      <a:fillRect/>
                    </a:stretch>
                  </pic:blipFill>
                  <pic:spPr bwMode="auto">
                    <a:xfrm>
                      <a:off x="0" y="0"/>
                      <a:ext cx="2781300" cy="4067175"/>
                    </a:xfrm>
                    <a:prstGeom prst="rect">
                      <a:avLst/>
                    </a:prstGeom>
                    <a:noFill/>
                    <a:ln w="9525">
                      <a:noFill/>
                      <a:miter lim="800000"/>
                      <a:headEnd/>
                      <a:tailEnd/>
                    </a:ln>
                  </pic:spPr>
                </pic:pic>
              </a:graphicData>
            </a:graphic>
          </wp:inline>
        </w:drawing>
      </w:r>
    </w:p>
    <w:p w:rsidR="00D342C4" w:rsidRPr="004F6B1D" w:rsidRDefault="00E97F20" w:rsidP="004F6B1D">
      <w:pPr>
        <w:pStyle w:val="Didascalia"/>
        <w:jc w:val="right"/>
        <w:rPr>
          <w:b w:val="0"/>
        </w:rPr>
      </w:pPr>
      <w:r w:rsidRPr="004F6B1D">
        <w:rPr>
          <w:b w:val="0"/>
        </w:rPr>
        <w:t>Figura</w:t>
      </w:r>
      <w:r w:rsidR="004F6B1D">
        <w:rPr>
          <w:b w:val="0"/>
        </w:rPr>
        <w:t xml:space="preserve"> 29</w:t>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3419475" cy="4019550"/>
            <wp:effectExtent l="19050" t="0" r="9525" b="0"/>
            <wp:docPr id="30" name="Immagine 1" descr="C:\Users\J\Downloads\Pictures\the_Kraken_by_Fen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Users\J\Downloads\Pictures\the_Kraken_by_Fenster.jpg"/>
                    <pic:cNvPicPr>
                      <a:picLocks noChangeAspect="1" noChangeArrowheads="1"/>
                    </pic:cNvPicPr>
                  </pic:nvPicPr>
                  <pic:blipFill>
                    <a:blip r:embed="rId37"/>
                    <a:srcRect/>
                    <a:stretch>
                      <a:fillRect/>
                    </a:stretch>
                  </pic:blipFill>
                  <pic:spPr bwMode="auto">
                    <a:xfrm>
                      <a:off x="0" y="0"/>
                      <a:ext cx="3419475" cy="4019550"/>
                    </a:xfrm>
                    <a:prstGeom prst="rect">
                      <a:avLst/>
                    </a:prstGeom>
                    <a:noFill/>
                    <a:ln w="9525">
                      <a:noFill/>
                      <a:miter lim="800000"/>
                      <a:headEnd/>
                      <a:tailEnd/>
                    </a:ln>
                  </pic:spPr>
                </pic:pic>
              </a:graphicData>
            </a:graphic>
          </wp:inline>
        </w:drawing>
      </w:r>
    </w:p>
    <w:p w:rsidR="00D342C4" w:rsidRPr="004F6B1D" w:rsidRDefault="00D342C4" w:rsidP="004F6B1D">
      <w:pPr>
        <w:pStyle w:val="Didascalia"/>
        <w:jc w:val="right"/>
        <w:rPr>
          <w:b w:val="0"/>
        </w:rPr>
      </w:pPr>
      <w:r w:rsidRPr="004F6B1D">
        <w:rPr>
          <w:b w:val="0"/>
        </w:rPr>
        <w:t xml:space="preserve">Figura </w:t>
      </w:r>
      <w:r w:rsidR="004F6B1D">
        <w:rPr>
          <w:b w:val="0"/>
        </w:rPr>
        <w:t>30</w:t>
      </w:r>
    </w:p>
    <w:p w:rsidR="00640E96" w:rsidRPr="003458F8" w:rsidRDefault="00640E96" w:rsidP="00750A97">
      <w:pPr>
        <w:spacing w:before="0" w:beforeAutospacing="0" w:after="0" w:afterAutospacing="0"/>
        <w:rPr>
          <w:sz w:val="25"/>
          <w:szCs w:val="25"/>
        </w:rPr>
      </w:pPr>
      <w:r w:rsidRPr="003458F8">
        <w:rPr>
          <w:sz w:val="25"/>
          <w:szCs w:val="25"/>
        </w:rPr>
        <w:br w:type="page"/>
      </w:r>
    </w:p>
    <w:p w:rsidR="00D342C4" w:rsidRPr="003458F8" w:rsidRDefault="00B65FC3" w:rsidP="00D342C4">
      <w:pPr>
        <w:keepNext/>
        <w:spacing w:before="0" w:beforeAutospacing="0" w:after="0" w:afterAutospacing="0"/>
        <w:rPr>
          <w:sz w:val="25"/>
          <w:szCs w:val="25"/>
        </w:rPr>
      </w:pPr>
      <w:r>
        <w:rPr>
          <w:noProof/>
          <w:sz w:val="25"/>
          <w:szCs w:val="25"/>
          <w:lang w:eastAsia="it-IT"/>
        </w:rPr>
        <w:lastRenderedPageBreak/>
        <w:drawing>
          <wp:inline distT="0" distB="0" distL="0" distR="0">
            <wp:extent cx="4114800" cy="2914650"/>
            <wp:effectExtent l="0" t="609600" r="0" b="590550"/>
            <wp:docPr id="31" name="Immagine 9" descr="C:\Users\J\Desktop\L'OCEANO DEI FANTASMI\kraken2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C:\Users\J\Desktop\L'OCEANO DEI FANTASMI\kraken2_h.jpg"/>
                    <pic:cNvPicPr>
                      <a:picLocks noChangeAspect="1" noChangeArrowheads="1"/>
                    </pic:cNvPicPr>
                  </pic:nvPicPr>
                  <pic:blipFill>
                    <a:blip r:embed="rId38"/>
                    <a:srcRect/>
                    <a:stretch>
                      <a:fillRect/>
                    </a:stretch>
                  </pic:blipFill>
                  <pic:spPr bwMode="auto">
                    <a:xfrm rot="-5400000">
                      <a:off x="0" y="0"/>
                      <a:ext cx="4114800" cy="2914650"/>
                    </a:xfrm>
                    <a:prstGeom prst="rect">
                      <a:avLst/>
                    </a:prstGeom>
                    <a:noFill/>
                    <a:ln w="9525">
                      <a:noFill/>
                      <a:miter lim="800000"/>
                      <a:headEnd/>
                      <a:tailEnd/>
                    </a:ln>
                  </pic:spPr>
                </pic:pic>
              </a:graphicData>
            </a:graphic>
          </wp:inline>
        </w:drawing>
      </w:r>
    </w:p>
    <w:p w:rsidR="001451FF" w:rsidRPr="004F6B1D" w:rsidRDefault="00D342C4" w:rsidP="004F6B1D">
      <w:pPr>
        <w:pStyle w:val="Didascalia"/>
        <w:jc w:val="right"/>
        <w:rPr>
          <w:b w:val="0"/>
        </w:rPr>
      </w:pPr>
      <w:r w:rsidRPr="004F6B1D">
        <w:rPr>
          <w:b w:val="0"/>
        </w:rPr>
        <w:t xml:space="preserve">Figura </w:t>
      </w:r>
      <w:r w:rsidR="004F6B1D">
        <w:rPr>
          <w:b w:val="0"/>
        </w:rPr>
        <w:t>31</w:t>
      </w:r>
    </w:p>
    <w:p w:rsidR="00FD4F9E" w:rsidRPr="003458F8" w:rsidRDefault="00FD4F9E" w:rsidP="00485DBB">
      <w:pPr>
        <w:spacing w:before="0" w:beforeAutospacing="0" w:after="0" w:afterAutospacing="0"/>
        <w:jc w:val="both"/>
        <w:rPr>
          <w:sz w:val="25"/>
          <w:szCs w:val="25"/>
        </w:rPr>
      </w:pPr>
    </w:p>
    <w:p w:rsidR="00AF4EB5" w:rsidRPr="003458F8" w:rsidRDefault="00AF4EB5" w:rsidP="00750A97">
      <w:pPr>
        <w:spacing w:before="0" w:beforeAutospacing="0" w:after="0" w:afterAutospacing="0"/>
        <w:jc w:val="both"/>
        <w:rPr>
          <w:sz w:val="25"/>
          <w:szCs w:val="25"/>
        </w:rPr>
      </w:pPr>
    </w:p>
    <w:p w:rsidR="00AF4EB5" w:rsidRPr="003458F8" w:rsidRDefault="00AF4EB5" w:rsidP="00AF4EB5">
      <w:pPr>
        <w:jc w:val="both"/>
        <w:rPr>
          <w:i w:val="0"/>
          <w:sz w:val="25"/>
          <w:szCs w:val="25"/>
        </w:rPr>
      </w:pPr>
      <w:r w:rsidRPr="003458F8">
        <w:rPr>
          <w:i w:val="0"/>
          <w:sz w:val="25"/>
          <w:szCs w:val="25"/>
        </w:rPr>
        <w:lastRenderedPageBreak/>
        <w:t xml:space="preserve">Non sono pazzo, ma ho una vena desueta di follia che rende l’uomo normale che è in me, semplicemente straordinario.  </w:t>
      </w:r>
    </w:p>
    <w:p w:rsidR="000F6FB8" w:rsidRPr="003458F8" w:rsidRDefault="000F6FB8" w:rsidP="000F6FB8">
      <w:pPr>
        <w:jc w:val="both"/>
        <w:rPr>
          <w:sz w:val="25"/>
          <w:szCs w:val="25"/>
        </w:rPr>
      </w:pPr>
      <w:r w:rsidRPr="003458F8">
        <w:rPr>
          <w:sz w:val="25"/>
          <w:szCs w:val="25"/>
        </w:rPr>
        <w:t xml:space="preserve">Jacqueline </w:t>
      </w:r>
      <w:proofErr w:type="spellStart"/>
      <w:r w:rsidRPr="003458F8">
        <w:rPr>
          <w:sz w:val="25"/>
          <w:szCs w:val="25"/>
        </w:rPr>
        <w:t>Miu</w:t>
      </w:r>
      <w:proofErr w:type="spellEnd"/>
    </w:p>
    <w:p w:rsidR="000F6FB8" w:rsidRPr="003458F8" w:rsidRDefault="000F6FB8" w:rsidP="00316172">
      <w:pPr>
        <w:keepNext/>
        <w:spacing w:before="0" w:beforeAutospacing="0" w:after="0" w:afterAutospacing="0"/>
        <w:rPr>
          <w:rFonts w:ascii="Cambria" w:hAnsi="Cambria"/>
          <w:sz w:val="25"/>
          <w:szCs w:val="25"/>
        </w:rPr>
      </w:pPr>
    </w:p>
    <w:p w:rsidR="000F6FB8" w:rsidRPr="003458F8" w:rsidRDefault="000F6FB8" w:rsidP="00316172">
      <w:pPr>
        <w:keepNext/>
        <w:spacing w:before="0" w:beforeAutospacing="0" w:after="0" w:afterAutospacing="0"/>
        <w:rPr>
          <w:rFonts w:ascii="Cambria" w:hAnsi="Cambria"/>
          <w:sz w:val="25"/>
          <w:szCs w:val="25"/>
        </w:rPr>
      </w:pPr>
    </w:p>
    <w:p w:rsidR="000F6FB8" w:rsidRPr="003458F8" w:rsidRDefault="000F6FB8" w:rsidP="000F6FB8">
      <w:pPr>
        <w:keepNext/>
        <w:spacing w:before="0" w:beforeAutospacing="0" w:after="0" w:afterAutospacing="0"/>
        <w:jc w:val="both"/>
        <w:rPr>
          <w:sz w:val="25"/>
          <w:szCs w:val="25"/>
        </w:rPr>
      </w:pPr>
    </w:p>
    <w:p w:rsidR="00D342C4" w:rsidRDefault="00B65FC3" w:rsidP="00D342C4">
      <w:pPr>
        <w:rPr>
          <w:sz w:val="25"/>
          <w:szCs w:val="25"/>
        </w:rPr>
      </w:pPr>
      <w:r>
        <w:rPr>
          <w:noProof/>
          <w:sz w:val="25"/>
          <w:szCs w:val="25"/>
          <w:lang w:eastAsia="it-IT"/>
        </w:rPr>
        <w:drawing>
          <wp:inline distT="0" distB="0" distL="0" distR="0">
            <wp:extent cx="1943100" cy="2905125"/>
            <wp:effectExtent l="19050" t="0" r="0" b="0"/>
            <wp:docPr id="32" name="Immagine 32" descr="SCAN1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CAN1 001"/>
                    <pic:cNvPicPr>
                      <a:picLocks noChangeAspect="1" noChangeArrowheads="1"/>
                    </pic:cNvPicPr>
                  </pic:nvPicPr>
                  <pic:blipFill>
                    <a:blip r:embed="rId39" cstate="print"/>
                    <a:srcRect/>
                    <a:stretch>
                      <a:fillRect/>
                    </a:stretch>
                  </pic:blipFill>
                  <pic:spPr bwMode="auto">
                    <a:xfrm>
                      <a:off x="0" y="0"/>
                      <a:ext cx="1943100" cy="2905125"/>
                    </a:xfrm>
                    <a:prstGeom prst="rect">
                      <a:avLst/>
                    </a:prstGeom>
                    <a:noFill/>
                    <a:ln w="9525">
                      <a:noFill/>
                      <a:miter lim="800000"/>
                      <a:headEnd/>
                      <a:tailEnd/>
                    </a:ln>
                  </pic:spPr>
                </pic:pic>
              </a:graphicData>
            </a:graphic>
          </wp:inline>
        </w:drawing>
      </w:r>
    </w:p>
    <w:p w:rsidR="004F6B1D" w:rsidRPr="004F6B1D" w:rsidRDefault="004F6B1D" w:rsidP="004F6B1D">
      <w:pPr>
        <w:pStyle w:val="Didascalia"/>
        <w:jc w:val="right"/>
        <w:rPr>
          <w:b w:val="0"/>
        </w:rPr>
      </w:pPr>
      <w:r w:rsidRPr="004F6B1D">
        <w:rPr>
          <w:b w:val="0"/>
        </w:rPr>
        <w:t xml:space="preserve">Figura </w:t>
      </w:r>
      <w:r>
        <w:rPr>
          <w:b w:val="0"/>
        </w:rPr>
        <w:t>32</w:t>
      </w:r>
    </w:p>
    <w:p w:rsidR="004F6B1D" w:rsidRPr="003458F8" w:rsidRDefault="004F6B1D" w:rsidP="00D342C4">
      <w:pPr>
        <w:rPr>
          <w:sz w:val="25"/>
          <w:szCs w:val="25"/>
        </w:rPr>
      </w:pPr>
    </w:p>
    <w:p w:rsidR="00D3067D" w:rsidRDefault="00D3067D" w:rsidP="00696619">
      <w:pPr>
        <w:rPr>
          <w:i w:val="0"/>
          <w:sz w:val="25"/>
          <w:szCs w:val="25"/>
        </w:rPr>
      </w:pPr>
    </w:p>
    <w:p w:rsidR="00D3067D" w:rsidRDefault="00D3067D" w:rsidP="00696619">
      <w:pPr>
        <w:rPr>
          <w:i w:val="0"/>
          <w:sz w:val="25"/>
          <w:szCs w:val="25"/>
        </w:rPr>
      </w:pPr>
    </w:p>
    <w:p w:rsidR="00D3067D" w:rsidRDefault="00D3067D" w:rsidP="00696619">
      <w:pPr>
        <w:rPr>
          <w:i w:val="0"/>
          <w:sz w:val="25"/>
          <w:szCs w:val="25"/>
        </w:rPr>
      </w:pPr>
    </w:p>
    <w:p w:rsidR="00D3067D" w:rsidRDefault="00D3067D" w:rsidP="00696619">
      <w:pPr>
        <w:rPr>
          <w:i w:val="0"/>
          <w:sz w:val="25"/>
          <w:szCs w:val="25"/>
        </w:rPr>
      </w:pPr>
    </w:p>
    <w:p w:rsidR="00D3067D" w:rsidRDefault="00D3067D" w:rsidP="00696619">
      <w:pPr>
        <w:rPr>
          <w:i w:val="0"/>
          <w:sz w:val="25"/>
          <w:szCs w:val="25"/>
        </w:rPr>
      </w:pPr>
    </w:p>
    <w:p w:rsidR="00D3067D" w:rsidRDefault="00D3067D" w:rsidP="00696619">
      <w:pPr>
        <w:rPr>
          <w:i w:val="0"/>
          <w:sz w:val="25"/>
          <w:szCs w:val="25"/>
        </w:rPr>
      </w:pPr>
    </w:p>
    <w:p w:rsidR="00D342C4" w:rsidRDefault="00D342C4" w:rsidP="00D342C4"/>
    <w:p w:rsidR="009964C7" w:rsidRDefault="009964C7" w:rsidP="00D342C4"/>
    <w:p w:rsidR="009964C7" w:rsidRDefault="009964C7" w:rsidP="00D342C4"/>
    <w:p w:rsidR="009964C7" w:rsidRDefault="009964C7" w:rsidP="00D342C4"/>
    <w:p w:rsidR="009964C7" w:rsidRPr="00D342C4" w:rsidRDefault="009964C7" w:rsidP="00D342C4"/>
    <w:sectPr w:rsidR="009964C7" w:rsidRPr="00D342C4" w:rsidSect="00417188">
      <w:headerReference w:type="default" r:id="rId40"/>
      <w:footerReference w:type="default" r:id="rId41"/>
      <w:pgSz w:w="8222" w:h="11624" w:code="82"/>
      <w:pgMar w:top="1418" w:right="1134" w:bottom="1134" w:left="1134" w:header="709" w:footer="709" w:gutter="0"/>
      <w:pgNumType w:chapStyle="1" w:chapSep="period"/>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7247" w:rsidRDefault="00E27247" w:rsidP="00DA42A8">
      <w:pPr>
        <w:spacing w:before="0" w:after="0"/>
      </w:pPr>
      <w:r>
        <w:separator/>
      </w:r>
    </w:p>
  </w:endnote>
  <w:endnote w:type="continuationSeparator" w:id="0">
    <w:p w:rsidR="00E27247" w:rsidRDefault="00E27247" w:rsidP="00DA42A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icrosoft YaHei">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7D32" w:rsidRPr="00C21C75" w:rsidRDefault="00CA1519">
    <w:pPr>
      <w:pStyle w:val="Pidipagina"/>
      <w:jc w:val="right"/>
      <w:rPr>
        <w:i w:val="0"/>
      </w:rPr>
    </w:pPr>
    <w:r w:rsidRPr="00C21C75">
      <w:rPr>
        <w:i w:val="0"/>
      </w:rPr>
      <w:fldChar w:fldCharType="begin"/>
    </w:r>
    <w:r w:rsidR="00F27D32" w:rsidRPr="00C21C75">
      <w:rPr>
        <w:i w:val="0"/>
      </w:rPr>
      <w:instrText xml:space="preserve"> PAGE   \* MERGEFORMAT </w:instrText>
    </w:r>
    <w:r w:rsidRPr="00C21C75">
      <w:rPr>
        <w:i w:val="0"/>
      </w:rPr>
      <w:fldChar w:fldCharType="separate"/>
    </w:r>
    <w:r w:rsidR="004464ED">
      <w:rPr>
        <w:i w:val="0"/>
        <w:noProof/>
      </w:rPr>
      <w:t>35</w:t>
    </w:r>
    <w:r w:rsidRPr="00C21C75">
      <w:rPr>
        <w:i w:val="0"/>
      </w:rPr>
      <w:fldChar w:fldCharType="end"/>
    </w:r>
  </w:p>
  <w:p w:rsidR="00F27D32" w:rsidRDefault="00F27D32">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7D32" w:rsidRDefault="00E27247">
    <w:pPr>
      <w:pStyle w:val="Pidipagina"/>
      <w:jc w:val="right"/>
    </w:pPr>
    <w:r>
      <w:fldChar w:fldCharType="begin"/>
    </w:r>
    <w:r>
      <w:instrText xml:space="preserve"> PAGE   \* MERGEFORMAT </w:instrText>
    </w:r>
    <w:r>
      <w:fldChar w:fldCharType="separate"/>
    </w:r>
    <w:r w:rsidR="004464ED">
      <w:rPr>
        <w:noProof/>
      </w:rPr>
      <w:t>143</w:t>
    </w:r>
    <w:r>
      <w:rPr>
        <w:noProof/>
      </w:rPr>
      <w:fldChar w:fldCharType="end"/>
    </w:r>
  </w:p>
  <w:p w:rsidR="00F27D32" w:rsidRDefault="00F27D32">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7247" w:rsidRDefault="00E27247" w:rsidP="00DA42A8">
      <w:pPr>
        <w:spacing w:before="0" w:after="0"/>
      </w:pPr>
      <w:r>
        <w:separator/>
      </w:r>
    </w:p>
  </w:footnote>
  <w:footnote w:type="continuationSeparator" w:id="0">
    <w:p w:rsidR="00E27247" w:rsidRDefault="00E27247" w:rsidP="00DA42A8">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7D32" w:rsidRPr="00417188" w:rsidRDefault="00022211" w:rsidP="00632178">
    <w:pPr>
      <w:spacing w:before="0" w:beforeAutospacing="0" w:after="0" w:afterAutospacing="0"/>
      <w:rPr>
        <w:b/>
        <w:i w:val="0"/>
      </w:rPr>
    </w:pPr>
    <w:proofErr w:type="spellStart"/>
    <w:r w:rsidRPr="00417188">
      <w:rPr>
        <w:b/>
        <w:i w:val="0"/>
      </w:rPr>
      <w:t>Ghot</w:t>
    </w:r>
    <w:proofErr w:type="spellEnd"/>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7D32" w:rsidRPr="00417188" w:rsidRDefault="00417188">
    <w:pPr>
      <w:pStyle w:val="Intestazione"/>
      <w:rPr>
        <w:b/>
        <w:i w:val="0"/>
        <w:color w:val="808080"/>
      </w:rPr>
    </w:pPr>
    <w:proofErr w:type="spellStart"/>
    <w:r w:rsidRPr="00417188">
      <w:rPr>
        <w:b/>
        <w:i w:val="0"/>
        <w:color w:val="808080"/>
      </w:rPr>
      <w:t>Ghot</w:t>
    </w:r>
    <w:proofErr w:type="spellEnd"/>
  </w:p>
  <w:p w:rsidR="00F27D32" w:rsidRDefault="00F27D32" w:rsidP="004A794B">
    <w:pPr>
      <w:pStyle w:val="Intestazione"/>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A37470"/>
    <w:multiLevelType w:val="hybridMultilevel"/>
    <w:tmpl w:val="5656ADDE"/>
    <w:lvl w:ilvl="0" w:tplc="AF946B4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1E86235D"/>
    <w:multiLevelType w:val="hybridMultilevel"/>
    <w:tmpl w:val="A2F40EDE"/>
    <w:lvl w:ilvl="0" w:tplc="04100001">
      <w:start w:val="1"/>
      <w:numFmt w:val="bullet"/>
      <w:lvlText w:val=""/>
      <w:lvlJc w:val="left"/>
      <w:pPr>
        <w:ind w:left="360" w:hanging="360"/>
      </w:pPr>
      <w:rPr>
        <w:rFonts w:ascii="Symbol" w:hAnsi="Symbol"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nsid w:val="35E962F4"/>
    <w:multiLevelType w:val="hybridMultilevel"/>
    <w:tmpl w:val="DB282AAC"/>
    <w:lvl w:ilvl="0" w:tplc="04100013">
      <w:start w:val="1"/>
      <w:numFmt w:val="upperRoman"/>
      <w:lvlText w:val="%1."/>
      <w:lvlJc w:val="righ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3BD75F34"/>
    <w:multiLevelType w:val="hybridMultilevel"/>
    <w:tmpl w:val="A2C00D4A"/>
    <w:lvl w:ilvl="0" w:tplc="27A44850">
      <w:numFmt w:val="bullet"/>
      <w:lvlText w:val="-"/>
      <w:lvlJc w:val="left"/>
      <w:pPr>
        <w:ind w:left="465" w:hanging="360"/>
      </w:pPr>
      <w:rPr>
        <w:rFonts w:ascii="Times New Roman" w:eastAsia="Times New Roman" w:hAnsi="Times New Roman" w:cs="Times New Roman" w:hint="default"/>
      </w:rPr>
    </w:lvl>
    <w:lvl w:ilvl="1" w:tplc="04100003" w:tentative="1">
      <w:start w:val="1"/>
      <w:numFmt w:val="bullet"/>
      <w:lvlText w:val="o"/>
      <w:lvlJc w:val="left"/>
      <w:pPr>
        <w:ind w:left="1185" w:hanging="360"/>
      </w:pPr>
      <w:rPr>
        <w:rFonts w:ascii="Courier New" w:hAnsi="Courier New" w:cs="Courier New" w:hint="default"/>
      </w:rPr>
    </w:lvl>
    <w:lvl w:ilvl="2" w:tplc="04100005" w:tentative="1">
      <w:start w:val="1"/>
      <w:numFmt w:val="bullet"/>
      <w:lvlText w:val=""/>
      <w:lvlJc w:val="left"/>
      <w:pPr>
        <w:ind w:left="1905" w:hanging="360"/>
      </w:pPr>
      <w:rPr>
        <w:rFonts w:ascii="Wingdings" w:hAnsi="Wingdings" w:hint="default"/>
      </w:rPr>
    </w:lvl>
    <w:lvl w:ilvl="3" w:tplc="04100001" w:tentative="1">
      <w:start w:val="1"/>
      <w:numFmt w:val="bullet"/>
      <w:lvlText w:val=""/>
      <w:lvlJc w:val="left"/>
      <w:pPr>
        <w:ind w:left="2625" w:hanging="360"/>
      </w:pPr>
      <w:rPr>
        <w:rFonts w:ascii="Symbol" w:hAnsi="Symbol" w:hint="default"/>
      </w:rPr>
    </w:lvl>
    <w:lvl w:ilvl="4" w:tplc="04100003" w:tentative="1">
      <w:start w:val="1"/>
      <w:numFmt w:val="bullet"/>
      <w:lvlText w:val="o"/>
      <w:lvlJc w:val="left"/>
      <w:pPr>
        <w:ind w:left="3345" w:hanging="360"/>
      </w:pPr>
      <w:rPr>
        <w:rFonts w:ascii="Courier New" w:hAnsi="Courier New" w:cs="Courier New" w:hint="default"/>
      </w:rPr>
    </w:lvl>
    <w:lvl w:ilvl="5" w:tplc="04100005" w:tentative="1">
      <w:start w:val="1"/>
      <w:numFmt w:val="bullet"/>
      <w:lvlText w:val=""/>
      <w:lvlJc w:val="left"/>
      <w:pPr>
        <w:ind w:left="4065" w:hanging="360"/>
      </w:pPr>
      <w:rPr>
        <w:rFonts w:ascii="Wingdings" w:hAnsi="Wingdings" w:hint="default"/>
      </w:rPr>
    </w:lvl>
    <w:lvl w:ilvl="6" w:tplc="04100001" w:tentative="1">
      <w:start w:val="1"/>
      <w:numFmt w:val="bullet"/>
      <w:lvlText w:val=""/>
      <w:lvlJc w:val="left"/>
      <w:pPr>
        <w:ind w:left="4785" w:hanging="360"/>
      </w:pPr>
      <w:rPr>
        <w:rFonts w:ascii="Symbol" w:hAnsi="Symbol" w:hint="default"/>
      </w:rPr>
    </w:lvl>
    <w:lvl w:ilvl="7" w:tplc="04100003" w:tentative="1">
      <w:start w:val="1"/>
      <w:numFmt w:val="bullet"/>
      <w:lvlText w:val="o"/>
      <w:lvlJc w:val="left"/>
      <w:pPr>
        <w:ind w:left="5505" w:hanging="360"/>
      </w:pPr>
      <w:rPr>
        <w:rFonts w:ascii="Courier New" w:hAnsi="Courier New" w:cs="Courier New" w:hint="default"/>
      </w:rPr>
    </w:lvl>
    <w:lvl w:ilvl="8" w:tplc="04100005" w:tentative="1">
      <w:start w:val="1"/>
      <w:numFmt w:val="bullet"/>
      <w:lvlText w:val=""/>
      <w:lvlJc w:val="left"/>
      <w:pPr>
        <w:ind w:left="6225" w:hanging="360"/>
      </w:pPr>
      <w:rPr>
        <w:rFonts w:ascii="Wingdings" w:hAnsi="Wingdings" w:hint="default"/>
      </w:rPr>
    </w:lvl>
  </w:abstractNum>
  <w:abstractNum w:abstractNumId="4">
    <w:nsid w:val="4D322A36"/>
    <w:multiLevelType w:val="hybridMultilevel"/>
    <w:tmpl w:val="D632BFC2"/>
    <w:lvl w:ilvl="0" w:tplc="822C65A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
    <w:nsid w:val="5BCB4909"/>
    <w:multiLevelType w:val="hybridMultilevel"/>
    <w:tmpl w:val="2CC4C6B4"/>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661F12AF"/>
    <w:multiLevelType w:val="hybridMultilevel"/>
    <w:tmpl w:val="C96839D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6"/>
  </w:num>
  <w:num w:numId="2">
    <w:abstractNumId w:val="2"/>
  </w:num>
  <w:num w:numId="3">
    <w:abstractNumId w:val="1"/>
  </w:num>
  <w:num w:numId="4">
    <w:abstractNumId w:val="5"/>
  </w:num>
  <w:num w:numId="5">
    <w:abstractNumId w:val="0"/>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attachedTemplate r:id="rId1"/>
  <w:defaultTabStop w:val="708"/>
  <w:hyphenationZone w:val="283"/>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00253"/>
    <w:rsid w:val="0000081D"/>
    <w:rsid w:val="00001216"/>
    <w:rsid w:val="000022D9"/>
    <w:rsid w:val="00002AF3"/>
    <w:rsid w:val="00002BB4"/>
    <w:rsid w:val="00003042"/>
    <w:rsid w:val="000038AC"/>
    <w:rsid w:val="000039C8"/>
    <w:rsid w:val="00003C24"/>
    <w:rsid w:val="0000491B"/>
    <w:rsid w:val="00004920"/>
    <w:rsid w:val="00004FC2"/>
    <w:rsid w:val="00005402"/>
    <w:rsid w:val="00005A2D"/>
    <w:rsid w:val="00010A80"/>
    <w:rsid w:val="000114ED"/>
    <w:rsid w:val="000118FB"/>
    <w:rsid w:val="00013AE5"/>
    <w:rsid w:val="00014379"/>
    <w:rsid w:val="000155B5"/>
    <w:rsid w:val="00015CD3"/>
    <w:rsid w:val="00015DF0"/>
    <w:rsid w:val="0001619B"/>
    <w:rsid w:val="000163F4"/>
    <w:rsid w:val="00016B22"/>
    <w:rsid w:val="00020470"/>
    <w:rsid w:val="0002091D"/>
    <w:rsid w:val="00022211"/>
    <w:rsid w:val="00022449"/>
    <w:rsid w:val="000239AE"/>
    <w:rsid w:val="00023A2E"/>
    <w:rsid w:val="00023E78"/>
    <w:rsid w:val="00024601"/>
    <w:rsid w:val="000253DB"/>
    <w:rsid w:val="000260A1"/>
    <w:rsid w:val="000268E1"/>
    <w:rsid w:val="00030251"/>
    <w:rsid w:val="00030611"/>
    <w:rsid w:val="00030CB0"/>
    <w:rsid w:val="00031F99"/>
    <w:rsid w:val="000322CE"/>
    <w:rsid w:val="00032E00"/>
    <w:rsid w:val="00032F36"/>
    <w:rsid w:val="00032FFF"/>
    <w:rsid w:val="00035304"/>
    <w:rsid w:val="00036E00"/>
    <w:rsid w:val="000378BF"/>
    <w:rsid w:val="00037D14"/>
    <w:rsid w:val="0004010E"/>
    <w:rsid w:val="000416F6"/>
    <w:rsid w:val="000417FB"/>
    <w:rsid w:val="0004200B"/>
    <w:rsid w:val="00042F30"/>
    <w:rsid w:val="00044138"/>
    <w:rsid w:val="00044DE6"/>
    <w:rsid w:val="00045FC8"/>
    <w:rsid w:val="00047A98"/>
    <w:rsid w:val="00047B2C"/>
    <w:rsid w:val="00047BAF"/>
    <w:rsid w:val="00050550"/>
    <w:rsid w:val="00051BB0"/>
    <w:rsid w:val="0005203F"/>
    <w:rsid w:val="000528C9"/>
    <w:rsid w:val="00053042"/>
    <w:rsid w:val="000540D5"/>
    <w:rsid w:val="00055F5F"/>
    <w:rsid w:val="00055F76"/>
    <w:rsid w:val="00056DD5"/>
    <w:rsid w:val="000574B3"/>
    <w:rsid w:val="000576BF"/>
    <w:rsid w:val="0005777E"/>
    <w:rsid w:val="000600D9"/>
    <w:rsid w:val="0006039C"/>
    <w:rsid w:val="0006154B"/>
    <w:rsid w:val="000617CC"/>
    <w:rsid w:val="00061989"/>
    <w:rsid w:val="00061999"/>
    <w:rsid w:val="00061C0E"/>
    <w:rsid w:val="00062114"/>
    <w:rsid w:val="0006349C"/>
    <w:rsid w:val="0006360D"/>
    <w:rsid w:val="00063646"/>
    <w:rsid w:val="0006511E"/>
    <w:rsid w:val="00065363"/>
    <w:rsid w:val="000666DD"/>
    <w:rsid w:val="00067D73"/>
    <w:rsid w:val="00067F3A"/>
    <w:rsid w:val="00070AD5"/>
    <w:rsid w:val="0007161E"/>
    <w:rsid w:val="000721E5"/>
    <w:rsid w:val="00072FA6"/>
    <w:rsid w:val="00073B73"/>
    <w:rsid w:val="00073C84"/>
    <w:rsid w:val="00074B37"/>
    <w:rsid w:val="00074D84"/>
    <w:rsid w:val="000757B4"/>
    <w:rsid w:val="00076069"/>
    <w:rsid w:val="00076F03"/>
    <w:rsid w:val="0007753C"/>
    <w:rsid w:val="0007793A"/>
    <w:rsid w:val="0008007E"/>
    <w:rsid w:val="00080DED"/>
    <w:rsid w:val="00082B0C"/>
    <w:rsid w:val="00082EA6"/>
    <w:rsid w:val="00083ADC"/>
    <w:rsid w:val="00083D88"/>
    <w:rsid w:val="000845F9"/>
    <w:rsid w:val="00084AF7"/>
    <w:rsid w:val="000853F8"/>
    <w:rsid w:val="00085A40"/>
    <w:rsid w:val="0008660E"/>
    <w:rsid w:val="0008792C"/>
    <w:rsid w:val="0009092B"/>
    <w:rsid w:val="00091409"/>
    <w:rsid w:val="0009172F"/>
    <w:rsid w:val="000926F4"/>
    <w:rsid w:val="00093DB9"/>
    <w:rsid w:val="0009443C"/>
    <w:rsid w:val="00095C2E"/>
    <w:rsid w:val="00096996"/>
    <w:rsid w:val="000A0415"/>
    <w:rsid w:val="000A081E"/>
    <w:rsid w:val="000A0C44"/>
    <w:rsid w:val="000A0C5C"/>
    <w:rsid w:val="000A1415"/>
    <w:rsid w:val="000A1EE9"/>
    <w:rsid w:val="000A3540"/>
    <w:rsid w:val="000A4029"/>
    <w:rsid w:val="000A4508"/>
    <w:rsid w:val="000A55A6"/>
    <w:rsid w:val="000A58DE"/>
    <w:rsid w:val="000A5B8C"/>
    <w:rsid w:val="000A66E1"/>
    <w:rsid w:val="000A6CF1"/>
    <w:rsid w:val="000A70FD"/>
    <w:rsid w:val="000A7A4F"/>
    <w:rsid w:val="000A7E80"/>
    <w:rsid w:val="000B05BE"/>
    <w:rsid w:val="000B0B91"/>
    <w:rsid w:val="000B0BB4"/>
    <w:rsid w:val="000B0D26"/>
    <w:rsid w:val="000B1648"/>
    <w:rsid w:val="000B168A"/>
    <w:rsid w:val="000B1713"/>
    <w:rsid w:val="000B2263"/>
    <w:rsid w:val="000B2890"/>
    <w:rsid w:val="000B2FEB"/>
    <w:rsid w:val="000B2FF3"/>
    <w:rsid w:val="000B3C6E"/>
    <w:rsid w:val="000B4049"/>
    <w:rsid w:val="000B4148"/>
    <w:rsid w:val="000B550E"/>
    <w:rsid w:val="000B55FB"/>
    <w:rsid w:val="000B593D"/>
    <w:rsid w:val="000B5CAC"/>
    <w:rsid w:val="000B6256"/>
    <w:rsid w:val="000B6645"/>
    <w:rsid w:val="000B7B28"/>
    <w:rsid w:val="000C0949"/>
    <w:rsid w:val="000C3142"/>
    <w:rsid w:val="000C36B6"/>
    <w:rsid w:val="000C3F8C"/>
    <w:rsid w:val="000D06B8"/>
    <w:rsid w:val="000D14BC"/>
    <w:rsid w:val="000D17CC"/>
    <w:rsid w:val="000D36A6"/>
    <w:rsid w:val="000D383C"/>
    <w:rsid w:val="000D425D"/>
    <w:rsid w:val="000D6572"/>
    <w:rsid w:val="000D7E36"/>
    <w:rsid w:val="000E0894"/>
    <w:rsid w:val="000E1529"/>
    <w:rsid w:val="000E31E1"/>
    <w:rsid w:val="000E4171"/>
    <w:rsid w:val="000E4397"/>
    <w:rsid w:val="000E5305"/>
    <w:rsid w:val="000E551A"/>
    <w:rsid w:val="000E574D"/>
    <w:rsid w:val="000E6293"/>
    <w:rsid w:val="000E79E4"/>
    <w:rsid w:val="000F0CF6"/>
    <w:rsid w:val="000F0DD9"/>
    <w:rsid w:val="000F2272"/>
    <w:rsid w:val="000F2F96"/>
    <w:rsid w:val="000F453C"/>
    <w:rsid w:val="000F4805"/>
    <w:rsid w:val="000F4BE5"/>
    <w:rsid w:val="000F4E9C"/>
    <w:rsid w:val="000F5459"/>
    <w:rsid w:val="000F58F9"/>
    <w:rsid w:val="000F5A86"/>
    <w:rsid w:val="000F66B5"/>
    <w:rsid w:val="000F68CF"/>
    <w:rsid w:val="000F6B9B"/>
    <w:rsid w:val="000F6FB8"/>
    <w:rsid w:val="000F76BE"/>
    <w:rsid w:val="000F7A93"/>
    <w:rsid w:val="001004CD"/>
    <w:rsid w:val="00100592"/>
    <w:rsid w:val="00100CFB"/>
    <w:rsid w:val="0010114C"/>
    <w:rsid w:val="001020EC"/>
    <w:rsid w:val="001023F8"/>
    <w:rsid w:val="00103119"/>
    <w:rsid w:val="001031CE"/>
    <w:rsid w:val="001036BB"/>
    <w:rsid w:val="00103A76"/>
    <w:rsid w:val="00104B66"/>
    <w:rsid w:val="0010598A"/>
    <w:rsid w:val="001079D2"/>
    <w:rsid w:val="00110341"/>
    <w:rsid w:val="00110405"/>
    <w:rsid w:val="0011076F"/>
    <w:rsid w:val="00110E0D"/>
    <w:rsid w:val="00111BC9"/>
    <w:rsid w:val="00112939"/>
    <w:rsid w:val="00112F62"/>
    <w:rsid w:val="0011398E"/>
    <w:rsid w:val="00113AAB"/>
    <w:rsid w:val="00113B58"/>
    <w:rsid w:val="00113FF5"/>
    <w:rsid w:val="001140AC"/>
    <w:rsid w:val="0011425A"/>
    <w:rsid w:val="00114437"/>
    <w:rsid w:val="001150FC"/>
    <w:rsid w:val="00116B6D"/>
    <w:rsid w:val="00116CF8"/>
    <w:rsid w:val="00117336"/>
    <w:rsid w:val="00120650"/>
    <w:rsid w:val="00120B84"/>
    <w:rsid w:val="00121191"/>
    <w:rsid w:val="001212BC"/>
    <w:rsid w:val="00121A30"/>
    <w:rsid w:val="001225E0"/>
    <w:rsid w:val="00122728"/>
    <w:rsid w:val="00122FA6"/>
    <w:rsid w:val="00125543"/>
    <w:rsid w:val="001264BD"/>
    <w:rsid w:val="00126A2B"/>
    <w:rsid w:val="00126C5E"/>
    <w:rsid w:val="00126FC1"/>
    <w:rsid w:val="001270B1"/>
    <w:rsid w:val="001277CB"/>
    <w:rsid w:val="00127BEB"/>
    <w:rsid w:val="00131265"/>
    <w:rsid w:val="00132B3A"/>
    <w:rsid w:val="00132C84"/>
    <w:rsid w:val="00133B20"/>
    <w:rsid w:val="001343F3"/>
    <w:rsid w:val="0013470C"/>
    <w:rsid w:val="001347AB"/>
    <w:rsid w:val="00134875"/>
    <w:rsid w:val="001356F0"/>
    <w:rsid w:val="00135E31"/>
    <w:rsid w:val="0013676F"/>
    <w:rsid w:val="0013765E"/>
    <w:rsid w:val="001378C8"/>
    <w:rsid w:val="0014069C"/>
    <w:rsid w:val="001440B5"/>
    <w:rsid w:val="001440CC"/>
    <w:rsid w:val="001450D1"/>
    <w:rsid w:val="001451FF"/>
    <w:rsid w:val="00145B2D"/>
    <w:rsid w:val="0014631D"/>
    <w:rsid w:val="001470C6"/>
    <w:rsid w:val="0014797D"/>
    <w:rsid w:val="0015004B"/>
    <w:rsid w:val="00150A8F"/>
    <w:rsid w:val="0015409B"/>
    <w:rsid w:val="001543A4"/>
    <w:rsid w:val="0015450B"/>
    <w:rsid w:val="001548CF"/>
    <w:rsid w:val="00154C9D"/>
    <w:rsid w:val="001555A2"/>
    <w:rsid w:val="00155693"/>
    <w:rsid w:val="0015629C"/>
    <w:rsid w:val="00156466"/>
    <w:rsid w:val="001565EB"/>
    <w:rsid w:val="00156FE5"/>
    <w:rsid w:val="0015705E"/>
    <w:rsid w:val="0016123F"/>
    <w:rsid w:val="00165B18"/>
    <w:rsid w:val="00165D12"/>
    <w:rsid w:val="001663F6"/>
    <w:rsid w:val="00166728"/>
    <w:rsid w:val="00170B12"/>
    <w:rsid w:val="001733D0"/>
    <w:rsid w:val="00174E28"/>
    <w:rsid w:val="0017620A"/>
    <w:rsid w:val="00176D95"/>
    <w:rsid w:val="00177E09"/>
    <w:rsid w:val="00177FDE"/>
    <w:rsid w:val="001810F0"/>
    <w:rsid w:val="0018212E"/>
    <w:rsid w:val="0018231A"/>
    <w:rsid w:val="00183022"/>
    <w:rsid w:val="0018389A"/>
    <w:rsid w:val="001856B9"/>
    <w:rsid w:val="00185A4D"/>
    <w:rsid w:val="00185C0D"/>
    <w:rsid w:val="00186181"/>
    <w:rsid w:val="001865FD"/>
    <w:rsid w:val="001869A7"/>
    <w:rsid w:val="00187647"/>
    <w:rsid w:val="001879D7"/>
    <w:rsid w:val="00187B6A"/>
    <w:rsid w:val="001923F8"/>
    <w:rsid w:val="001929A2"/>
    <w:rsid w:val="00193948"/>
    <w:rsid w:val="00194B04"/>
    <w:rsid w:val="00195EBA"/>
    <w:rsid w:val="0019659A"/>
    <w:rsid w:val="0019725A"/>
    <w:rsid w:val="001A01A4"/>
    <w:rsid w:val="001A0E96"/>
    <w:rsid w:val="001A17DD"/>
    <w:rsid w:val="001A1AD1"/>
    <w:rsid w:val="001A35CB"/>
    <w:rsid w:val="001A55BA"/>
    <w:rsid w:val="001A5632"/>
    <w:rsid w:val="001A698D"/>
    <w:rsid w:val="001B00C1"/>
    <w:rsid w:val="001B08CE"/>
    <w:rsid w:val="001B0C9E"/>
    <w:rsid w:val="001B100B"/>
    <w:rsid w:val="001B14F0"/>
    <w:rsid w:val="001B32F0"/>
    <w:rsid w:val="001B3A71"/>
    <w:rsid w:val="001B440D"/>
    <w:rsid w:val="001B4686"/>
    <w:rsid w:val="001B492B"/>
    <w:rsid w:val="001B4A55"/>
    <w:rsid w:val="001B64A5"/>
    <w:rsid w:val="001B7624"/>
    <w:rsid w:val="001C1028"/>
    <w:rsid w:val="001C38B8"/>
    <w:rsid w:val="001C3E79"/>
    <w:rsid w:val="001C43F1"/>
    <w:rsid w:val="001C5109"/>
    <w:rsid w:val="001C5A84"/>
    <w:rsid w:val="001C6156"/>
    <w:rsid w:val="001C649F"/>
    <w:rsid w:val="001C6854"/>
    <w:rsid w:val="001C77C1"/>
    <w:rsid w:val="001D023F"/>
    <w:rsid w:val="001D18C1"/>
    <w:rsid w:val="001D1E30"/>
    <w:rsid w:val="001D2E1A"/>
    <w:rsid w:val="001D5E38"/>
    <w:rsid w:val="001E0E4F"/>
    <w:rsid w:val="001E196D"/>
    <w:rsid w:val="001E209D"/>
    <w:rsid w:val="001E2D25"/>
    <w:rsid w:val="001E2DF9"/>
    <w:rsid w:val="001E3A3E"/>
    <w:rsid w:val="001E3A41"/>
    <w:rsid w:val="001E4411"/>
    <w:rsid w:val="001E7B99"/>
    <w:rsid w:val="001F067E"/>
    <w:rsid w:val="001F09FB"/>
    <w:rsid w:val="001F1A3A"/>
    <w:rsid w:val="001F3501"/>
    <w:rsid w:val="001F492C"/>
    <w:rsid w:val="001F4EE6"/>
    <w:rsid w:val="001F51AC"/>
    <w:rsid w:val="001F5269"/>
    <w:rsid w:val="001F6DB5"/>
    <w:rsid w:val="001F75D9"/>
    <w:rsid w:val="001F771F"/>
    <w:rsid w:val="00200385"/>
    <w:rsid w:val="002012BE"/>
    <w:rsid w:val="00201A65"/>
    <w:rsid w:val="00201ADF"/>
    <w:rsid w:val="00202543"/>
    <w:rsid w:val="002036F2"/>
    <w:rsid w:val="00203E8B"/>
    <w:rsid w:val="00203EEA"/>
    <w:rsid w:val="002046AB"/>
    <w:rsid w:val="002048C7"/>
    <w:rsid w:val="00204C0B"/>
    <w:rsid w:val="00206114"/>
    <w:rsid w:val="00206153"/>
    <w:rsid w:val="0020657E"/>
    <w:rsid w:val="00206EC5"/>
    <w:rsid w:val="002105F8"/>
    <w:rsid w:val="00211905"/>
    <w:rsid w:val="00211C13"/>
    <w:rsid w:val="00212175"/>
    <w:rsid w:val="002129EF"/>
    <w:rsid w:val="00212A10"/>
    <w:rsid w:val="00212F46"/>
    <w:rsid w:val="00212F92"/>
    <w:rsid w:val="002130E4"/>
    <w:rsid w:val="00213399"/>
    <w:rsid w:val="00216484"/>
    <w:rsid w:val="00216D0D"/>
    <w:rsid w:val="00216D19"/>
    <w:rsid w:val="00217A84"/>
    <w:rsid w:val="002202C4"/>
    <w:rsid w:val="0022046F"/>
    <w:rsid w:val="00222157"/>
    <w:rsid w:val="00222330"/>
    <w:rsid w:val="00222CB5"/>
    <w:rsid w:val="00222FA1"/>
    <w:rsid w:val="00222FB8"/>
    <w:rsid w:val="0022305B"/>
    <w:rsid w:val="0022354E"/>
    <w:rsid w:val="00223C45"/>
    <w:rsid w:val="00224526"/>
    <w:rsid w:val="00224CE8"/>
    <w:rsid w:val="002250FC"/>
    <w:rsid w:val="00225110"/>
    <w:rsid w:val="0022569F"/>
    <w:rsid w:val="00225D21"/>
    <w:rsid w:val="0022634A"/>
    <w:rsid w:val="00226981"/>
    <w:rsid w:val="00226ADC"/>
    <w:rsid w:val="0022775F"/>
    <w:rsid w:val="002305F0"/>
    <w:rsid w:val="002315FC"/>
    <w:rsid w:val="00231955"/>
    <w:rsid w:val="0023387B"/>
    <w:rsid w:val="00233939"/>
    <w:rsid w:val="00234FCB"/>
    <w:rsid w:val="00235D79"/>
    <w:rsid w:val="002361B2"/>
    <w:rsid w:val="002371F3"/>
    <w:rsid w:val="00237BE6"/>
    <w:rsid w:val="00240207"/>
    <w:rsid w:val="00240614"/>
    <w:rsid w:val="00241172"/>
    <w:rsid w:val="002414BA"/>
    <w:rsid w:val="002423AE"/>
    <w:rsid w:val="002424C3"/>
    <w:rsid w:val="00242AF2"/>
    <w:rsid w:val="002439B9"/>
    <w:rsid w:val="00243D94"/>
    <w:rsid w:val="00244298"/>
    <w:rsid w:val="002462B3"/>
    <w:rsid w:val="002468B7"/>
    <w:rsid w:val="0024770B"/>
    <w:rsid w:val="00247BF1"/>
    <w:rsid w:val="002503AA"/>
    <w:rsid w:val="00251090"/>
    <w:rsid w:val="00251B00"/>
    <w:rsid w:val="00252289"/>
    <w:rsid w:val="002544EC"/>
    <w:rsid w:val="002548D6"/>
    <w:rsid w:val="00255A26"/>
    <w:rsid w:val="00256CC5"/>
    <w:rsid w:val="0025720E"/>
    <w:rsid w:val="00260B7A"/>
    <w:rsid w:val="002622AA"/>
    <w:rsid w:val="00263002"/>
    <w:rsid w:val="00265436"/>
    <w:rsid w:val="00265C5E"/>
    <w:rsid w:val="00265FC1"/>
    <w:rsid w:val="002676AB"/>
    <w:rsid w:val="00267E90"/>
    <w:rsid w:val="0027015A"/>
    <w:rsid w:val="00270169"/>
    <w:rsid w:val="002706A7"/>
    <w:rsid w:val="002706F8"/>
    <w:rsid w:val="00270C6D"/>
    <w:rsid w:val="002718EF"/>
    <w:rsid w:val="00271B8B"/>
    <w:rsid w:val="002727EA"/>
    <w:rsid w:val="00272AAD"/>
    <w:rsid w:val="0027367B"/>
    <w:rsid w:val="00274F04"/>
    <w:rsid w:val="00275344"/>
    <w:rsid w:val="002755E6"/>
    <w:rsid w:val="002760C2"/>
    <w:rsid w:val="0027656C"/>
    <w:rsid w:val="00276B0F"/>
    <w:rsid w:val="00276C67"/>
    <w:rsid w:val="00276F86"/>
    <w:rsid w:val="00276FB3"/>
    <w:rsid w:val="0027701E"/>
    <w:rsid w:val="00280B59"/>
    <w:rsid w:val="00281C6E"/>
    <w:rsid w:val="00282196"/>
    <w:rsid w:val="00283055"/>
    <w:rsid w:val="002848E3"/>
    <w:rsid w:val="00284E29"/>
    <w:rsid w:val="0028625B"/>
    <w:rsid w:val="00287550"/>
    <w:rsid w:val="00287BE2"/>
    <w:rsid w:val="00290218"/>
    <w:rsid w:val="00290B6A"/>
    <w:rsid w:val="00290C1C"/>
    <w:rsid w:val="002918D0"/>
    <w:rsid w:val="00292C00"/>
    <w:rsid w:val="00294E06"/>
    <w:rsid w:val="00294E13"/>
    <w:rsid w:val="00295741"/>
    <w:rsid w:val="00295B71"/>
    <w:rsid w:val="00295C15"/>
    <w:rsid w:val="00295E7D"/>
    <w:rsid w:val="00296386"/>
    <w:rsid w:val="00296A5F"/>
    <w:rsid w:val="00296FB3"/>
    <w:rsid w:val="002973B6"/>
    <w:rsid w:val="00297AF1"/>
    <w:rsid w:val="00297C23"/>
    <w:rsid w:val="002A114D"/>
    <w:rsid w:val="002A17A8"/>
    <w:rsid w:val="002A1E8A"/>
    <w:rsid w:val="002A2433"/>
    <w:rsid w:val="002A2791"/>
    <w:rsid w:val="002A2FE3"/>
    <w:rsid w:val="002A357B"/>
    <w:rsid w:val="002A45F9"/>
    <w:rsid w:val="002A6028"/>
    <w:rsid w:val="002A629D"/>
    <w:rsid w:val="002A7125"/>
    <w:rsid w:val="002A7401"/>
    <w:rsid w:val="002A77D6"/>
    <w:rsid w:val="002A7DBA"/>
    <w:rsid w:val="002A7F29"/>
    <w:rsid w:val="002B0943"/>
    <w:rsid w:val="002B0D43"/>
    <w:rsid w:val="002B2B65"/>
    <w:rsid w:val="002B2D14"/>
    <w:rsid w:val="002B4322"/>
    <w:rsid w:val="002B469D"/>
    <w:rsid w:val="002B62FA"/>
    <w:rsid w:val="002B7678"/>
    <w:rsid w:val="002B78D4"/>
    <w:rsid w:val="002C0823"/>
    <w:rsid w:val="002C187A"/>
    <w:rsid w:val="002C2DD5"/>
    <w:rsid w:val="002C3AD6"/>
    <w:rsid w:val="002C4533"/>
    <w:rsid w:val="002C500E"/>
    <w:rsid w:val="002C52E9"/>
    <w:rsid w:val="002C64E3"/>
    <w:rsid w:val="002D1BB4"/>
    <w:rsid w:val="002D2638"/>
    <w:rsid w:val="002D2B8A"/>
    <w:rsid w:val="002D2F66"/>
    <w:rsid w:val="002D315F"/>
    <w:rsid w:val="002D4782"/>
    <w:rsid w:val="002D4C5B"/>
    <w:rsid w:val="002D60FB"/>
    <w:rsid w:val="002D6921"/>
    <w:rsid w:val="002D6A4A"/>
    <w:rsid w:val="002D763A"/>
    <w:rsid w:val="002E102E"/>
    <w:rsid w:val="002E2C71"/>
    <w:rsid w:val="002E2ED1"/>
    <w:rsid w:val="002E31C2"/>
    <w:rsid w:val="002E3579"/>
    <w:rsid w:val="002E35A4"/>
    <w:rsid w:val="002E421D"/>
    <w:rsid w:val="002E4C19"/>
    <w:rsid w:val="002E539D"/>
    <w:rsid w:val="002E5D48"/>
    <w:rsid w:val="002E6577"/>
    <w:rsid w:val="002E69FA"/>
    <w:rsid w:val="002F0484"/>
    <w:rsid w:val="002F083F"/>
    <w:rsid w:val="002F0A98"/>
    <w:rsid w:val="002F280D"/>
    <w:rsid w:val="002F366C"/>
    <w:rsid w:val="002F4D18"/>
    <w:rsid w:val="002F4ECF"/>
    <w:rsid w:val="002F6115"/>
    <w:rsid w:val="002F7906"/>
    <w:rsid w:val="00300405"/>
    <w:rsid w:val="00302DBC"/>
    <w:rsid w:val="0030367D"/>
    <w:rsid w:val="003038CD"/>
    <w:rsid w:val="00305416"/>
    <w:rsid w:val="003059B8"/>
    <w:rsid w:val="00305CF1"/>
    <w:rsid w:val="00306FF0"/>
    <w:rsid w:val="00310C70"/>
    <w:rsid w:val="00310F01"/>
    <w:rsid w:val="00311015"/>
    <w:rsid w:val="003112ED"/>
    <w:rsid w:val="00312511"/>
    <w:rsid w:val="00312CC8"/>
    <w:rsid w:val="003133B4"/>
    <w:rsid w:val="003139F5"/>
    <w:rsid w:val="00313FF2"/>
    <w:rsid w:val="0031540A"/>
    <w:rsid w:val="003158B7"/>
    <w:rsid w:val="00316172"/>
    <w:rsid w:val="003161C4"/>
    <w:rsid w:val="00316F28"/>
    <w:rsid w:val="00317805"/>
    <w:rsid w:val="00317A32"/>
    <w:rsid w:val="0032050A"/>
    <w:rsid w:val="003212A4"/>
    <w:rsid w:val="00322511"/>
    <w:rsid w:val="003226D9"/>
    <w:rsid w:val="00322B84"/>
    <w:rsid w:val="00322D72"/>
    <w:rsid w:val="00323397"/>
    <w:rsid w:val="00323E57"/>
    <w:rsid w:val="0032431E"/>
    <w:rsid w:val="00324832"/>
    <w:rsid w:val="00324B03"/>
    <w:rsid w:val="00325A94"/>
    <w:rsid w:val="003273A1"/>
    <w:rsid w:val="00330108"/>
    <w:rsid w:val="003305DE"/>
    <w:rsid w:val="00330B2C"/>
    <w:rsid w:val="00331361"/>
    <w:rsid w:val="003317B8"/>
    <w:rsid w:val="003330D8"/>
    <w:rsid w:val="00333176"/>
    <w:rsid w:val="00333342"/>
    <w:rsid w:val="003338CC"/>
    <w:rsid w:val="003347C9"/>
    <w:rsid w:val="0033490A"/>
    <w:rsid w:val="00336B12"/>
    <w:rsid w:val="00336B90"/>
    <w:rsid w:val="003377F7"/>
    <w:rsid w:val="00337DEE"/>
    <w:rsid w:val="00337F81"/>
    <w:rsid w:val="00340867"/>
    <w:rsid w:val="00340C24"/>
    <w:rsid w:val="00340C8C"/>
    <w:rsid w:val="003418EE"/>
    <w:rsid w:val="00342921"/>
    <w:rsid w:val="00342C25"/>
    <w:rsid w:val="00343581"/>
    <w:rsid w:val="003448E3"/>
    <w:rsid w:val="00344E45"/>
    <w:rsid w:val="00345511"/>
    <w:rsid w:val="00345518"/>
    <w:rsid w:val="003456DB"/>
    <w:rsid w:val="00345803"/>
    <w:rsid w:val="003458F8"/>
    <w:rsid w:val="00345B29"/>
    <w:rsid w:val="00345E94"/>
    <w:rsid w:val="003462DA"/>
    <w:rsid w:val="00346CFA"/>
    <w:rsid w:val="00346D71"/>
    <w:rsid w:val="00347F23"/>
    <w:rsid w:val="003503D6"/>
    <w:rsid w:val="003504A2"/>
    <w:rsid w:val="00351068"/>
    <w:rsid w:val="00351179"/>
    <w:rsid w:val="003517B2"/>
    <w:rsid w:val="00353170"/>
    <w:rsid w:val="00354546"/>
    <w:rsid w:val="0035479B"/>
    <w:rsid w:val="003548E6"/>
    <w:rsid w:val="00355D06"/>
    <w:rsid w:val="003568A8"/>
    <w:rsid w:val="00356AA5"/>
    <w:rsid w:val="00356D4C"/>
    <w:rsid w:val="00356E9E"/>
    <w:rsid w:val="00356FB1"/>
    <w:rsid w:val="00357263"/>
    <w:rsid w:val="00357A6B"/>
    <w:rsid w:val="00360644"/>
    <w:rsid w:val="00360671"/>
    <w:rsid w:val="003618CC"/>
    <w:rsid w:val="0036248A"/>
    <w:rsid w:val="003624E4"/>
    <w:rsid w:val="00363575"/>
    <w:rsid w:val="0036720C"/>
    <w:rsid w:val="00367769"/>
    <w:rsid w:val="00370115"/>
    <w:rsid w:val="0037016A"/>
    <w:rsid w:val="00370F37"/>
    <w:rsid w:val="00371B15"/>
    <w:rsid w:val="00371D25"/>
    <w:rsid w:val="00372886"/>
    <w:rsid w:val="003732BF"/>
    <w:rsid w:val="00373F29"/>
    <w:rsid w:val="003741E5"/>
    <w:rsid w:val="00374D15"/>
    <w:rsid w:val="003750BD"/>
    <w:rsid w:val="0037561B"/>
    <w:rsid w:val="003768F1"/>
    <w:rsid w:val="003778AE"/>
    <w:rsid w:val="0038017C"/>
    <w:rsid w:val="00381A18"/>
    <w:rsid w:val="003822B3"/>
    <w:rsid w:val="00383071"/>
    <w:rsid w:val="00383786"/>
    <w:rsid w:val="003843B7"/>
    <w:rsid w:val="00386054"/>
    <w:rsid w:val="003866A3"/>
    <w:rsid w:val="00386987"/>
    <w:rsid w:val="00387055"/>
    <w:rsid w:val="0038725E"/>
    <w:rsid w:val="00387EBD"/>
    <w:rsid w:val="0039023B"/>
    <w:rsid w:val="00390F53"/>
    <w:rsid w:val="0039144D"/>
    <w:rsid w:val="00391A94"/>
    <w:rsid w:val="003922CF"/>
    <w:rsid w:val="00392592"/>
    <w:rsid w:val="00392AE8"/>
    <w:rsid w:val="00393157"/>
    <w:rsid w:val="003945C7"/>
    <w:rsid w:val="003952F2"/>
    <w:rsid w:val="00396F03"/>
    <w:rsid w:val="00397282"/>
    <w:rsid w:val="003A0462"/>
    <w:rsid w:val="003A0E5C"/>
    <w:rsid w:val="003A2B6E"/>
    <w:rsid w:val="003A3A00"/>
    <w:rsid w:val="003A4356"/>
    <w:rsid w:val="003A4531"/>
    <w:rsid w:val="003A47B5"/>
    <w:rsid w:val="003A4BCB"/>
    <w:rsid w:val="003A560F"/>
    <w:rsid w:val="003A6512"/>
    <w:rsid w:val="003A6DCE"/>
    <w:rsid w:val="003A7F7F"/>
    <w:rsid w:val="003B00BF"/>
    <w:rsid w:val="003B043E"/>
    <w:rsid w:val="003B21BD"/>
    <w:rsid w:val="003B237D"/>
    <w:rsid w:val="003B3001"/>
    <w:rsid w:val="003B4E92"/>
    <w:rsid w:val="003B4FF7"/>
    <w:rsid w:val="003B5DCA"/>
    <w:rsid w:val="003B6279"/>
    <w:rsid w:val="003B6D1F"/>
    <w:rsid w:val="003B7074"/>
    <w:rsid w:val="003B7632"/>
    <w:rsid w:val="003C03F5"/>
    <w:rsid w:val="003C0D85"/>
    <w:rsid w:val="003C1DDA"/>
    <w:rsid w:val="003C3765"/>
    <w:rsid w:val="003C466A"/>
    <w:rsid w:val="003C46F8"/>
    <w:rsid w:val="003C4AB3"/>
    <w:rsid w:val="003C6175"/>
    <w:rsid w:val="003C64E6"/>
    <w:rsid w:val="003C6961"/>
    <w:rsid w:val="003C7471"/>
    <w:rsid w:val="003C7B4F"/>
    <w:rsid w:val="003D096C"/>
    <w:rsid w:val="003D0A62"/>
    <w:rsid w:val="003D0A78"/>
    <w:rsid w:val="003D1801"/>
    <w:rsid w:val="003D1D0C"/>
    <w:rsid w:val="003D1FC6"/>
    <w:rsid w:val="003D2476"/>
    <w:rsid w:val="003D2637"/>
    <w:rsid w:val="003D34E9"/>
    <w:rsid w:val="003D41D7"/>
    <w:rsid w:val="003D59A0"/>
    <w:rsid w:val="003D65CF"/>
    <w:rsid w:val="003D6D71"/>
    <w:rsid w:val="003D79A4"/>
    <w:rsid w:val="003E0143"/>
    <w:rsid w:val="003E0455"/>
    <w:rsid w:val="003E08FD"/>
    <w:rsid w:val="003E0DBD"/>
    <w:rsid w:val="003E2917"/>
    <w:rsid w:val="003E4BFA"/>
    <w:rsid w:val="003E52EA"/>
    <w:rsid w:val="003E5940"/>
    <w:rsid w:val="003E5A35"/>
    <w:rsid w:val="003E5FB9"/>
    <w:rsid w:val="003E7104"/>
    <w:rsid w:val="003E743B"/>
    <w:rsid w:val="003F0DB4"/>
    <w:rsid w:val="003F28BF"/>
    <w:rsid w:val="003F2D98"/>
    <w:rsid w:val="003F4792"/>
    <w:rsid w:val="003F4892"/>
    <w:rsid w:val="003F48CC"/>
    <w:rsid w:val="003F491D"/>
    <w:rsid w:val="003F57BF"/>
    <w:rsid w:val="003F60D6"/>
    <w:rsid w:val="00400134"/>
    <w:rsid w:val="00400287"/>
    <w:rsid w:val="004008F5"/>
    <w:rsid w:val="004009F0"/>
    <w:rsid w:val="00402001"/>
    <w:rsid w:val="00402291"/>
    <w:rsid w:val="00404B1F"/>
    <w:rsid w:val="00404D01"/>
    <w:rsid w:val="00405CB9"/>
    <w:rsid w:val="00406653"/>
    <w:rsid w:val="0040681B"/>
    <w:rsid w:val="0040717F"/>
    <w:rsid w:val="0041029F"/>
    <w:rsid w:val="00410FF6"/>
    <w:rsid w:val="00412BE3"/>
    <w:rsid w:val="00413265"/>
    <w:rsid w:val="00413DB6"/>
    <w:rsid w:val="00414CCF"/>
    <w:rsid w:val="0041537D"/>
    <w:rsid w:val="004157D5"/>
    <w:rsid w:val="00416DEA"/>
    <w:rsid w:val="00417188"/>
    <w:rsid w:val="00417D6E"/>
    <w:rsid w:val="0042080A"/>
    <w:rsid w:val="00421C8B"/>
    <w:rsid w:val="00422447"/>
    <w:rsid w:val="00422E58"/>
    <w:rsid w:val="004244E0"/>
    <w:rsid w:val="00424B49"/>
    <w:rsid w:val="00424BED"/>
    <w:rsid w:val="00425CDB"/>
    <w:rsid w:val="00426229"/>
    <w:rsid w:val="00426FC7"/>
    <w:rsid w:val="00427190"/>
    <w:rsid w:val="00427B62"/>
    <w:rsid w:val="00430346"/>
    <w:rsid w:val="00432304"/>
    <w:rsid w:val="004328F3"/>
    <w:rsid w:val="00433313"/>
    <w:rsid w:val="00433566"/>
    <w:rsid w:val="00433B58"/>
    <w:rsid w:val="00433D50"/>
    <w:rsid w:val="00433E28"/>
    <w:rsid w:val="00433F7E"/>
    <w:rsid w:val="00434427"/>
    <w:rsid w:val="0043522A"/>
    <w:rsid w:val="00435357"/>
    <w:rsid w:val="004354FB"/>
    <w:rsid w:val="004358F7"/>
    <w:rsid w:val="00436C64"/>
    <w:rsid w:val="00440905"/>
    <w:rsid w:val="00441508"/>
    <w:rsid w:val="004417BF"/>
    <w:rsid w:val="00441875"/>
    <w:rsid w:val="00442A52"/>
    <w:rsid w:val="00442C57"/>
    <w:rsid w:val="004437D3"/>
    <w:rsid w:val="00444139"/>
    <w:rsid w:val="00444DAF"/>
    <w:rsid w:val="00444EFA"/>
    <w:rsid w:val="00445081"/>
    <w:rsid w:val="00445128"/>
    <w:rsid w:val="00445DA1"/>
    <w:rsid w:val="004460E2"/>
    <w:rsid w:val="004464ED"/>
    <w:rsid w:val="00446904"/>
    <w:rsid w:val="0044694C"/>
    <w:rsid w:val="0044773F"/>
    <w:rsid w:val="00451155"/>
    <w:rsid w:val="004517B2"/>
    <w:rsid w:val="00451E5F"/>
    <w:rsid w:val="00452EB8"/>
    <w:rsid w:val="00453204"/>
    <w:rsid w:val="00453355"/>
    <w:rsid w:val="00453760"/>
    <w:rsid w:val="00453D00"/>
    <w:rsid w:val="00454E40"/>
    <w:rsid w:val="0045556E"/>
    <w:rsid w:val="00455D43"/>
    <w:rsid w:val="00455ED8"/>
    <w:rsid w:val="004608F0"/>
    <w:rsid w:val="00460A85"/>
    <w:rsid w:val="00460AC4"/>
    <w:rsid w:val="004617DA"/>
    <w:rsid w:val="00461F09"/>
    <w:rsid w:val="0046295F"/>
    <w:rsid w:val="00462E02"/>
    <w:rsid w:val="00464DC6"/>
    <w:rsid w:val="00465A4C"/>
    <w:rsid w:val="00465ADE"/>
    <w:rsid w:val="00466472"/>
    <w:rsid w:val="00466EA0"/>
    <w:rsid w:val="00466F72"/>
    <w:rsid w:val="00467BAF"/>
    <w:rsid w:val="004710F6"/>
    <w:rsid w:val="00472613"/>
    <w:rsid w:val="00472B13"/>
    <w:rsid w:val="004730C0"/>
    <w:rsid w:val="00475649"/>
    <w:rsid w:val="004765F1"/>
    <w:rsid w:val="00476A5D"/>
    <w:rsid w:val="00476F28"/>
    <w:rsid w:val="0048083D"/>
    <w:rsid w:val="0048094A"/>
    <w:rsid w:val="00480D93"/>
    <w:rsid w:val="00481E99"/>
    <w:rsid w:val="00482A0F"/>
    <w:rsid w:val="0048402C"/>
    <w:rsid w:val="00484453"/>
    <w:rsid w:val="00484F7C"/>
    <w:rsid w:val="004851F5"/>
    <w:rsid w:val="00485B39"/>
    <w:rsid w:val="00485DBB"/>
    <w:rsid w:val="00486076"/>
    <w:rsid w:val="004879B5"/>
    <w:rsid w:val="004906DB"/>
    <w:rsid w:val="00490C6A"/>
    <w:rsid w:val="00490E6C"/>
    <w:rsid w:val="00491EC1"/>
    <w:rsid w:val="00492011"/>
    <w:rsid w:val="00492240"/>
    <w:rsid w:val="00492A09"/>
    <w:rsid w:val="00493590"/>
    <w:rsid w:val="004944F8"/>
    <w:rsid w:val="004968EC"/>
    <w:rsid w:val="00497585"/>
    <w:rsid w:val="004978A4"/>
    <w:rsid w:val="004A150C"/>
    <w:rsid w:val="004A158E"/>
    <w:rsid w:val="004A1D0C"/>
    <w:rsid w:val="004A2FFA"/>
    <w:rsid w:val="004A3ACB"/>
    <w:rsid w:val="004A3FBD"/>
    <w:rsid w:val="004A477F"/>
    <w:rsid w:val="004A4885"/>
    <w:rsid w:val="004A504E"/>
    <w:rsid w:val="004A5CEA"/>
    <w:rsid w:val="004A5D8E"/>
    <w:rsid w:val="004A5E3C"/>
    <w:rsid w:val="004A6AC5"/>
    <w:rsid w:val="004A7928"/>
    <w:rsid w:val="004A794B"/>
    <w:rsid w:val="004B0073"/>
    <w:rsid w:val="004B0BB3"/>
    <w:rsid w:val="004B1815"/>
    <w:rsid w:val="004B2594"/>
    <w:rsid w:val="004B3284"/>
    <w:rsid w:val="004B3667"/>
    <w:rsid w:val="004B3AA1"/>
    <w:rsid w:val="004B4B62"/>
    <w:rsid w:val="004B4F88"/>
    <w:rsid w:val="004B583C"/>
    <w:rsid w:val="004B590F"/>
    <w:rsid w:val="004B5937"/>
    <w:rsid w:val="004B5DE9"/>
    <w:rsid w:val="004B653C"/>
    <w:rsid w:val="004B670F"/>
    <w:rsid w:val="004B69CB"/>
    <w:rsid w:val="004B7651"/>
    <w:rsid w:val="004C01FB"/>
    <w:rsid w:val="004C1713"/>
    <w:rsid w:val="004C1E8C"/>
    <w:rsid w:val="004C3833"/>
    <w:rsid w:val="004C50E3"/>
    <w:rsid w:val="004C751B"/>
    <w:rsid w:val="004C77B8"/>
    <w:rsid w:val="004D01A4"/>
    <w:rsid w:val="004D1866"/>
    <w:rsid w:val="004D2193"/>
    <w:rsid w:val="004D2ED5"/>
    <w:rsid w:val="004D324C"/>
    <w:rsid w:val="004D3F5C"/>
    <w:rsid w:val="004D44B4"/>
    <w:rsid w:val="004D57A9"/>
    <w:rsid w:val="004D5C43"/>
    <w:rsid w:val="004D624F"/>
    <w:rsid w:val="004D6D42"/>
    <w:rsid w:val="004E0221"/>
    <w:rsid w:val="004E0812"/>
    <w:rsid w:val="004E0AF9"/>
    <w:rsid w:val="004E2511"/>
    <w:rsid w:val="004E2D93"/>
    <w:rsid w:val="004E36E4"/>
    <w:rsid w:val="004E3B54"/>
    <w:rsid w:val="004E445A"/>
    <w:rsid w:val="004E4885"/>
    <w:rsid w:val="004E4F6B"/>
    <w:rsid w:val="004E5711"/>
    <w:rsid w:val="004E57B6"/>
    <w:rsid w:val="004E6674"/>
    <w:rsid w:val="004E679C"/>
    <w:rsid w:val="004E79DC"/>
    <w:rsid w:val="004E7C60"/>
    <w:rsid w:val="004E7D5A"/>
    <w:rsid w:val="004E7F73"/>
    <w:rsid w:val="004F1B05"/>
    <w:rsid w:val="004F1BBD"/>
    <w:rsid w:val="004F269C"/>
    <w:rsid w:val="004F2B9E"/>
    <w:rsid w:val="004F34FD"/>
    <w:rsid w:val="004F493E"/>
    <w:rsid w:val="004F5489"/>
    <w:rsid w:val="004F5676"/>
    <w:rsid w:val="004F5A54"/>
    <w:rsid w:val="004F5B6A"/>
    <w:rsid w:val="004F5F3C"/>
    <w:rsid w:val="004F606D"/>
    <w:rsid w:val="004F6909"/>
    <w:rsid w:val="004F6B1D"/>
    <w:rsid w:val="004F6C6E"/>
    <w:rsid w:val="004F6C84"/>
    <w:rsid w:val="004F6FC8"/>
    <w:rsid w:val="0050033F"/>
    <w:rsid w:val="00500C54"/>
    <w:rsid w:val="00502AA8"/>
    <w:rsid w:val="00503AC5"/>
    <w:rsid w:val="00504083"/>
    <w:rsid w:val="0050519F"/>
    <w:rsid w:val="005056FD"/>
    <w:rsid w:val="00506392"/>
    <w:rsid w:val="00506A65"/>
    <w:rsid w:val="005101FD"/>
    <w:rsid w:val="005116D1"/>
    <w:rsid w:val="00511C46"/>
    <w:rsid w:val="00512DE3"/>
    <w:rsid w:val="00513BAB"/>
    <w:rsid w:val="00514FA3"/>
    <w:rsid w:val="00515E60"/>
    <w:rsid w:val="00516176"/>
    <w:rsid w:val="0051723E"/>
    <w:rsid w:val="00520342"/>
    <w:rsid w:val="00520C08"/>
    <w:rsid w:val="00523A94"/>
    <w:rsid w:val="00523FCC"/>
    <w:rsid w:val="00524981"/>
    <w:rsid w:val="00525078"/>
    <w:rsid w:val="00526767"/>
    <w:rsid w:val="005273D2"/>
    <w:rsid w:val="005277D8"/>
    <w:rsid w:val="005278EB"/>
    <w:rsid w:val="00527C56"/>
    <w:rsid w:val="00531907"/>
    <w:rsid w:val="00531D81"/>
    <w:rsid w:val="005320AA"/>
    <w:rsid w:val="005322F6"/>
    <w:rsid w:val="005327CB"/>
    <w:rsid w:val="00532A43"/>
    <w:rsid w:val="0053352E"/>
    <w:rsid w:val="00533BD5"/>
    <w:rsid w:val="00537D6F"/>
    <w:rsid w:val="005403DD"/>
    <w:rsid w:val="00540FB1"/>
    <w:rsid w:val="005411D6"/>
    <w:rsid w:val="005415AB"/>
    <w:rsid w:val="00541DE8"/>
    <w:rsid w:val="0054232B"/>
    <w:rsid w:val="00542A77"/>
    <w:rsid w:val="005433A3"/>
    <w:rsid w:val="005440B1"/>
    <w:rsid w:val="005446C8"/>
    <w:rsid w:val="00545660"/>
    <w:rsid w:val="00546071"/>
    <w:rsid w:val="005523EC"/>
    <w:rsid w:val="00552536"/>
    <w:rsid w:val="0055283F"/>
    <w:rsid w:val="00553643"/>
    <w:rsid w:val="00553895"/>
    <w:rsid w:val="005544B2"/>
    <w:rsid w:val="005549CD"/>
    <w:rsid w:val="00554B7D"/>
    <w:rsid w:val="005559F0"/>
    <w:rsid w:val="005564E9"/>
    <w:rsid w:val="005569F4"/>
    <w:rsid w:val="00556CB3"/>
    <w:rsid w:val="0055786F"/>
    <w:rsid w:val="00557921"/>
    <w:rsid w:val="00557FE0"/>
    <w:rsid w:val="005605A0"/>
    <w:rsid w:val="005610C9"/>
    <w:rsid w:val="00561BC6"/>
    <w:rsid w:val="00561D2D"/>
    <w:rsid w:val="0056201A"/>
    <w:rsid w:val="00563622"/>
    <w:rsid w:val="00563807"/>
    <w:rsid w:val="005639ED"/>
    <w:rsid w:val="00563B23"/>
    <w:rsid w:val="00563CD1"/>
    <w:rsid w:val="00564D19"/>
    <w:rsid w:val="00564F28"/>
    <w:rsid w:val="00566286"/>
    <w:rsid w:val="00566C3F"/>
    <w:rsid w:val="0056717A"/>
    <w:rsid w:val="005675BB"/>
    <w:rsid w:val="005708F8"/>
    <w:rsid w:val="0057169A"/>
    <w:rsid w:val="005717EF"/>
    <w:rsid w:val="00571D7D"/>
    <w:rsid w:val="005720FB"/>
    <w:rsid w:val="00574616"/>
    <w:rsid w:val="0057790F"/>
    <w:rsid w:val="00581030"/>
    <w:rsid w:val="0058114B"/>
    <w:rsid w:val="005813FC"/>
    <w:rsid w:val="00581E83"/>
    <w:rsid w:val="00581EB4"/>
    <w:rsid w:val="00582110"/>
    <w:rsid w:val="005824AA"/>
    <w:rsid w:val="00582596"/>
    <w:rsid w:val="00582C68"/>
    <w:rsid w:val="00582FA5"/>
    <w:rsid w:val="005843E4"/>
    <w:rsid w:val="00584892"/>
    <w:rsid w:val="00584CB0"/>
    <w:rsid w:val="005857A1"/>
    <w:rsid w:val="00585A0F"/>
    <w:rsid w:val="00590C69"/>
    <w:rsid w:val="00591190"/>
    <w:rsid w:val="0059316E"/>
    <w:rsid w:val="00593B43"/>
    <w:rsid w:val="005950D1"/>
    <w:rsid w:val="00596FCB"/>
    <w:rsid w:val="005A342A"/>
    <w:rsid w:val="005A349A"/>
    <w:rsid w:val="005A3AC8"/>
    <w:rsid w:val="005A4607"/>
    <w:rsid w:val="005A6102"/>
    <w:rsid w:val="005A665D"/>
    <w:rsid w:val="005A6A97"/>
    <w:rsid w:val="005A6E10"/>
    <w:rsid w:val="005A7627"/>
    <w:rsid w:val="005A7710"/>
    <w:rsid w:val="005A7777"/>
    <w:rsid w:val="005B16C5"/>
    <w:rsid w:val="005B1A2B"/>
    <w:rsid w:val="005B1AD9"/>
    <w:rsid w:val="005B1C87"/>
    <w:rsid w:val="005B347E"/>
    <w:rsid w:val="005B4781"/>
    <w:rsid w:val="005B4DE9"/>
    <w:rsid w:val="005B65E2"/>
    <w:rsid w:val="005B72F9"/>
    <w:rsid w:val="005B7993"/>
    <w:rsid w:val="005C00F4"/>
    <w:rsid w:val="005C0398"/>
    <w:rsid w:val="005C0733"/>
    <w:rsid w:val="005C0E0E"/>
    <w:rsid w:val="005C0F3E"/>
    <w:rsid w:val="005C1CA6"/>
    <w:rsid w:val="005C2ECB"/>
    <w:rsid w:val="005C4763"/>
    <w:rsid w:val="005C6CA4"/>
    <w:rsid w:val="005C726C"/>
    <w:rsid w:val="005D03FA"/>
    <w:rsid w:val="005D14B6"/>
    <w:rsid w:val="005D1CBA"/>
    <w:rsid w:val="005D2729"/>
    <w:rsid w:val="005D2898"/>
    <w:rsid w:val="005D2D42"/>
    <w:rsid w:val="005D2D91"/>
    <w:rsid w:val="005D2FB5"/>
    <w:rsid w:val="005D396B"/>
    <w:rsid w:val="005D400B"/>
    <w:rsid w:val="005D432D"/>
    <w:rsid w:val="005D4785"/>
    <w:rsid w:val="005D4ACF"/>
    <w:rsid w:val="005D4DD9"/>
    <w:rsid w:val="005D5287"/>
    <w:rsid w:val="005D6E6D"/>
    <w:rsid w:val="005D72DB"/>
    <w:rsid w:val="005D760A"/>
    <w:rsid w:val="005D7B4B"/>
    <w:rsid w:val="005E0879"/>
    <w:rsid w:val="005E08D1"/>
    <w:rsid w:val="005E09A8"/>
    <w:rsid w:val="005E1A8B"/>
    <w:rsid w:val="005E2B67"/>
    <w:rsid w:val="005E2DFC"/>
    <w:rsid w:val="005E3218"/>
    <w:rsid w:val="005E35E3"/>
    <w:rsid w:val="005E38F7"/>
    <w:rsid w:val="005E39ED"/>
    <w:rsid w:val="005E3A3F"/>
    <w:rsid w:val="005E49D9"/>
    <w:rsid w:val="005E5EA5"/>
    <w:rsid w:val="005E6291"/>
    <w:rsid w:val="005E6FFF"/>
    <w:rsid w:val="005E740A"/>
    <w:rsid w:val="005F054B"/>
    <w:rsid w:val="005F1558"/>
    <w:rsid w:val="005F2393"/>
    <w:rsid w:val="005F23F3"/>
    <w:rsid w:val="005F265E"/>
    <w:rsid w:val="005F3FFC"/>
    <w:rsid w:val="005F454E"/>
    <w:rsid w:val="005F49B5"/>
    <w:rsid w:val="005F50FD"/>
    <w:rsid w:val="005F5FEF"/>
    <w:rsid w:val="005F7188"/>
    <w:rsid w:val="005F72DB"/>
    <w:rsid w:val="005F795E"/>
    <w:rsid w:val="00600B29"/>
    <w:rsid w:val="00601CE7"/>
    <w:rsid w:val="00601D7D"/>
    <w:rsid w:val="00602CAD"/>
    <w:rsid w:val="0060360E"/>
    <w:rsid w:val="0060368A"/>
    <w:rsid w:val="00603F91"/>
    <w:rsid w:val="00604794"/>
    <w:rsid w:val="0060493D"/>
    <w:rsid w:val="00604B38"/>
    <w:rsid w:val="0061026D"/>
    <w:rsid w:val="00611170"/>
    <w:rsid w:val="006119CA"/>
    <w:rsid w:val="00613B5F"/>
    <w:rsid w:val="00613E59"/>
    <w:rsid w:val="00614732"/>
    <w:rsid w:val="00614B9F"/>
    <w:rsid w:val="00614CB4"/>
    <w:rsid w:val="00614FA0"/>
    <w:rsid w:val="00615341"/>
    <w:rsid w:val="00615AC3"/>
    <w:rsid w:val="006174AD"/>
    <w:rsid w:val="00620881"/>
    <w:rsid w:val="00620A69"/>
    <w:rsid w:val="00622505"/>
    <w:rsid w:val="00622528"/>
    <w:rsid w:val="00622904"/>
    <w:rsid w:val="00623C4E"/>
    <w:rsid w:val="00623C71"/>
    <w:rsid w:val="0062412C"/>
    <w:rsid w:val="0062416F"/>
    <w:rsid w:val="00625BB1"/>
    <w:rsid w:val="00625ED3"/>
    <w:rsid w:val="00626338"/>
    <w:rsid w:val="0062786F"/>
    <w:rsid w:val="00630068"/>
    <w:rsid w:val="00630A02"/>
    <w:rsid w:val="006312D9"/>
    <w:rsid w:val="00632178"/>
    <w:rsid w:val="0063357D"/>
    <w:rsid w:val="006337FA"/>
    <w:rsid w:val="00634ADC"/>
    <w:rsid w:val="00634E5E"/>
    <w:rsid w:val="0063659A"/>
    <w:rsid w:val="006368D1"/>
    <w:rsid w:val="00636E87"/>
    <w:rsid w:val="00640AFD"/>
    <w:rsid w:val="00640E96"/>
    <w:rsid w:val="0064138B"/>
    <w:rsid w:val="006430A8"/>
    <w:rsid w:val="00643974"/>
    <w:rsid w:val="00645381"/>
    <w:rsid w:val="00646F49"/>
    <w:rsid w:val="006520C6"/>
    <w:rsid w:val="006548F8"/>
    <w:rsid w:val="006555DB"/>
    <w:rsid w:val="006555DE"/>
    <w:rsid w:val="0065659A"/>
    <w:rsid w:val="00656743"/>
    <w:rsid w:val="00656C5B"/>
    <w:rsid w:val="0066189B"/>
    <w:rsid w:val="00662606"/>
    <w:rsid w:val="006631A2"/>
    <w:rsid w:val="00663A30"/>
    <w:rsid w:val="00664336"/>
    <w:rsid w:val="00664488"/>
    <w:rsid w:val="00666303"/>
    <w:rsid w:val="0066633D"/>
    <w:rsid w:val="00666953"/>
    <w:rsid w:val="00667024"/>
    <w:rsid w:val="00667271"/>
    <w:rsid w:val="00667817"/>
    <w:rsid w:val="00670A38"/>
    <w:rsid w:val="00670C08"/>
    <w:rsid w:val="00671360"/>
    <w:rsid w:val="00672E99"/>
    <w:rsid w:val="006751FC"/>
    <w:rsid w:val="006757F4"/>
    <w:rsid w:val="00675DDE"/>
    <w:rsid w:val="00676558"/>
    <w:rsid w:val="00676848"/>
    <w:rsid w:val="006804F9"/>
    <w:rsid w:val="006818E5"/>
    <w:rsid w:val="00681AE1"/>
    <w:rsid w:val="00682699"/>
    <w:rsid w:val="00683476"/>
    <w:rsid w:val="00683D92"/>
    <w:rsid w:val="00684445"/>
    <w:rsid w:val="0068506B"/>
    <w:rsid w:val="00685589"/>
    <w:rsid w:val="00685EE2"/>
    <w:rsid w:val="0068681D"/>
    <w:rsid w:val="00686A6C"/>
    <w:rsid w:val="00690732"/>
    <w:rsid w:val="006931B1"/>
    <w:rsid w:val="00693C84"/>
    <w:rsid w:val="00696619"/>
    <w:rsid w:val="00696731"/>
    <w:rsid w:val="00696E66"/>
    <w:rsid w:val="0069742A"/>
    <w:rsid w:val="00697C60"/>
    <w:rsid w:val="006A07F6"/>
    <w:rsid w:val="006A0BBF"/>
    <w:rsid w:val="006A100D"/>
    <w:rsid w:val="006A1EC4"/>
    <w:rsid w:val="006A2786"/>
    <w:rsid w:val="006A2BC4"/>
    <w:rsid w:val="006A3DAF"/>
    <w:rsid w:val="006A435D"/>
    <w:rsid w:val="006A570B"/>
    <w:rsid w:val="006A58F2"/>
    <w:rsid w:val="006A6231"/>
    <w:rsid w:val="006A62E7"/>
    <w:rsid w:val="006A7ED1"/>
    <w:rsid w:val="006A7FA3"/>
    <w:rsid w:val="006B04C3"/>
    <w:rsid w:val="006B0D84"/>
    <w:rsid w:val="006B24D2"/>
    <w:rsid w:val="006B27F0"/>
    <w:rsid w:val="006B347A"/>
    <w:rsid w:val="006B366C"/>
    <w:rsid w:val="006B37A2"/>
    <w:rsid w:val="006B38E7"/>
    <w:rsid w:val="006B3CE2"/>
    <w:rsid w:val="006B41C1"/>
    <w:rsid w:val="006B57D6"/>
    <w:rsid w:val="006B63EC"/>
    <w:rsid w:val="006B7D39"/>
    <w:rsid w:val="006C19AC"/>
    <w:rsid w:val="006C26D4"/>
    <w:rsid w:val="006C2A80"/>
    <w:rsid w:val="006C3643"/>
    <w:rsid w:val="006C57ED"/>
    <w:rsid w:val="006C5822"/>
    <w:rsid w:val="006C58E7"/>
    <w:rsid w:val="006D0FDA"/>
    <w:rsid w:val="006D116E"/>
    <w:rsid w:val="006D1A0F"/>
    <w:rsid w:val="006D20E1"/>
    <w:rsid w:val="006D362D"/>
    <w:rsid w:val="006D36F6"/>
    <w:rsid w:val="006D4265"/>
    <w:rsid w:val="006D5057"/>
    <w:rsid w:val="006D6BB7"/>
    <w:rsid w:val="006D6BD6"/>
    <w:rsid w:val="006D6FC1"/>
    <w:rsid w:val="006E0273"/>
    <w:rsid w:val="006E0695"/>
    <w:rsid w:val="006E07AE"/>
    <w:rsid w:val="006E0B6D"/>
    <w:rsid w:val="006E2079"/>
    <w:rsid w:val="006E3DE4"/>
    <w:rsid w:val="006E5F49"/>
    <w:rsid w:val="006E6860"/>
    <w:rsid w:val="006E6BAB"/>
    <w:rsid w:val="006E7484"/>
    <w:rsid w:val="006F06C9"/>
    <w:rsid w:val="006F0B6D"/>
    <w:rsid w:val="006F220F"/>
    <w:rsid w:val="006F33CD"/>
    <w:rsid w:val="006F3A3F"/>
    <w:rsid w:val="006F48B8"/>
    <w:rsid w:val="006F5BF8"/>
    <w:rsid w:val="00700045"/>
    <w:rsid w:val="00700190"/>
    <w:rsid w:val="0070176D"/>
    <w:rsid w:val="00703E9D"/>
    <w:rsid w:val="0070483C"/>
    <w:rsid w:val="00704D0C"/>
    <w:rsid w:val="00704F2F"/>
    <w:rsid w:val="00705347"/>
    <w:rsid w:val="00705C37"/>
    <w:rsid w:val="00705EC0"/>
    <w:rsid w:val="007069B7"/>
    <w:rsid w:val="00706A82"/>
    <w:rsid w:val="007110E5"/>
    <w:rsid w:val="007114A0"/>
    <w:rsid w:val="00712711"/>
    <w:rsid w:val="00714D3B"/>
    <w:rsid w:val="00714E56"/>
    <w:rsid w:val="0071645D"/>
    <w:rsid w:val="00716BBE"/>
    <w:rsid w:val="00717350"/>
    <w:rsid w:val="00717DB3"/>
    <w:rsid w:val="00717F47"/>
    <w:rsid w:val="00721FFD"/>
    <w:rsid w:val="00723C51"/>
    <w:rsid w:val="007243DE"/>
    <w:rsid w:val="0072558F"/>
    <w:rsid w:val="00725771"/>
    <w:rsid w:val="007257CA"/>
    <w:rsid w:val="00725D63"/>
    <w:rsid w:val="00730991"/>
    <w:rsid w:val="00730E2C"/>
    <w:rsid w:val="00730F0D"/>
    <w:rsid w:val="00731963"/>
    <w:rsid w:val="00731CC0"/>
    <w:rsid w:val="00731F15"/>
    <w:rsid w:val="00732471"/>
    <w:rsid w:val="0073253A"/>
    <w:rsid w:val="007330FB"/>
    <w:rsid w:val="007334E4"/>
    <w:rsid w:val="00733D51"/>
    <w:rsid w:val="00734227"/>
    <w:rsid w:val="00734508"/>
    <w:rsid w:val="0074062B"/>
    <w:rsid w:val="007406D0"/>
    <w:rsid w:val="00740A17"/>
    <w:rsid w:val="00740C85"/>
    <w:rsid w:val="00741B3F"/>
    <w:rsid w:val="00742400"/>
    <w:rsid w:val="00742ED5"/>
    <w:rsid w:val="00743EE0"/>
    <w:rsid w:val="007444C8"/>
    <w:rsid w:val="007445EF"/>
    <w:rsid w:val="00744B8C"/>
    <w:rsid w:val="00750A97"/>
    <w:rsid w:val="00751290"/>
    <w:rsid w:val="00751298"/>
    <w:rsid w:val="007513EB"/>
    <w:rsid w:val="00751571"/>
    <w:rsid w:val="00751802"/>
    <w:rsid w:val="00751A06"/>
    <w:rsid w:val="00751B9E"/>
    <w:rsid w:val="00752669"/>
    <w:rsid w:val="00752A8A"/>
    <w:rsid w:val="00752B1D"/>
    <w:rsid w:val="00754D1E"/>
    <w:rsid w:val="007557B8"/>
    <w:rsid w:val="00755A33"/>
    <w:rsid w:val="00756159"/>
    <w:rsid w:val="007577ED"/>
    <w:rsid w:val="00757BDA"/>
    <w:rsid w:val="007605DD"/>
    <w:rsid w:val="00760E9E"/>
    <w:rsid w:val="0076121E"/>
    <w:rsid w:val="0076299D"/>
    <w:rsid w:val="00762E4A"/>
    <w:rsid w:val="00762F68"/>
    <w:rsid w:val="007644C8"/>
    <w:rsid w:val="00767EA3"/>
    <w:rsid w:val="00767F81"/>
    <w:rsid w:val="00770146"/>
    <w:rsid w:val="00770353"/>
    <w:rsid w:val="00771BC3"/>
    <w:rsid w:val="00772B8F"/>
    <w:rsid w:val="00772F36"/>
    <w:rsid w:val="007730ED"/>
    <w:rsid w:val="007735FA"/>
    <w:rsid w:val="007739CB"/>
    <w:rsid w:val="00774903"/>
    <w:rsid w:val="0077579A"/>
    <w:rsid w:val="007760EE"/>
    <w:rsid w:val="00776259"/>
    <w:rsid w:val="007773D2"/>
    <w:rsid w:val="0077769B"/>
    <w:rsid w:val="00780378"/>
    <w:rsid w:val="00780974"/>
    <w:rsid w:val="00780B57"/>
    <w:rsid w:val="007815C4"/>
    <w:rsid w:val="00781B1B"/>
    <w:rsid w:val="00781C93"/>
    <w:rsid w:val="007843BF"/>
    <w:rsid w:val="00786116"/>
    <w:rsid w:val="007862C3"/>
    <w:rsid w:val="0078649F"/>
    <w:rsid w:val="007870E4"/>
    <w:rsid w:val="00787873"/>
    <w:rsid w:val="00787915"/>
    <w:rsid w:val="00790610"/>
    <w:rsid w:val="0079131F"/>
    <w:rsid w:val="00793131"/>
    <w:rsid w:val="00794983"/>
    <w:rsid w:val="00794F0C"/>
    <w:rsid w:val="007968F6"/>
    <w:rsid w:val="007A159B"/>
    <w:rsid w:val="007A18E3"/>
    <w:rsid w:val="007A1DAD"/>
    <w:rsid w:val="007A224A"/>
    <w:rsid w:val="007A28AB"/>
    <w:rsid w:val="007A5317"/>
    <w:rsid w:val="007A5882"/>
    <w:rsid w:val="007A5DCE"/>
    <w:rsid w:val="007A6B62"/>
    <w:rsid w:val="007A7320"/>
    <w:rsid w:val="007A7D74"/>
    <w:rsid w:val="007B11A8"/>
    <w:rsid w:val="007B1A15"/>
    <w:rsid w:val="007B297F"/>
    <w:rsid w:val="007B31F1"/>
    <w:rsid w:val="007B4850"/>
    <w:rsid w:val="007B56E9"/>
    <w:rsid w:val="007B5A54"/>
    <w:rsid w:val="007B5A6F"/>
    <w:rsid w:val="007B5DDC"/>
    <w:rsid w:val="007B68B8"/>
    <w:rsid w:val="007B693E"/>
    <w:rsid w:val="007B7F5B"/>
    <w:rsid w:val="007C0961"/>
    <w:rsid w:val="007C12B9"/>
    <w:rsid w:val="007C167F"/>
    <w:rsid w:val="007C30A0"/>
    <w:rsid w:val="007C38E9"/>
    <w:rsid w:val="007C3B5D"/>
    <w:rsid w:val="007C42D5"/>
    <w:rsid w:val="007C6BA9"/>
    <w:rsid w:val="007C6CAB"/>
    <w:rsid w:val="007C74A1"/>
    <w:rsid w:val="007C74F8"/>
    <w:rsid w:val="007C792A"/>
    <w:rsid w:val="007D054B"/>
    <w:rsid w:val="007D1A4D"/>
    <w:rsid w:val="007D1F40"/>
    <w:rsid w:val="007D289B"/>
    <w:rsid w:val="007D3261"/>
    <w:rsid w:val="007D4517"/>
    <w:rsid w:val="007D48C0"/>
    <w:rsid w:val="007D6372"/>
    <w:rsid w:val="007D6A22"/>
    <w:rsid w:val="007E0E35"/>
    <w:rsid w:val="007E0F1A"/>
    <w:rsid w:val="007E10CD"/>
    <w:rsid w:val="007E1743"/>
    <w:rsid w:val="007E1BA2"/>
    <w:rsid w:val="007E1F1E"/>
    <w:rsid w:val="007E23C1"/>
    <w:rsid w:val="007E54C2"/>
    <w:rsid w:val="007E6696"/>
    <w:rsid w:val="007F0386"/>
    <w:rsid w:val="007F1A01"/>
    <w:rsid w:val="007F1B99"/>
    <w:rsid w:val="007F1CF1"/>
    <w:rsid w:val="007F27C7"/>
    <w:rsid w:val="007F40D4"/>
    <w:rsid w:val="007F41DF"/>
    <w:rsid w:val="007F52ED"/>
    <w:rsid w:val="007F66B3"/>
    <w:rsid w:val="007F6991"/>
    <w:rsid w:val="007F7F8E"/>
    <w:rsid w:val="008018E6"/>
    <w:rsid w:val="008034C1"/>
    <w:rsid w:val="00804C22"/>
    <w:rsid w:val="00804D8C"/>
    <w:rsid w:val="0080615D"/>
    <w:rsid w:val="00806DAB"/>
    <w:rsid w:val="00806DAF"/>
    <w:rsid w:val="00811C35"/>
    <w:rsid w:val="008121A3"/>
    <w:rsid w:val="008123FC"/>
    <w:rsid w:val="0081309F"/>
    <w:rsid w:val="008131EE"/>
    <w:rsid w:val="00813757"/>
    <w:rsid w:val="00813CBA"/>
    <w:rsid w:val="008144CE"/>
    <w:rsid w:val="0081466A"/>
    <w:rsid w:val="00815C10"/>
    <w:rsid w:val="00815E3E"/>
    <w:rsid w:val="008160DA"/>
    <w:rsid w:val="0081723A"/>
    <w:rsid w:val="008204D7"/>
    <w:rsid w:val="00820B41"/>
    <w:rsid w:val="00821C01"/>
    <w:rsid w:val="008225EA"/>
    <w:rsid w:val="00824F06"/>
    <w:rsid w:val="00825D97"/>
    <w:rsid w:val="008268EC"/>
    <w:rsid w:val="00826FE9"/>
    <w:rsid w:val="0082759A"/>
    <w:rsid w:val="00830943"/>
    <w:rsid w:val="00831414"/>
    <w:rsid w:val="008321B5"/>
    <w:rsid w:val="00832C81"/>
    <w:rsid w:val="00833181"/>
    <w:rsid w:val="00833841"/>
    <w:rsid w:val="00833B6B"/>
    <w:rsid w:val="00833DD5"/>
    <w:rsid w:val="008352B1"/>
    <w:rsid w:val="008365D1"/>
    <w:rsid w:val="00836B94"/>
    <w:rsid w:val="008370BC"/>
    <w:rsid w:val="00840869"/>
    <w:rsid w:val="00840871"/>
    <w:rsid w:val="00844198"/>
    <w:rsid w:val="008441B4"/>
    <w:rsid w:val="00845086"/>
    <w:rsid w:val="00845A03"/>
    <w:rsid w:val="00850628"/>
    <w:rsid w:val="008515B1"/>
    <w:rsid w:val="00852668"/>
    <w:rsid w:val="00852770"/>
    <w:rsid w:val="0085297F"/>
    <w:rsid w:val="00852BA4"/>
    <w:rsid w:val="008537B5"/>
    <w:rsid w:val="00854C0C"/>
    <w:rsid w:val="00854E25"/>
    <w:rsid w:val="00856894"/>
    <w:rsid w:val="00856967"/>
    <w:rsid w:val="00856FAC"/>
    <w:rsid w:val="008577A7"/>
    <w:rsid w:val="008577B1"/>
    <w:rsid w:val="00857DA1"/>
    <w:rsid w:val="00857FE6"/>
    <w:rsid w:val="00860F5E"/>
    <w:rsid w:val="008624CF"/>
    <w:rsid w:val="008628B4"/>
    <w:rsid w:val="0086327D"/>
    <w:rsid w:val="00864957"/>
    <w:rsid w:val="008659FA"/>
    <w:rsid w:val="00866E7A"/>
    <w:rsid w:val="00867841"/>
    <w:rsid w:val="00867B9B"/>
    <w:rsid w:val="0087261E"/>
    <w:rsid w:val="0087272C"/>
    <w:rsid w:val="008740CF"/>
    <w:rsid w:val="00875072"/>
    <w:rsid w:val="008768EC"/>
    <w:rsid w:val="0087742E"/>
    <w:rsid w:val="008779AD"/>
    <w:rsid w:val="00877AFD"/>
    <w:rsid w:val="00881B6E"/>
    <w:rsid w:val="008821A5"/>
    <w:rsid w:val="00882EA3"/>
    <w:rsid w:val="008838F4"/>
    <w:rsid w:val="00883DFA"/>
    <w:rsid w:val="00883FB7"/>
    <w:rsid w:val="00884A50"/>
    <w:rsid w:val="00886A7D"/>
    <w:rsid w:val="008875DA"/>
    <w:rsid w:val="00887A54"/>
    <w:rsid w:val="00891774"/>
    <w:rsid w:val="008918CD"/>
    <w:rsid w:val="00892075"/>
    <w:rsid w:val="00892E7F"/>
    <w:rsid w:val="00892FD9"/>
    <w:rsid w:val="00893AA9"/>
    <w:rsid w:val="00895460"/>
    <w:rsid w:val="008955EE"/>
    <w:rsid w:val="00896187"/>
    <w:rsid w:val="00896A7D"/>
    <w:rsid w:val="00896E41"/>
    <w:rsid w:val="008974B7"/>
    <w:rsid w:val="008A09C8"/>
    <w:rsid w:val="008A0F7C"/>
    <w:rsid w:val="008A1425"/>
    <w:rsid w:val="008A2D8C"/>
    <w:rsid w:val="008A3577"/>
    <w:rsid w:val="008A3D75"/>
    <w:rsid w:val="008A3FA7"/>
    <w:rsid w:val="008A433F"/>
    <w:rsid w:val="008A4569"/>
    <w:rsid w:val="008A474F"/>
    <w:rsid w:val="008A57B7"/>
    <w:rsid w:val="008A5A2F"/>
    <w:rsid w:val="008A60E5"/>
    <w:rsid w:val="008A615C"/>
    <w:rsid w:val="008A6605"/>
    <w:rsid w:val="008A68CC"/>
    <w:rsid w:val="008A6905"/>
    <w:rsid w:val="008B022F"/>
    <w:rsid w:val="008B1720"/>
    <w:rsid w:val="008B1CE0"/>
    <w:rsid w:val="008B27D0"/>
    <w:rsid w:val="008B2FF9"/>
    <w:rsid w:val="008B313C"/>
    <w:rsid w:val="008B3703"/>
    <w:rsid w:val="008B404F"/>
    <w:rsid w:val="008B4698"/>
    <w:rsid w:val="008B540B"/>
    <w:rsid w:val="008B7C55"/>
    <w:rsid w:val="008C02BF"/>
    <w:rsid w:val="008C0543"/>
    <w:rsid w:val="008C06D3"/>
    <w:rsid w:val="008C1498"/>
    <w:rsid w:val="008C29C3"/>
    <w:rsid w:val="008C5F6E"/>
    <w:rsid w:val="008C7265"/>
    <w:rsid w:val="008C7477"/>
    <w:rsid w:val="008C757E"/>
    <w:rsid w:val="008D0013"/>
    <w:rsid w:val="008D00B7"/>
    <w:rsid w:val="008D0A1D"/>
    <w:rsid w:val="008D1AE8"/>
    <w:rsid w:val="008D1F21"/>
    <w:rsid w:val="008D242F"/>
    <w:rsid w:val="008D26DB"/>
    <w:rsid w:val="008D27C7"/>
    <w:rsid w:val="008D38B3"/>
    <w:rsid w:val="008D4913"/>
    <w:rsid w:val="008D4F4E"/>
    <w:rsid w:val="008D5076"/>
    <w:rsid w:val="008D5516"/>
    <w:rsid w:val="008D5C20"/>
    <w:rsid w:val="008D713F"/>
    <w:rsid w:val="008E00D4"/>
    <w:rsid w:val="008E03FE"/>
    <w:rsid w:val="008E04F2"/>
    <w:rsid w:val="008E25B2"/>
    <w:rsid w:val="008E2AE6"/>
    <w:rsid w:val="008E31BC"/>
    <w:rsid w:val="008E3670"/>
    <w:rsid w:val="008E3DE2"/>
    <w:rsid w:val="008E5259"/>
    <w:rsid w:val="008E59B0"/>
    <w:rsid w:val="008E60E1"/>
    <w:rsid w:val="008E7A4B"/>
    <w:rsid w:val="008E7FBB"/>
    <w:rsid w:val="008F0F46"/>
    <w:rsid w:val="008F1618"/>
    <w:rsid w:val="008F1E8D"/>
    <w:rsid w:val="008F256B"/>
    <w:rsid w:val="008F2930"/>
    <w:rsid w:val="008F2EF4"/>
    <w:rsid w:val="008F3551"/>
    <w:rsid w:val="008F3B82"/>
    <w:rsid w:val="008F46D8"/>
    <w:rsid w:val="008F4AD8"/>
    <w:rsid w:val="008F56CC"/>
    <w:rsid w:val="008F5B9D"/>
    <w:rsid w:val="008F5FFA"/>
    <w:rsid w:val="0090045C"/>
    <w:rsid w:val="009010C9"/>
    <w:rsid w:val="009017C8"/>
    <w:rsid w:val="0090191C"/>
    <w:rsid w:val="00902283"/>
    <w:rsid w:val="00902D22"/>
    <w:rsid w:val="009035C4"/>
    <w:rsid w:val="00903781"/>
    <w:rsid w:val="009049BC"/>
    <w:rsid w:val="00907B85"/>
    <w:rsid w:val="009106EB"/>
    <w:rsid w:val="00914049"/>
    <w:rsid w:val="00914159"/>
    <w:rsid w:val="009143DF"/>
    <w:rsid w:val="0091477F"/>
    <w:rsid w:val="0091480B"/>
    <w:rsid w:val="00914989"/>
    <w:rsid w:val="00914EC6"/>
    <w:rsid w:val="00915377"/>
    <w:rsid w:val="00915969"/>
    <w:rsid w:val="00917809"/>
    <w:rsid w:val="00917E2D"/>
    <w:rsid w:val="00920254"/>
    <w:rsid w:val="00920841"/>
    <w:rsid w:val="00921373"/>
    <w:rsid w:val="009214C1"/>
    <w:rsid w:val="00922ED8"/>
    <w:rsid w:val="0092309F"/>
    <w:rsid w:val="009245F5"/>
    <w:rsid w:val="00925688"/>
    <w:rsid w:val="009256B5"/>
    <w:rsid w:val="00925F9D"/>
    <w:rsid w:val="00927A00"/>
    <w:rsid w:val="00927C08"/>
    <w:rsid w:val="009302EF"/>
    <w:rsid w:val="00930B3A"/>
    <w:rsid w:val="009322EE"/>
    <w:rsid w:val="0093270F"/>
    <w:rsid w:val="00932AD6"/>
    <w:rsid w:val="0093370B"/>
    <w:rsid w:val="00933C34"/>
    <w:rsid w:val="00933E14"/>
    <w:rsid w:val="00933F50"/>
    <w:rsid w:val="009362C8"/>
    <w:rsid w:val="0093677A"/>
    <w:rsid w:val="00936F0B"/>
    <w:rsid w:val="00937197"/>
    <w:rsid w:val="00937942"/>
    <w:rsid w:val="00937B6C"/>
    <w:rsid w:val="00937E24"/>
    <w:rsid w:val="00940AAD"/>
    <w:rsid w:val="00942EE6"/>
    <w:rsid w:val="0094415E"/>
    <w:rsid w:val="00944F6C"/>
    <w:rsid w:val="009455CE"/>
    <w:rsid w:val="009456B5"/>
    <w:rsid w:val="00950029"/>
    <w:rsid w:val="00950250"/>
    <w:rsid w:val="00950331"/>
    <w:rsid w:val="00950B49"/>
    <w:rsid w:val="00950EC4"/>
    <w:rsid w:val="009511CF"/>
    <w:rsid w:val="009513C8"/>
    <w:rsid w:val="0095189D"/>
    <w:rsid w:val="00952022"/>
    <w:rsid w:val="00952084"/>
    <w:rsid w:val="00952E3F"/>
    <w:rsid w:val="009540EF"/>
    <w:rsid w:val="00956186"/>
    <w:rsid w:val="00957B4C"/>
    <w:rsid w:val="00960955"/>
    <w:rsid w:val="00960F64"/>
    <w:rsid w:val="009614DC"/>
    <w:rsid w:val="00962139"/>
    <w:rsid w:val="00962A6E"/>
    <w:rsid w:val="00962E41"/>
    <w:rsid w:val="00962F67"/>
    <w:rsid w:val="00963088"/>
    <w:rsid w:val="00964452"/>
    <w:rsid w:val="00966631"/>
    <w:rsid w:val="00970E80"/>
    <w:rsid w:val="00972D73"/>
    <w:rsid w:val="009733E5"/>
    <w:rsid w:val="009741EC"/>
    <w:rsid w:val="0097443C"/>
    <w:rsid w:val="0097495E"/>
    <w:rsid w:val="00977683"/>
    <w:rsid w:val="009778F7"/>
    <w:rsid w:val="009804B7"/>
    <w:rsid w:val="0098152D"/>
    <w:rsid w:val="0098179C"/>
    <w:rsid w:val="00981909"/>
    <w:rsid w:val="00981D4F"/>
    <w:rsid w:val="00982308"/>
    <w:rsid w:val="0098333E"/>
    <w:rsid w:val="00983A37"/>
    <w:rsid w:val="00984EE2"/>
    <w:rsid w:val="00985351"/>
    <w:rsid w:val="0098674D"/>
    <w:rsid w:val="00987DCE"/>
    <w:rsid w:val="00990BD1"/>
    <w:rsid w:val="0099132C"/>
    <w:rsid w:val="009913A8"/>
    <w:rsid w:val="009916E1"/>
    <w:rsid w:val="0099170D"/>
    <w:rsid w:val="00992D90"/>
    <w:rsid w:val="0099356A"/>
    <w:rsid w:val="0099366F"/>
    <w:rsid w:val="009949BC"/>
    <w:rsid w:val="009951CD"/>
    <w:rsid w:val="00995BE7"/>
    <w:rsid w:val="009964C7"/>
    <w:rsid w:val="009966BF"/>
    <w:rsid w:val="009966E5"/>
    <w:rsid w:val="00996B03"/>
    <w:rsid w:val="0099705A"/>
    <w:rsid w:val="00997814"/>
    <w:rsid w:val="009A02D8"/>
    <w:rsid w:val="009A1863"/>
    <w:rsid w:val="009A1D6B"/>
    <w:rsid w:val="009A2051"/>
    <w:rsid w:val="009A22E1"/>
    <w:rsid w:val="009A2448"/>
    <w:rsid w:val="009A249F"/>
    <w:rsid w:val="009A25EE"/>
    <w:rsid w:val="009A29BE"/>
    <w:rsid w:val="009A386E"/>
    <w:rsid w:val="009A3BB4"/>
    <w:rsid w:val="009A46A2"/>
    <w:rsid w:val="009A633C"/>
    <w:rsid w:val="009A6590"/>
    <w:rsid w:val="009B0949"/>
    <w:rsid w:val="009B177E"/>
    <w:rsid w:val="009B195A"/>
    <w:rsid w:val="009B1B7F"/>
    <w:rsid w:val="009B1DCE"/>
    <w:rsid w:val="009B2107"/>
    <w:rsid w:val="009B2465"/>
    <w:rsid w:val="009B2B2F"/>
    <w:rsid w:val="009B2B66"/>
    <w:rsid w:val="009B2F4E"/>
    <w:rsid w:val="009B3C57"/>
    <w:rsid w:val="009B4300"/>
    <w:rsid w:val="009B4A56"/>
    <w:rsid w:val="009B58D6"/>
    <w:rsid w:val="009B67BB"/>
    <w:rsid w:val="009C1380"/>
    <w:rsid w:val="009C1722"/>
    <w:rsid w:val="009C2902"/>
    <w:rsid w:val="009C29B5"/>
    <w:rsid w:val="009C37AB"/>
    <w:rsid w:val="009C441B"/>
    <w:rsid w:val="009C5C20"/>
    <w:rsid w:val="009C6256"/>
    <w:rsid w:val="009C6E59"/>
    <w:rsid w:val="009C6FBF"/>
    <w:rsid w:val="009D0603"/>
    <w:rsid w:val="009D0664"/>
    <w:rsid w:val="009D30C1"/>
    <w:rsid w:val="009D3D4D"/>
    <w:rsid w:val="009D3D5B"/>
    <w:rsid w:val="009D3F9D"/>
    <w:rsid w:val="009D448C"/>
    <w:rsid w:val="009D44A7"/>
    <w:rsid w:val="009D52C3"/>
    <w:rsid w:val="009D5400"/>
    <w:rsid w:val="009D57B0"/>
    <w:rsid w:val="009D6063"/>
    <w:rsid w:val="009D71BE"/>
    <w:rsid w:val="009D7614"/>
    <w:rsid w:val="009D792C"/>
    <w:rsid w:val="009D7EE1"/>
    <w:rsid w:val="009E13DD"/>
    <w:rsid w:val="009E235E"/>
    <w:rsid w:val="009E2DCA"/>
    <w:rsid w:val="009E4110"/>
    <w:rsid w:val="009E593A"/>
    <w:rsid w:val="009E6495"/>
    <w:rsid w:val="009E64FC"/>
    <w:rsid w:val="009E6764"/>
    <w:rsid w:val="009E78C9"/>
    <w:rsid w:val="009E7C67"/>
    <w:rsid w:val="009F0730"/>
    <w:rsid w:val="009F1123"/>
    <w:rsid w:val="009F32E0"/>
    <w:rsid w:val="009F3A07"/>
    <w:rsid w:val="009F419F"/>
    <w:rsid w:val="009F4AB0"/>
    <w:rsid w:val="009F4DED"/>
    <w:rsid w:val="009F509A"/>
    <w:rsid w:val="009F5DBD"/>
    <w:rsid w:val="009F6ED1"/>
    <w:rsid w:val="00A00C0F"/>
    <w:rsid w:val="00A01174"/>
    <w:rsid w:val="00A01A13"/>
    <w:rsid w:val="00A01BB9"/>
    <w:rsid w:val="00A05648"/>
    <w:rsid w:val="00A05DBF"/>
    <w:rsid w:val="00A06D0F"/>
    <w:rsid w:val="00A07491"/>
    <w:rsid w:val="00A11795"/>
    <w:rsid w:val="00A11A6A"/>
    <w:rsid w:val="00A11B4F"/>
    <w:rsid w:val="00A13B83"/>
    <w:rsid w:val="00A143A2"/>
    <w:rsid w:val="00A14914"/>
    <w:rsid w:val="00A15D67"/>
    <w:rsid w:val="00A16098"/>
    <w:rsid w:val="00A16F42"/>
    <w:rsid w:val="00A1738B"/>
    <w:rsid w:val="00A177B8"/>
    <w:rsid w:val="00A20398"/>
    <w:rsid w:val="00A20595"/>
    <w:rsid w:val="00A21816"/>
    <w:rsid w:val="00A21932"/>
    <w:rsid w:val="00A21DF0"/>
    <w:rsid w:val="00A23CF3"/>
    <w:rsid w:val="00A23CF4"/>
    <w:rsid w:val="00A23D64"/>
    <w:rsid w:val="00A26D50"/>
    <w:rsid w:val="00A275D7"/>
    <w:rsid w:val="00A276AB"/>
    <w:rsid w:val="00A30490"/>
    <w:rsid w:val="00A30D7C"/>
    <w:rsid w:val="00A318E1"/>
    <w:rsid w:val="00A327A4"/>
    <w:rsid w:val="00A33CBB"/>
    <w:rsid w:val="00A33FA8"/>
    <w:rsid w:val="00A34418"/>
    <w:rsid w:val="00A355CB"/>
    <w:rsid w:val="00A35D58"/>
    <w:rsid w:val="00A36325"/>
    <w:rsid w:val="00A36C06"/>
    <w:rsid w:val="00A36C93"/>
    <w:rsid w:val="00A3702E"/>
    <w:rsid w:val="00A370A4"/>
    <w:rsid w:val="00A3790B"/>
    <w:rsid w:val="00A40FB0"/>
    <w:rsid w:val="00A45103"/>
    <w:rsid w:val="00A45827"/>
    <w:rsid w:val="00A46874"/>
    <w:rsid w:val="00A46EAB"/>
    <w:rsid w:val="00A5019F"/>
    <w:rsid w:val="00A52626"/>
    <w:rsid w:val="00A54E1D"/>
    <w:rsid w:val="00A54F5C"/>
    <w:rsid w:val="00A55556"/>
    <w:rsid w:val="00A565C4"/>
    <w:rsid w:val="00A56936"/>
    <w:rsid w:val="00A56EE8"/>
    <w:rsid w:val="00A57EB4"/>
    <w:rsid w:val="00A601FC"/>
    <w:rsid w:val="00A6143B"/>
    <w:rsid w:val="00A62372"/>
    <w:rsid w:val="00A634E5"/>
    <w:rsid w:val="00A63DCC"/>
    <w:rsid w:val="00A64EF5"/>
    <w:rsid w:val="00A66AB5"/>
    <w:rsid w:val="00A70172"/>
    <w:rsid w:val="00A70585"/>
    <w:rsid w:val="00A707DD"/>
    <w:rsid w:val="00A7132A"/>
    <w:rsid w:val="00A717F8"/>
    <w:rsid w:val="00A71F0F"/>
    <w:rsid w:val="00A738FA"/>
    <w:rsid w:val="00A7526D"/>
    <w:rsid w:val="00A757DA"/>
    <w:rsid w:val="00A7583D"/>
    <w:rsid w:val="00A76003"/>
    <w:rsid w:val="00A76656"/>
    <w:rsid w:val="00A76AB1"/>
    <w:rsid w:val="00A76ADE"/>
    <w:rsid w:val="00A76EA3"/>
    <w:rsid w:val="00A76FCA"/>
    <w:rsid w:val="00A77164"/>
    <w:rsid w:val="00A77520"/>
    <w:rsid w:val="00A77769"/>
    <w:rsid w:val="00A77D4F"/>
    <w:rsid w:val="00A81B8E"/>
    <w:rsid w:val="00A821E7"/>
    <w:rsid w:val="00A83B13"/>
    <w:rsid w:val="00A83F3A"/>
    <w:rsid w:val="00A8526E"/>
    <w:rsid w:val="00A865A7"/>
    <w:rsid w:val="00A86723"/>
    <w:rsid w:val="00A87D52"/>
    <w:rsid w:val="00A90F43"/>
    <w:rsid w:val="00A9135F"/>
    <w:rsid w:val="00A9194D"/>
    <w:rsid w:val="00A91CEB"/>
    <w:rsid w:val="00A92270"/>
    <w:rsid w:val="00A93CB7"/>
    <w:rsid w:val="00A943EA"/>
    <w:rsid w:val="00A94DE7"/>
    <w:rsid w:val="00A9527B"/>
    <w:rsid w:val="00A952D6"/>
    <w:rsid w:val="00A96716"/>
    <w:rsid w:val="00A96A71"/>
    <w:rsid w:val="00A96B1B"/>
    <w:rsid w:val="00A970DA"/>
    <w:rsid w:val="00AA0628"/>
    <w:rsid w:val="00AA0D9D"/>
    <w:rsid w:val="00AA16E8"/>
    <w:rsid w:val="00AA17C8"/>
    <w:rsid w:val="00AA1ABA"/>
    <w:rsid w:val="00AA215A"/>
    <w:rsid w:val="00AA25A1"/>
    <w:rsid w:val="00AA2816"/>
    <w:rsid w:val="00AA302C"/>
    <w:rsid w:val="00AA3208"/>
    <w:rsid w:val="00AA33DC"/>
    <w:rsid w:val="00AA3421"/>
    <w:rsid w:val="00AA3591"/>
    <w:rsid w:val="00AA35DC"/>
    <w:rsid w:val="00AA3895"/>
    <w:rsid w:val="00AA3B77"/>
    <w:rsid w:val="00AA3E82"/>
    <w:rsid w:val="00AA3F06"/>
    <w:rsid w:val="00AA40B1"/>
    <w:rsid w:val="00AA4879"/>
    <w:rsid w:val="00AA67DD"/>
    <w:rsid w:val="00AA6B8D"/>
    <w:rsid w:val="00AA795A"/>
    <w:rsid w:val="00AA7DE2"/>
    <w:rsid w:val="00AB04AA"/>
    <w:rsid w:val="00AB084D"/>
    <w:rsid w:val="00AB14D8"/>
    <w:rsid w:val="00AB1C30"/>
    <w:rsid w:val="00AB3045"/>
    <w:rsid w:val="00AB644D"/>
    <w:rsid w:val="00AB7C2A"/>
    <w:rsid w:val="00AC00AC"/>
    <w:rsid w:val="00AC0470"/>
    <w:rsid w:val="00AC1572"/>
    <w:rsid w:val="00AC1BAA"/>
    <w:rsid w:val="00AC2073"/>
    <w:rsid w:val="00AC348F"/>
    <w:rsid w:val="00AC4782"/>
    <w:rsid w:val="00AC4FA9"/>
    <w:rsid w:val="00AC57B1"/>
    <w:rsid w:val="00AC725E"/>
    <w:rsid w:val="00AC7274"/>
    <w:rsid w:val="00AD0087"/>
    <w:rsid w:val="00AD0831"/>
    <w:rsid w:val="00AD1600"/>
    <w:rsid w:val="00AD2014"/>
    <w:rsid w:val="00AD28CA"/>
    <w:rsid w:val="00AD2D1D"/>
    <w:rsid w:val="00AD2FED"/>
    <w:rsid w:val="00AD37E9"/>
    <w:rsid w:val="00AD3F42"/>
    <w:rsid w:val="00AD4906"/>
    <w:rsid w:val="00AD4F2C"/>
    <w:rsid w:val="00AD6DA4"/>
    <w:rsid w:val="00AD76C3"/>
    <w:rsid w:val="00AE206D"/>
    <w:rsid w:val="00AE24BC"/>
    <w:rsid w:val="00AE25D0"/>
    <w:rsid w:val="00AE2898"/>
    <w:rsid w:val="00AE2B41"/>
    <w:rsid w:val="00AE3648"/>
    <w:rsid w:val="00AE38D8"/>
    <w:rsid w:val="00AE457D"/>
    <w:rsid w:val="00AE48A1"/>
    <w:rsid w:val="00AE4C2C"/>
    <w:rsid w:val="00AE4DE5"/>
    <w:rsid w:val="00AE66C5"/>
    <w:rsid w:val="00AE6F9F"/>
    <w:rsid w:val="00AE6FEA"/>
    <w:rsid w:val="00AE717A"/>
    <w:rsid w:val="00AE7922"/>
    <w:rsid w:val="00AE7FB2"/>
    <w:rsid w:val="00AF07EF"/>
    <w:rsid w:val="00AF0D54"/>
    <w:rsid w:val="00AF0E0E"/>
    <w:rsid w:val="00AF1817"/>
    <w:rsid w:val="00AF2371"/>
    <w:rsid w:val="00AF2D87"/>
    <w:rsid w:val="00AF37B5"/>
    <w:rsid w:val="00AF37DC"/>
    <w:rsid w:val="00AF458E"/>
    <w:rsid w:val="00AF4B49"/>
    <w:rsid w:val="00AF4EB5"/>
    <w:rsid w:val="00AF4FDE"/>
    <w:rsid w:val="00AF5054"/>
    <w:rsid w:val="00B0135E"/>
    <w:rsid w:val="00B03207"/>
    <w:rsid w:val="00B03257"/>
    <w:rsid w:val="00B035B6"/>
    <w:rsid w:val="00B04038"/>
    <w:rsid w:val="00B045D0"/>
    <w:rsid w:val="00B051E3"/>
    <w:rsid w:val="00B071D1"/>
    <w:rsid w:val="00B07AA2"/>
    <w:rsid w:val="00B1035C"/>
    <w:rsid w:val="00B10C0C"/>
    <w:rsid w:val="00B1146D"/>
    <w:rsid w:val="00B13147"/>
    <w:rsid w:val="00B13234"/>
    <w:rsid w:val="00B13699"/>
    <w:rsid w:val="00B14D76"/>
    <w:rsid w:val="00B15E4C"/>
    <w:rsid w:val="00B16CFA"/>
    <w:rsid w:val="00B17B3E"/>
    <w:rsid w:val="00B17CE8"/>
    <w:rsid w:val="00B2178F"/>
    <w:rsid w:val="00B217F8"/>
    <w:rsid w:val="00B21C7B"/>
    <w:rsid w:val="00B22653"/>
    <w:rsid w:val="00B22DD8"/>
    <w:rsid w:val="00B23610"/>
    <w:rsid w:val="00B244D2"/>
    <w:rsid w:val="00B245A4"/>
    <w:rsid w:val="00B253F8"/>
    <w:rsid w:val="00B267F6"/>
    <w:rsid w:val="00B3054A"/>
    <w:rsid w:val="00B30A43"/>
    <w:rsid w:val="00B30AF8"/>
    <w:rsid w:val="00B321EB"/>
    <w:rsid w:val="00B32649"/>
    <w:rsid w:val="00B33057"/>
    <w:rsid w:val="00B33D3E"/>
    <w:rsid w:val="00B347F9"/>
    <w:rsid w:val="00B34D33"/>
    <w:rsid w:val="00B3529B"/>
    <w:rsid w:val="00B35331"/>
    <w:rsid w:val="00B35C35"/>
    <w:rsid w:val="00B360D9"/>
    <w:rsid w:val="00B3641F"/>
    <w:rsid w:val="00B3653A"/>
    <w:rsid w:val="00B370D6"/>
    <w:rsid w:val="00B40201"/>
    <w:rsid w:val="00B40291"/>
    <w:rsid w:val="00B40679"/>
    <w:rsid w:val="00B40C7E"/>
    <w:rsid w:val="00B41A7E"/>
    <w:rsid w:val="00B41DF2"/>
    <w:rsid w:val="00B42644"/>
    <w:rsid w:val="00B42D75"/>
    <w:rsid w:val="00B434A2"/>
    <w:rsid w:val="00B437F7"/>
    <w:rsid w:val="00B4409B"/>
    <w:rsid w:val="00B449C7"/>
    <w:rsid w:val="00B44AFD"/>
    <w:rsid w:val="00B44B58"/>
    <w:rsid w:val="00B460C4"/>
    <w:rsid w:val="00B466EE"/>
    <w:rsid w:val="00B46879"/>
    <w:rsid w:val="00B4696B"/>
    <w:rsid w:val="00B47DE5"/>
    <w:rsid w:val="00B528E1"/>
    <w:rsid w:val="00B53145"/>
    <w:rsid w:val="00B54155"/>
    <w:rsid w:val="00B554D9"/>
    <w:rsid w:val="00B56424"/>
    <w:rsid w:val="00B577BB"/>
    <w:rsid w:val="00B60024"/>
    <w:rsid w:val="00B602FE"/>
    <w:rsid w:val="00B60BAD"/>
    <w:rsid w:val="00B60C90"/>
    <w:rsid w:val="00B60DD9"/>
    <w:rsid w:val="00B61065"/>
    <w:rsid w:val="00B62194"/>
    <w:rsid w:val="00B63716"/>
    <w:rsid w:val="00B646EA"/>
    <w:rsid w:val="00B65FC3"/>
    <w:rsid w:val="00B71291"/>
    <w:rsid w:val="00B7177A"/>
    <w:rsid w:val="00B7369A"/>
    <w:rsid w:val="00B73787"/>
    <w:rsid w:val="00B7482D"/>
    <w:rsid w:val="00B7624F"/>
    <w:rsid w:val="00B762AA"/>
    <w:rsid w:val="00B7721B"/>
    <w:rsid w:val="00B778AC"/>
    <w:rsid w:val="00B77AFF"/>
    <w:rsid w:val="00B77D58"/>
    <w:rsid w:val="00B802B4"/>
    <w:rsid w:val="00B804DD"/>
    <w:rsid w:val="00B806A3"/>
    <w:rsid w:val="00B80867"/>
    <w:rsid w:val="00B81B16"/>
    <w:rsid w:val="00B81C43"/>
    <w:rsid w:val="00B82EE5"/>
    <w:rsid w:val="00B830CC"/>
    <w:rsid w:val="00B833E0"/>
    <w:rsid w:val="00B8366B"/>
    <w:rsid w:val="00B840D4"/>
    <w:rsid w:val="00B8540F"/>
    <w:rsid w:val="00B85FBC"/>
    <w:rsid w:val="00B8616A"/>
    <w:rsid w:val="00B86D1E"/>
    <w:rsid w:val="00B9205F"/>
    <w:rsid w:val="00B921E4"/>
    <w:rsid w:val="00B9252A"/>
    <w:rsid w:val="00B92690"/>
    <w:rsid w:val="00B927C1"/>
    <w:rsid w:val="00B93807"/>
    <w:rsid w:val="00B94179"/>
    <w:rsid w:val="00B94E7E"/>
    <w:rsid w:val="00B95284"/>
    <w:rsid w:val="00B9556D"/>
    <w:rsid w:val="00B95D75"/>
    <w:rsid w:val="00B97B24"/>
    <w:rsid w:val="00BA0153"/>
    <w:rsid w:val="00BA039F"/>
    <w:rsid w:val="00BA05FD"/>
    <w:rsid w:val="00BA21A4"/>
    <w:rsid w:val="00BA3275"/>
    <w:rsid w:val="00BA3758"/>
    <w:rsid w:val="00BA4F54"/>
    <w:rsid w:val="00BA51D5"/>
    <w:rsid w:val="00BA5C0A"/>
    <w:rsid w:val="00BA5D61"/>
    <w:rsid w:val="00BA5FD8"/>
    <w:rsid w:val="00BA63D2"/>
    <w:rsid w:val="00BA6CB3"/>
    <w:rsid w:val="00BA71DB"/>
    <w:rsid w:val="00BB2A68"/>
    <w:rsid w:val="00BB2EF3"/>
    <w:rsid w:val="00BB319F"/>
    <w:rsid w:val="00BB3B35"/>
    <w:rsid w:val="00BB54D2"/>
    <w:rsid w:val="00BB6336"/>
    <w:rsid w:val="00BB670C"/>
    <w:rsid w:val="00BB7734"/>
    <w:rsid w:val="00BB7BBB"/>
    <w:rsid w:val="00BC047C"/>
    <w:rsid w:val="00BC0863"/>
    <w:rsid w:val="00BC1639"/>
    <w:rsid w:val="00BC26BF"/>
    <w:rsid w:val="00BC2F2E"/>
    <w:rsid w:val="00BC34EC"/>
    <w:rsid w:val="00BC38BA"/>
    <w:rsid w:val="00BC3AB1"/>
    <w:rsid w:val="00BC46C1"/>
    <w:rsid w:val="00BC48F8"/>
    <w:rsid w:val="00BC4D26"/>
    <w:rsid w:val="00BC586C"/>
    <w:rsid w:val="00BC6DF9"/>
    <w:rsid w:val="00BC7222"/>
    <w:rsid w:val="00BD0534"/>
    <w:rsid w:val="00BD138C"/>
    <w:rsid w:val="00BD13EE"/>
    <w:rsid w:val="00BD14E3"/>
    <w:rsid w:val="00BD1F5B"/>
    <w:rsid w:val="00BD272C"/>
    <w:rsid w:val="00BD2F2A"/>
    <w:rsid w:val="00BD3769"/>
    <w:rsid w:val="00BD45F4"/>
    <w:rsid w:val="00BD4FAA"/>
    <w:rsid w:val="00BD554C"/>
    <w:rsid w:val="00BD71B6"/>
    <w:rsid w:val="00BE0250"/>
    <w:rsid w:val="00BE04F9"/>
    <w:rsid w:val="00BE0B05"/>
    <w:rsid w:val="00BE0CB7"/>
    <w:rsid w:val="00BE190A"/>
    <w:rsid w:val="00BE21FC"/>
    <w:rsid w:val="00BE2770"/>
    <w:rsid w:val="00BE494E"/>
    <w:rsid w:val="00BE5AE5"/>
    <w:rsid w:val="00BE7CC2"/>
    <w:rsid w:val="00BF0108"/>
    <w:rsid w:val="00BF055C"/>
    <w:rsid w:val="00BF0CC3"/>
    <w:rsid w:val="00BF0F42"/>
    <w:rsid w:val="00BF1C49"/>
    <w:rsid w:val="00BF42E4"/>
    <w:rsid w:val="00BF5DB4"/>
    <w:rsid w:val="00BF6423"/>
    <w:rsid w:val="00BF7710"/>
    <w:rsid w:val="00BF779C"/>
    <w:rsid w:val="00BF7C4D"/>
    <w:rsid w:val="00C00253"/>
    <w:rsid w:val="00C00900"/>
    <w:rsid w:val="00C01F99"/>
    <w:rsid w:val="00C027F1"/>
    <w:rsid w:val="00C03396"/>
    <w:rsid w:val="00C0374F"/>
    <w:rsid w:val="00C037A0"/>
    <w:rsid w:val="00C03A1D"/>
    <w:rsid w:val="00C03C44"/>
    <w:rsid w:val="00C03D70"/>
    <w:rsid w:val="00C041A1"/>
    <w:rsid w:val="00C0464C"/>
    <w:rsid w:val="00C04D2F"/>
    <w:rsid w:val="00C053C4"/>
    <w:rsid w:val="00C05BE3"/>
    <w:rsid w:val="00C063B4"/>
    <w:rsid w:val="00C06F0B"/>
    <w:rsid w:val="00C077A1"/>
    <w:rsid w:val="00C07991"/>
    <w:rsid w:val="00C101CD"/>
    <w:rsid w:val="00C108A5"/>
    <w:rsid w:val="00C10F5F"/>
    <w:rsid w:val="00C11E9D"/>
    <w:rsid w:val="00C12029"/>
    <w:rsid w:val="00C12549"/>
    <w:rsid w:val="00C13DAC"/>
    <w:rsid w:val="00C14EF3"/>
    <w:rsid w:val="00C151E6"/>
    <w:rsid w:val="00C15D6A"/>
    <w:rsid w:val="00C15E78"/>
    <w:rsid w:val="00C16331"/>
    <w:rsid w:val="00C174DD"/>
    <w:rsid w:val="00C17A00"/>
    <w:rsid w:val="00C17DA6"/>
    <w:rsid w:val="00C17F8A"/>
    <w:rsid w:val="00C17FB8"/>
    <w:rsid w:val="00C211DF"/>
    <w:rsid w:val="00C21635"/>
    <w:rsid w:val="00C21C75"/>
    <w:rsid w:val="00C22117"/>
    <w:rsid w:val="00C2226C"/>
    <w:rsid w:val="00C23BF6"/>
    <w:rsid w:val="00C24935"/>
    <w:rsid w:val="00C24EFB"/>
    <w:rsid w:val="00C253B5"/>
    <w:rsid w:val="00C30EF5"/>
    <w:rsid w:val="00C30F99"/>
    <w:rsid w:val="00C31CE7"/>
    <w:rsid w:val="00C31D44"/>
    <w:rsid w:val="00C34937"/>
    <w:rsid w:val="00C34991"/>
    <w:rsid w:val="00C37B2C"/>
    <w:rsid w:val="00C40936"/>
    <w:rsid w:val="00C40E6D"/>
    <w:rsid w:val="00C414BD"/>
    <w:rsid w:val="00C41D7D"/>
    <w:rsid w:val="00C42CEF"/>
    <w:rsid w:val="00C43BA7"/>
    <w:rsid w:val="00C44FC8"/>
    <w:rsid w:val="00C454F6"/>
    <w:rsid w:val="00C45D06"/>
    <w:rsid w:val="00C4669D"/>
    <w:rsid w:val="00C50115"/>
    <w:rsid w:val="00C529F2"/>
    <w:rsid w:val="00C530FA"/>
    <w:rsid w:val="00C53136"/>
    <w:rsid w:val="00C53F6A"/>
    <w:rsid w:val="00C543E2"/>
    <w:rsid w:val="00C54D5D"/>
    <w:rsid w:val="00C55132"/>
    <w:rsid w:val="00C55CE8"/>
    <w:rsid w:val="00C563CD"/>
    <w:rsid w:val="00C56F66"/>
    <w:rsid w:val="00C61F57"/>
    <w:rsid w:val="00C6367D"/>
    <w:rsid w:val="00C63BC5"/>
    <w:rsid w:val="00C64341"/>
    <w:rsid w:val="00C65319"/>
    <w:rsid w:val="00C65DEE"/>
    <w:rsid w:val="00C66714"/>
    <w:rsid w:val="00C66DE2"/>
    <w:rsid w:val="00C66EBC"/>
    <w:rsid w:val="00C66F1C"/>
    <w:rsid w:val="00C705AB"/>
    <w:rsid w:val="00C70AC7"/>
    <w:rsid w:val="00C70CAF"/>
    <w:rsid w:val="00C7163D"/>
    <w:rsid w:val="00C72AA6"/>
    <w:rsid w:val="00C72EA4"/>
    <w:rsid w:val="00C72ED5"/>
    <w:rsid w:val="00C74542"/>
    <w:rsid w:val="00C746B7"/>
    <w:rsid w:val="00C7664E"/>
    <w:rsid w:val="00C7670E"/>
    <w:rsid w:val="00C768B5"/>
    <w:rsid w:val="00C8022A"/>
    <w:rsid w:val="00C8026D"/>
    <w:rsid w:val="00C807FD"/>
    <w:rsid w:val="00C8171E"/>
    <w:rsid w:val="00C81FF9"/>
    <w:rsid w:val="00C83205"/>
    <w:rsid w:val="00C83A19"/>
    <w:rsid w:val="00C83E32"/>
    <w:rsid w:val="00C8409D"/>
    <w:rsid w:val="00C846DF"/>
    <w:rsid w:val="00C8541B"/>
    <w:rsid w:val="00C86C5C"/>
    <w:rsid w:val="00C86C6D"/>
    <w:rsid w:val="00C9025D"/>
    <w:rsid w:val="00C9128E"/>
    <w:rsid w:val="00C91C3D"/>
    <w:rsid w:val="00C92CBC"/>
    <w:rsid w:val="00C93C6F"/>
    <w:rsid w:val="00C94041"/>
    <w:rsid w:val="00C94415"/>
    <w:rsid w:val="00C94AD9"/>
    <w:rsid w:val="00C971F2"/>
    <w:rsid w:val="00CA07AF"/>
    <w:rsid w:val="00CA094B"/>
    <w:rsid w:val="00CA1171"/>
    <w:rsid w:val="00CA1519"/>
    <w:rsid w:val="00CA1DE0"/>
    <w:rsid w:val="00CA29F0"/>
    <w:rsid w:val="00CA2D21"/>
    <w:rsid w:val="00CA2D58"/>
    <w:rsid w:val="00CA404C"/>
    <w:rsid w:val="00CA45F9"/>
    <w:rsid w:val="00CA707A"/>
    <w:rsid w:val="00CA7128"/>
    <w:rsid w:val="00CB1691"/>
    <w:rsid w:val="00CB2259"/>
    <w:rsid w:val="00CB2267"/>
    <w:rsid w:val="00CB25E9"/>
    <w:rsid w:val="00CB32EF"/>
    <w:rsid w:val="00CB3485"/>
    <w:rsid w:val="00CB3958"/>
    <w:rsid w:val="00CB3DFF"/>
    <w:rsid w:val="00CB494B"/>
    <w:rsid w:val="00CB51FD"/>
    <w:rsid w:val="00CB6882"/>
    <w:rsid w:val="00CB72B4"/>
    <w:rsid w:val="00CC108D"/>
    <w:rsid w:val="00CC156B"/>
    <w:rsid w:val="00CC2E79"/>
    <w:rsid w:val="00CC4D94"/>
    <w:rsid w:val="00CC5199"/>
    <w:rsid w:val="00CD06C8"/>
    <w:rsid w:val="00CD183C"/>
    <w:rsid w:val="00CD19C6"/>
    <w:rsid w:val="00CD1B3D"/>
    <w:rsid w:val="00CD1D74"/>
    <w:rsid w:val="00CD208D"/>
    <w:rsid w:val="00CD2B2A"/>
    <w:rsid w:val="00CD338A"/>
    <w:rsid w:val="00CD3790"/>
    <w:rsid w:val="00CD3B37"/>
    <w:rsid w:val="00CD3CCF"/>
    <w:rsid w:val="00CD5625"/>
    <w:rsid w:val="00CD5D6D"/>
    <w:rsid w:val="00CD6813"/>
    <w:rsid w:val="00CD6E16"/>
    <w:rsid w:val="00CD6E2B"/>
    <w:rsid w:val="00CD79BE"/>
    <w:rsid w:val="00CE01EE"/>
    <w:rsid w:val="00CE093E"/>
    <w:rsid w:val="00CE18E6"/>
    <w:rsid w:val="00CE3735"/>
    <w:rsid w:val="00CE4251"/>
    <w:rsid w:val="00CE581A"/>
    <w:rsid w:val="00CE59CA"/>
    <w:rsid w:val="00CE5A60"/>
    <w:rsid w:val="00CE7ADC"/>
    <w:rsid w:val="00CF01BF"/>
    <w:rsid w:val="00CF09A9"/>
    <w:rsid w:val="00CF0D5A"/>
    <w:rsid w:val="00CF1C18"/>
    <w:rsid w:val="00CF2F73"/>
    <w:rsid w:val="00CF2FA4"/>
    <w:rsid w:val="00CF2FF9"/>
    <w:rsid w:val="00CF5D5C"/>
    <w:rsid w:val="00CF5E03"/>
    <w:rsid w:val="00CF5E1A"/>
    <w:rsid w:val="00CF6E03"/>
    <w:rsid w:val="00CF70E8"/>
    <w:rsid w:val="00CF7E93"/>
    <w:rsid w:val="00D0006F"/>
    <w:rsid w:val="00D00D72"/>
    <w:rsid w:val="00D01ECC"/>
    <w:rsid w:val="00D022DF"/>
    <w:rsid w:val="00D05236"/>
    <w:rsid w:val="00D05CD2"/>
    <w:rsid w:val="00D066FD"/>
    <w:rsid w:val="00D101E9"/>
    <w:rsid w:val="00D1162D"/>
    <w:rsid w:val="00D12C52"/>
    <w:rsid w:val="00D12E20"/>
    <w:rsid w:val="00D13D8D"/>
    <w:rsid w:val="00D16AFA"/>
    <w:rsid w:val="00D202C3"/>
    <w:rsid w:val="00D204BF"/>
    <w:rsid w:val="00D2138D"/>
    <w:rsid w:val="00D21C79"/>
    <w:rsid w:val="00D2383D"/>
    <w:rsid w:val="00D23888"/>
    <w:rsid w:val="00D243F9"/>
    <w:rsid w:val="00D252FB"/>
    <w:rsid w:val="00D25F3F"/>
    <w:rsid w:val="00D26C0A"/>
    <w:rsid w:val="00D27DF6"/>
    <w:rsid w:val="00D27F8E"/>
    <w:rsid w:val="00D3067D"/>
    <w:rsid w:val="00D313D8"/>
    <w:rsid w:val="00D3146A"/>
    <w:rsid w:val="00D31F06"/>
    <w:rsid w:val="00D342C4"/>
    <w:rsid w:val="00D36BDD"/>
    <w:rsid w:val="00D36C4C"/>
    <w:rsid w:val="00D376A3"/>
    <w:rsid w:val="00D37C0E"/>
    <w:rsid w:val="00D37CA1"/>
    <w:rsid w:val="00D42B02"/>
    <w:rsid w:val="00D42DD7"/>
    <w:rsid w:val="00D441B9"/>
    <w:rsid w:val="00D44705"/>
    <w:rsid w:val="00D44AD0"/>
    <w:rsid w:val="00D4552D"/>
    <w:rsid w:val="00D45B1D"/>
    <w:rsid w:val="00D45BB2"/>
    <w:rsid w:val="00D46507"/>
    <w:rsid w:val="00D46CA3"/>
    <w:rsid w:val="00D50FBF"/>
    <w:rsid w:val="00D52204"/>
    <w:rsid w:val="00D528C6"/>
    <w:rsid w:val="00D52D21"/>
    <w:rsid w:val="00D52ECB"/>
    <w:rsid w:val="00D53C3F"/>
    <w:rsid w:val="00D571D1"/>
    <w:rsid w:val="00D576E2"/>
    <w:rsid w:val="00D61DF6"/>
    <w:rsid w:val="00D63725"/>
    <w:rsid w:val="00D63B97"/>
    <w:rsid w:val="00D63D24"/>
    <w:rsid w:val="00D65161"/>
    <w:rsid w:val="00D65275"/>
    <w:rsid w:val="00D66C1C"/>
    <w:rsid w:val="00D6709D"/>
    <w:rsid w:val="00D67C47"/>
    <w:rsid w:val="00D7001E"/>
    <w:rsid w:val="00D70577"/>
    <w:rsid w:val="00D71E11"/>
    <w:rsid w:val="00D7300D"/>
    <w:rsid w:val="00D73317"/>
    <w:rsid w:val="00D73D52"/>
    <w:rsid w:val="00D74362"/>
    <w:rsid w:val="00D7637C"/>
    <w:rsid w:val="00D7679C"/>
    <w:rsid w:val="00D76B30"/>
    <w:rsid w:val="00D76C62"/>
    <w:rsid w:val="00D77964"/>
    <w:rsid w:val="00D805BD"/>
    <w:rsid w:val="00D8066F"/>
    <w:rsid w:val="00D80B7E"/>
    <w:rsid w:val="00D81336"/>
    <w:rsid w:val="00D82B16"/>
    <w:rsid w:val="00D8360A"/>
    <w:rsid w:val="00D83F3E"/>
    <w:rsid w:val="00D84C7B"/>
    <w:rsid w:val="00D86021"/>
    <w:rsid w:val="00D861FF"/>
    <w:rsid w:val="00D87764"/>
    <w:rsid w:val="00D87F96"/>
    <w:rsid w:val="00D90ECD"/>
    <w:rsid w:val="00D91C9D"/>
    <w:rsid w:val="00D91DC3"/>
    <w:rsid w:val="00D92DB7"/>
    <w:rsid w:val="00D93E70"/>
    <w:rsid w:val="00D94B83"/>
    <w:rsid w:val="00D950DB"/>
    <w:rsid w:val="00D974CE"/>
    <w:rsid w:val="00D97B8C"/>
    <w:rsid w:val="00DA0641"/>
    <w:rsid w:val="00DA08B7"/>
    <w:rsid w:val="00DA0BEA"/>
    <w:rsid w:val="00DA1C13"/>
    <w:rsid w:val="00DA2D07"/>
    <w:rsid w:val="00DA379B"/>
    <w:rsid w:val="00DA392F"/>
    <w:rsid w:val="00DA42A8"/>
    <w:rsid w:val="00DA479D"/>
    <w:rsid w:val="00DA4943"/>
    <w:rsid w:val="00DA51F6"/>
    <w:rsid w:val="00DA5C32"/>
    <w:rsid w:val="00DA6B11"/>
    <w:rsid w:val="00DB1FB6"/>
    <w:rsid w:val="00DB3514"/>
    <w:rsid w:val="00DB3D9F"/>
    <w:rsid w:val="00DB4139"/>
    <w:rsid w:val="00DB4F0B"/>
    <w:rsid w:val="00DB67BF"/>
    <w:rsid w:val="00DB6DAC"/>
    <w:rsid w:val="00DB7014"/>
    <w:rsid w:val="00DB7621"/>
    <w:rsid w:val="00DC04E9"/>
    <w:rsid w:val="00DC0CFB"/>
    <w:rsid w:val="00DC0D34"/>
    <w:rsid w:val="00DC281C"/>
    <w:rsid w:val="00DC30D4"/>
    <w:rsid w:val="00DC3A98"/>
    <w:rsid w:val="00DC4224"/>
    <w:rsid w:val="00DC46DD"/>
    <w:rsid w:val="00DC493A"/>
    <w:rsid w:val="00DC4A07"/>
    <w:rsid w:val="00DC634D"/>
    <w:rsid w:val="00DC66F9"/>
    <w:rsid w:val="00DC7094"/>
    <w:rsid w:val="00DC75B9"/>
    <w:rsid w:val="00DC7A90"/>
    <w:rsid w:val="00DD1D6E"/>
    <w:rsid w:val="00DD266B"/>
    <w:rsid w:val="00DD2EC7"/>
    <w:rsid w:val="00DD32EF"/>
    <w:rsid w:val="00DD38BC"/>
    <w:rsid w:val="00DD3D81"/>
    <w:rsid w:val="00DD5A4C"/>
    <w:rsid w:val="00DD5FBD"/>
    <w:rsid w:val="00DD6140"/>
    <w:rsid w:val="00DD6927"/>
    <w:rsid w:val="00DD6F21"/>
    <w:rsid w:val="00DE0615"/>
    <w:rsid w:val="00DE0ADC"/>
    <w:rsid w:val="00DE32E8"/>
    <w:rsid w:val="00DE3742"/>
    <w:rsid w:val="00DE5CDF"/>
    <w:rsid w:val="00DE6B6E"/>
    <w:rsid w:val="00DE6C89"/>
    <w:rsid w:val="00DE74D7"/>
    <w:rsid w:val="00DF04D3"/>
    <w:rsid w:val="00DF13C1"/>
    <w:rsid w:val="00DF1EE2"/>
    <w:rsid w:val="00DF2698"/>
    <w:rsid w:val="00DF2A35"/>
    <w:rsid w:val="00DF490E"/>
    <w:rsid w:val="00DF4927"/>
    <w:rsid w:val="00DF5045"/>
    <w:rsid w:val="00DF60BE"/>
    <w:rsid w:val="00DF6990"/>
    <w:rsid w:val="00DF7636"/>
    <w:rsid w:val="00DF767B"/>
    <w:rsid w:val="00DF7F4E"/>
    <w:rsid w:val="00E008F4"/>
    <w:rsid w:val="00E00CEE"/>
    <w:rsid w:val="00E01FA9"/>
    <w:rsid w:val="00E03008"/>
    <w:rsid w:val="00E0349D"/>
    <w:rsid w:val="00E037A9"/>
    <w:rsid w:val="00E0441B"/>
    <w:rsid w:val="00E04458"/>
    <w:rsid w:val="00E04BED"/>
    <w:rsid w:val="00E063E1"/>
    <w:rsid w:val="00E07743"/>
    <w:rsid w:val="00E07A18"/>
    <w:rsid w:val="00E10692"/>
    <w:rsid w:val="00E10E5A"/>
    <w:rsid w:val="00E122FC"/>
    <w:rsid w:val="00E125D4"/>
    <w:rsid w:val="00E1339B"/>
    <w:rsid w:val="00E137F4"/>
    <w:rsid w:val="00E13B55"/>
    <w:rsid w:val="00E13E0E"/>
    <w:rsid w:val="00E1760C"/>
    <w:rsid w:val="00E178C1"/>
    <w:rsid w:val="00E21512"/>
    <w:rsid w:val="00E21599"/>
    <w:rsid w:val="00E21B57"/>
    <w:rsid w:val="00E21C8C"/>
    <w:rsid w:val="00E2244B"/>
    <w:rsid w:val="00E22AA2"/>
    <w:rsid w:val="00E22AC6"/>
    <w:rsid w:val="00E23F59"/>
    <w:rsid w:val="00E2433A"/>
    <w:rsid w:val="00E25C13"/>
    <w:rsid w:val="00E26AA4"/>
    <w:rsid w:val="00E27247"/>
    <w:rsid w:val="00E30C56"/>
    <w:rsid w:val="00E321D3"/>
    <w:rsid w:val="00E33021"/>
    <w:rsid w:val="00E331E8"/>
    <w:rsid w:val="00E33F74"/>
    <w:rsid w:val="00E344BE"/>
    <w:rsid w:val="00E34710"/>
    <w:rsid w:val="00E354BF"/>
    <w:rsid w:val="00E35611"/>
    <w:rsid w:val="00E35695"/>
    <w:rsid w:val="00E3710A"/>
    <w:rsid w:val="00E371DF"/>
    <w:rsid w:val="00E40532"/>
    <w:rsid w:val="00E407EC"/>
    <w:rsid w:val="00E40AFE"/>
    <w:rsid w:val="00E41D31"/>
    <w:rsid w:val="00E42123"/>
    <w:rsid w:val="00E4267F"/>
    <w:rsid w:val="00E442B4"/>
    <w:rsid w:val="00E44887"/>
    <w:rsid w:val="00E44FF2"/>
    <w:rsid w:val="00E45311"/>
    <w:rsid w:val="00E46233"/>
    <w:rsid w:val="00E462FA"/>
    <w:rsid w:val="00E46B82"/>
    <w:rsid w:val="00E510D9"/>
    <w:rsid w:val="00E518A8"/>
    <w:rsid w:val="00E52AF1"/>
    <w:rsid w:val="00E52FAB"/>
    <w:rsid w:val="00E530E1"/>
    <w:rsid w:val="00E54A7E"/>
    <w:rsid w:val="00E54CFE"/>
    <w:rsid w:val="00E5505D"/>
    <w:rsid w:val="00E55669"/>
    <w:rsid w:val="00E55755"/>
    <w:rsid w:val="00E55C3A"/>
    <w:rsid w:val="00E55E0F"/>
    <w:rsid w:val="00E568D3"/>
    <w:rsid w:val="00E5691E"/>
    <w:rsid w:val="00E57F63"/>
    <w:rsid w:val="00E60F5C"/>
    <w:rsid w:val="00E611B9"/>
    <w:rsid w:val="00E61896"/>
    <w:rsid w:val="00E619E6"/>
    <w:rsid w:val="00E61DFF"/>
    <w:rsid w:val="00E64A6F"/>
    <w:rsid w:val="00E65E11"/>
    <w:rsid w:val="00E67343"/>
    <w:rsid w:val="00E7088E"/>
    <w:rsid w:val="00E715E0"/>
    <w:rsid w:val="00E74A41"/>
    <w:rsid w:val="00E7518E"/>
    <w:rsid w:val="00E7597A"/>
    <w:rsid w:val="00E75BC2"/>
    <w:rsid w:val="00E779F2"/>
    <w:rsid w:val="00E77AD1"/>
    <w:rsid w:val="00E804E6"/>
    <w:rsid w:val="00E8076F"/>
    <w:rsid w:val="00E811D8"/>
    <w:rsid w:val="00E818EC"/>
    <w:rsid w:val="00E820DD"/>
    <w:rsid w:val="00E821DA"/>
    <w:rsid w:val="00E82CE6"/>
    <w:rsid w:val="00E832D5"/>
    <w:rsid w:val="00E83599"/>
    <w:rsid w:val="00E838EA"/>
    <w:rsid w:val="00E83C57"/>
    <w:rsid w:val="00E84803"/>
    <w:rsid w:val="00E8531E"/>
    <w:rsid w:val="00E85BEF"/>
    <w:rsid w:val="00E869C2"/>
    <w:rsid w:val="00E92703"/>
    <w:rsid w:val="00E933C1"/>
    <w:rsid w:val="00E93FD8"/>
    <w:rsid w:val="00E94244"/>
    <w:rsid w:val="00E947C5"/>
    <w:rsid w:val="00E9499D"/>
    <w:rsid w:val="00E94A1A"/>
    <w:rsid w:val="00E94C33"/>
    <w:rsid w:val="00E953C6"/>
    <w:rsid w:val="00E960B1"/>
    <w:rsid w:val="00E96201"/>
    <w:rsid w:val="00E96680"/>
    <w:rsid w:val="00E96951"/>
    <w:rsid w:val="00E978EE"/>
    <w:rsid w:val="00E97C4A"/>
    <w:rsid w:val="00E97F20"/>
    <w:rsid w:val="00EA1783"/>
    <w:rsid w:val="00EA1B41"/>
    <w:rsid w:val="00EA2A87"/>
    <w:rsid w:val="00EA2A99"/>
    <w:rsid w:val="00EA2DCC"/>
    <w:rsid w:val="00EA3A24"/>
    <w:rsid w:val="00EA45C4"/>
    <w:rsid w:val="00EA4679"/>
    <w:rsid w:val="00EA48DC"/>
    <w:rsid w:val="00EA5720"/>
    <w:rsid w:val="00EA5A4C"/>
    <w:rsid w:val="00EA5BDE"/>
    <w:rsid w:val="00EA5C2A"/>
    <w:rsid w:val="00EA6C62"/>
    <w:rsid w:val="00EA76D0"/>
    <w:rsid w:val="00EB0698"/>
    <w:rsid w:val="00EB079C"/>
    <w:rsid w:val="00EB0D8A"/>
    <w:rsid w:val="00EB13F1"/>
    <w:rsid w:val="00EB19A7"/>
    <w:rsid w:val="00EB2297"/>
    <w:rsid w:val="00EB3A18"/>
    <w:rsid w:val="00EC034E"/>
    <w:rsid w:val="00EC0F75"/>
    <w:rsid w:val="00EC1A8D"/>
    <w:rsid w:val="00EC1FDD"/>
    <w:rsid w:val="00EC27B3"/>
    <w:rsid w:val="00EC3CC9"/>
    <w:rsid w:val="00EC404D"/>
    <w:rsid w:val="00EC429E"/>
    <w:rsid w:val="00EC5084"/>
    <w:rsid w:val="00EC5DE9"/>
    <w:rsid w:val="00EC644B"/>
    <w:rsid w:val="00ED0795"/>
    <w:rsid w:val="00ED07C5"/>
    <w:rsid w:val="00ED1126"/>
    <w:rsid w:val="00ED159A"/>
    <w:rsid w:val="00ED20DC"/>
    <w:rsid w:val="00ED2610"/>
    <w:rsid w:val="00ED2F06"/>
    <w:rsid w:val="00ED3041"/>
    <w:rsid w:val="00ED3F35"/>
    <w:rsid w:val="00ED50C8"/>
    <w:rsid w:val="00ED6F30"/>
    <w:rsid w:val="00ED6F75"/>
    <w:rsid w:val="00ED79E7"/>
    <w:rsid w:val="00ED7C7B"/>
    <w:rsid w:val="00EE15DA"/>
    <w:rsid w:val="00EE294D"/>
    <w:rsid w:val="00EE47FA"/>
    <w:rsid w:val="00EE49CA"/>
    <w:rsid w:val="00EE6DB8"/>
    <w:rsid w:val="00EE78C1"/>
    <w:rsid w:val="00EE7973"/>
    <w:rsid w:val="00EF0AD8"/>
    <w:rsid w:val="00EF109C"/>
    <w:rsid w:val="00EF110A"/>
    <w:rsid w:val="00EF1C4A"/>
    <w:rsid w:val="00EF1FD5"/>
    <w:rsid w:val="00EF22D3"/>
    <w:rsid w:val="00EF263A"/>
    <w:rsid w:val="00EF27F3"/>
    <w:rsid w:val="00EF30C1"/>
    <w:rsid w:val="00EF3FEE"/>
    <w:rsid w:val="00EF5114"/>
    <w:rsid w:val="00EF54E3"/>
    <w:rsid w:val="00EF6237"/>
    <w:rsid w:val="00EF62DE"/>
    <w:rsid w:val="00EF7AF4"/>
    <w:rsid w:val="00F001FF"/>
    <w:rsid w:val="00F009C4"/>
    <w:rsid w:val="00F009EF"/>
    <w:rsid w:val="00F011DD"/>
    <w:rsid w:val="00F0168A"/>
    <w:rsid w:val="00F0224A"/>
    <w:rsid w:val="00F02437"/>
    <w:rsid w:val="00F02AE4"/>
    <w:rsid w:val="00F02E6C"/>
    <w:rsid w:val="00F04544"/>
    <w:rsid w:val="00F04C02"/>
    <w:rsid w:val="00F05A2D"/>
    <w:rsid w:val="00F06459"/>
    <w:rsid w:val="00F06DA2"/>
    <w:rsid w:val="00F078EC"/>
    <w:rsid w:val="00F109BF"/>
    <w:rsid w:val="00F11333"/>
    <w:rsid w:val="00F11BAE"/>
    <w:rsid w:val="00F135A1"/>
    <w:rsid w:val="00F142DA"/>
    <w:rsid w:val="00F143EB"/>
    <w:rsid w:val="00F14E5A"/>
    <w:rsid w:val="00F15413"/>
    <w:rsid w:val="00F172AD"/>
    <w:rsid w:val="00F2036F"/>
    <w:rsid w:val="00F20F17"/>
    <w:rsid w:val="00F2111C"/>
    <w:rsid w:val="00F23B58"/>
    <w:rsid w:val="00F23CD9"/>
    <w:rsid w:val="00F243C4"/>
    <w:rsid w:val="00F252E3"/>
    <w:rsid w:val="00F258D3"/>
    <w:rsid w:val="00F25A72"/>
    <w:rsid w:val="00F27268"/>
    <w:rsid w:val="00F27D32"/>
    <w:rsid w:val="00F30E2D"/>
    <w:rsid w:val="00F319BD"/>
    <w:rsid w:val="00F3232B"/>
    <w:rsid w:val="00F327F5"/>
    <w:rsid w:val="00F32E9A"/>
    <w:rsid w:val="00F338D9"/>
    <w:rsid w:val="00F35086"/>
    <w:rsid w:val="00F36B17"/>
    <w:rsid w:val="00F376C1"/>
    <w:rsid w:val="00F37AE1"/>
    <w:rsid w:val="00F40A3A"/>
    <w:rsid w:val="00F41114"/>
    <w:rsid w:val="00F4249F"/>
    <w:rsid w:val="00F4279F"/>
    <w:rsid w:val="00F435E0"/>
    <w:rsid w:val="00F470B3"/>
    <w:rsid w:val="00F47E18"/>
    <w:rsid w:val="00F50EB8"/>
    <w:rsid w:val="00F5211A"/>
    <w:rsid w:val="00F52364"/>
    <w:rsid w:val="00F53C04"/>
    <w:rsid w:val="00F53FB4"/>
    <w:rsid w:val="00F53FC2"/>
    <w:rsid w:val="00F54C5C"/>
    <w:rsid w:val="00F5512B"/>
    <w:rsid w:val="00F5572A"/>
    <w:rsid w:val="00F5588C"/>
    <w:rsid w:val="00F56471"/>
    <w:rsid w:val="00F567B5"/>
    <w:rsid w:val="00F56FB5"/>
    <w:rsid w:val="00F57C68"/>
    <w:rsid w:val="00F60384"/>
    <w:rsid w:val="00F60AD3"/>
    <w:rsid w:val="00F60B0F"/>
    <w:rsid w:val="00F60D10"/>
    <w:rsid w:val="00F61173"/>
    <w:rsid w:val="00F62C11"/>
    <w:rsid w:val="00F6316B"/>
    <w:rsid w:val="00F6380E"/>
    <w:rsid w:val="00F64674"/>
    <w:rsid w:val="00F65517"/>
    <w:rsid w:val="00F66436"/>
    <w:rsid w:val="00F66D31"/>
    <w:rsid w:val="00F67238"/>
    <w:rsid w:val="00F67A67"/>
    <w:rsid w:val="00F70226"/>
    <w:rsid w:val="00F722F9"/>
    <w:rsid w:val="00F727D7"/>
    <w:rsid w:val="00F72AEB"/>
    <w:rsid w:val="00F7314A"/>
    <w:rsid w:val="00F73176"/>
    <w:rsid w:val="00F73876"/>
    <w:rsid w:val="00F73D9A"/>
    <w:rsid w:val="00F74BE1"/>
    <w:rsid w:val="00F7601E"/>
    <w:rsid w:val="00F77003"/>
    <w:rsid w:val="00F77008"/>
    <w:rsid w:val="00F81C4D"/>
    <w:rsid w:val="00F82473"/>
    <w:rsid w:val="00F82B2E"/>
    <w:rsid w:val="00F83361"/>
    <w:rsid w:val="00F83A45"/>
    <w:rsid w:val="00F8504D"/>
    <w:rsid w:val="00F85ED8"/>
    <w:rsid w:val="00F86311"/>
    <w:rsid w:val="00F8760C"/>
    <w:rsid w:val="00F90A81"/>
    <w:rsid w:val="00F90E4D"/>
    <w:rsid w:val="00F91116"/>
    <w:rsid w:val="00F9263D"/>
    <w:rsid w:val="00F92C4E"/>
    <w:rsid w:val="00F9369F"/>
    <w:rsid w:val="00F94018"/>
    <w:rsid w:val="00F9432E"/>
    <w:rsid w:val="00F948A9"/>
    <w:rsid w:val="00F96241"/>
    <w:rsid w:val="00F975A3"/>
    <w:rsid w:val="00FA03DB"/>
    <w:rsid w:val="00FA0941"/>
    <w:rsid w:val="00FA098A"/>
    <w:rsid w:val="00FA0F42"/>
    <w:rsid w:val="00FA26D1"/>
    <w:rsid w:val="00FA3B66"/>
    <w:rsid w:val="00FA3F3B"/>
    <w:rsid w:val="00FA43C4"/>
    <w:rsid w:val="00FA44A4"/>
    <w:rsid w:val="00FA4C8C"/>
    <w:rsid w:val="00FA5119"/>
    <w:rsid w:val="00FA570A"/>
    <w:rsid w:val="00FA5B89"/>
    <w:rsid w:val="00FA5F9C"/>
    <w:rsid w:val="00FA6126"/>
    <w:rsid w:val="00FB067E"/>
    <w:rsid w:val="00FB10DA"/>
    <w:rsid w:val="00FB4B07"/>
    <w:rsid w:val="00FB5B4F"/>
    <w:rsid w:val="00FB62F1"/>
    <w:rsid w:val="00FB6A3F"/>
    <w:rsid w:val="00FB6B1C"/>
    <w:rsid w:val="00FC0068"/>
    <w:rsid w:val="00FC0D2D"/>
    <w:rsid w:val="00FC0DE7"/>
    <w:rsid w:val="00FC0F37"/>
    <w:rsid w:val="00FC1D57"/>
    <w:rsid w:val="00FC24A5"/>
    <w:rsid w:val="00FC295B"/>
    <w:rsid w:val="00FC38D4"/>
    <w:rsid w:val="00FC43FB"/>
    <w:rsid w:val="00FC4EE8"/>
    <w:rsid w:val="00FC68CA"/>
    <w:rsid w:val="00FC7724"/>
    <w:rsid w:val="00FD0810"/>
    <w:rsid w:val="00FD0DB4"/>
    <w:rsid w:val="00FD4F25"/>
    <w:rsid w:val="00FD4F9E"/>
    <w:rsid w:val="00FD528D"/>
    <w:rsid w:val="00FD5552"/>
    <w:rsid w:val="00FD6FA6"/>
    <w:rsid w:val="00FD7996"/>
    <w:rsid w:val="00FE092A"/>
    <w:rsid w:val="00FE1313"/>
    <w:rsid w:val="00FE1C66"/>
    <w:rsid w:val="00FE3C54"/>
    <w:rsid w:val="00FE4144"/>
    <w:rsid w:val="00FE6726"/>
    <w:rsid w:val="00FE6E8F"/>
    <w:rsid w:val="00FE7457"/>
    <w:rsid w:val="00FF04E1"/>
    <w:rsid w:val="00FF272E"/>
    <w:rsid w:val="00FF4171"/>
    <w:rsid w:val="00FF4ED6"/>
    <w:rsid w:val="00FF5311"/>
    <w:rsid w:val="00FF5A24"/>
    <w:rsid w:val="00FF7A4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95460"/>
    <w:pPr>
      <w:spacing w:before="100" w:beforeAutospacing="1" w:after="100" w:afterAutospacing="1" w:line="20" w:lineRule="atLeast"/>
      <w:jc w:val="center"/>
    </w:pPr>
    <w:rPr>
      <w:i/>
      <w:color w:val="000000"/>
      <w:sz w:val="24"/>
      <w:szCs w:val="24"/>
      <w:lang w:eastAsia="en-US"/>
    </w:rPr>
  </w:style>
  <w:style w:type="paragraph" w:styleId="Titolo1">
    <w:name w:val="heading 1"/>
    <w:basedOn w:val="Normale"/>
    <w:next w:val="Normale"/>
    <w:link w:val="Titolo1Carattere"/>
    <w:uiPriority w:val="9"/>
    <w:qFormat/>
    <w:rsid w:val="00D313D8"/>
    <w:pPr>
      <w:keepNext/>
      <w:keepLines/>
      <w:spacing w:before="480" w:after="0"/>
      <w:outlineLvl w:val="0"/>
    </w:pPr>
    <w:rPr>
      <w:rFonts w:ascii="Cambria" w:eastAsia="Times New Roman" w:hAnsi="Cambria"/>
      <w:b/>
      <w:bCs/>
      <w:color w:val="365F91"/>
      <w:sz w:val="28"/>
      <w:szCs w:val="28"/>
    </w:rPr>
  </w:style>
  <w:style w:type="paragraph" w:styleId="Titolo2">
    <w:name w:val="heading 2"/>
    <w:basedOn w:val="Normale"/>
    <w:next w:val="Normale"/>
    <w:link w:val="Titolo2Carattere"/>
    <w:uiPriority w:val="9"/>
    <w:unhideWhenUsed/>
    <w:qFormat/>
    <w:rsid w:val="00D313D8"/>
    <w:pPr>
      <w:keepNext/>
      <w:keepLines/>
      <w:spacing w:before="200" w:after="0"/>
      <w:outlineLvl w:val="1"/>
    </w:pPr>
    <w:rPr>
      <w:rFonts w:ascii="Cambria" w:eastAsia="Times New Roman" w:hAnsi="Cambria"/>
      <w:b/>
      <w:bCs/>
      <w:color w:val="4F81BD"/>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A42A8"/>
    <w:pPr>
      <w:tabs>
        <w:tab w:val="center" w:pos="4819"/>
        <w:tab w:val="right" w:pos="9638"/>
      </w:tabs>
      <w:spacing w:before="0" w:after="0"/>
    </w:pPr>
  </w:style>
  <w:style w:type="character" w:customStyle="1" w:styleId="IntestazioneCarattere">
    <w:name w:val="Intestazione Carattere"/>
    <w:basedOn w:val="Carpredefinitoparagrafo"/>
    <w:link w:val="Intestazione"/>
    <w:uiPriority w:val="99"/>
    <w:rsid w:val="00DA42A8"/>
  </w:style>
  <w:style w:type="paragraph" w:styleId="Pidipagina">
    <w:name w:val="footer"/>
    <w:basedOn w:val="Normale"/>
    <w:link w:val="PidipaginaCarattere"/>
    <w:uiPriority w:val="99"/>
    <w:unhideWhenUsed/>
    <w:rsid w:val="00DA42A8"/>
    <w:pPr>
      <w:tabs>
        <w:tab w:val="center" w:pos="4819"/>
        <w:tab w:val="right" w:pos="9638"/>
      </w:tabs>
      <w:spacing w:before="0" w:after="0"/>
    </w:pPr>
  </w:style>
  <w:style w:type="character" w:customStyle="1" w:styleId="PidipaginaCarattere">
    <w:name w:val="Piè di pagina Carattere"/>
    <w:basedOn w:val="Carpredefinitoparagrafo"/>
    <w:link w:val="Pidipagina"/>
    <w:uiPriority w:val="99"/>
    <w:rsid w:val="00DA42A8"/>
  </w:style>
  <w:style w:type="paragraph" w:styleId="Testofumetto">
    <w:name w:val="Balloon Text"/>
    <w:basedOn w:val="Normale"/>
    <w:link w:val="TestofumettoCarattere"/>
    <w:uiPriority w:val="99"/>
    <w:semiHidden/>
    <w:unhideWhenUsed/>
    <w:rsid w:val="00DE5CDF"/>
    <w:pPr>
      <w:spacing w:before="0"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E5CDF"/>
    <w:rPr>
      <w:rFonts w:ascii="Tahoma" w:hAnsi="Tahoma" w:cs="Tahoma"/>
      <w:sz w:val="16"/>
      <w:szCs w:val="16"/>
    </w:rPr>
  </w:style>
  <w:style w:type="character" w:customStyle="1" w:styleId="Titolo1Carattere">
    <w:name w:val="Titolo 1 Carattere"/>
    <w:basedOn w:val="Carpredefinitoparagrafo"/>
    <w:link w:val="Titolo1"/>
    <w:uiPriority w:val="9"/>
    <w:rsid w:val="00D313D8"/>
    <w:rPr>
      <w:rFonts w:ascii="Cambria" w:eastAsia="Times New Roman" w:hAnsi="Cambria" w:cs="Times New Roman"/>
      <w:b/>
      <w:bCs/>
      <w:color w:val="365F91"/>
      <w:sz w:val="28"/>
      <w:szCs w:val="28"/>
    </w:rPr>
  </w:style>
  <w:style w:type="paragraph" w:styleId="Titolosommario">
    <w:name w:val="TOC Heading"/>
    <w:basedOn w:val="Titolo1"/>
    <w:next w:val="Normale"/>
    <w:uiPriority w:val="39"/>
    <w:semiHidden/>
    <w:unhideWhenUsed/>
    <w:qFormat/>
    <w:rsid w:val="00D313D8"/>
    <w:pPr>
      <w:spacing w:beforeAutospacing="0" w:afterAutospacing="0" w:line="276" w:lineRule="auto"/>
      <w:jc w:val="left"/>
      <w:outlineLvl w:val="9"/>
    </w:pPr>
  </w:style>
  <w:style w:type="paragraph" w:styleId="Sommario2">
    <w:name w:val="toc 2"/>
    <w:basedOn w:val="Normale"/>
    <w:next w:val="Normale"/>
    <w:autoRedefine/>
    <w:uiPriority w:val="39"/>
    <w:semiHidden/>
    <w:unhideWhenUsed/>
    <w:qFormat/>
    <w:rsid w:val="00D313D8"/>
    <w:pPr>
      <w:spacing w:before="0" w:beforeAutospacing="0" w:afterAutospacing="0" w:line="276" w:lineRule="auto"/>
      <w:ind w:left="220"/>
      <w:jc w:val="left"/>
    </w:pPr>
    <w:rPr>
      <w:rFonts w:ascii="Calibri" w:eastAsia="Times New Roman" w:hAnsi="Calibri"/>
      <w:color w:val="auto"/>
      <w:sz w:val="22"/>
      <w:szCs w:val="22"/>
    </w:rPr>
  </w:style>
  <w:style w:type="paragraph" w:styleId="Sommario1">
    <w:name w:val="toc 1"/>
    <w:basedOn w:val="Normale"/>
    <w:next w:val="Normale"/>
    <w:autoRedefine/>
    <w:uiPriority w:val="39"/>
    <w:semiHidden/>
    <w:unhideWhenUsed/>
    <w:qFormat/>
    <w:rsid w:val="00D313D8"/>
    <w:pPr>
      <w:spacing w:before="0" w:beforeAutospacing="0" w:afterAutospacing="0" w:line="276" w:lineRule="auto"/>
      <w:jc w:val="left"/>
    </w:pPr>
    <w:rPr>
      <w:rFonts w:ascii="Calibri" w:eastAsia="Times New Roman" w:hAnsi="Calibri"/>
      <w:color w:val="auto"/>
      <w:sz w:val="22"/>
      <w:szCs w:val="22"/>
    </w:rPr>
  </w:style>
  <w:style w:type="paragraph" w:styleId="Sommario3">
    <w:name w:val="toc 3"/>
    <w:basedOn w:val="Normale"/>
    <w:next w:val="Normale"/>
    <w:autoRedefine/>
    <w:uiPriority w:val="39"/>
    <w:semiHidden/>
    <w:unhideWhenUsed/>
    <w:qFormat/>
    <w:rsid w:val="00D313D8"/>
    <w:pPr>
      <w:spacing w:before="0" w:beforeAutospacing="0" w:afterAutospacing="0" w:line="276" w:lineRule="auto"/>
      <w:ind w:left="440"/>
      <w:jc w:val="left"/>
    </w:pPr>
    <w:rPr>
      <w:rFonts w:ascii="Calibri" w:eastAsia="Times New Roman" w:hAnsi="Calibri"/>
      <w:color w:val="auto"/>
      <w:sz w:val="22"/>
      <w:szCs w:val="22"/>
    </w:rPr>
  </w:style>
  <w:style w:type="character" w:customStyle="1" w:styleId="Titolo2Carattere">
    <w:name w:val="Titolo 2 Carattere"/>
    <w:basedOn w:val="Carpredefinitoparagrafo"/>
    <w:link w:val="Titolo2"/>
    <w:uiPriority w:val="9"/>
    <w:rsid w:val="00D313D8"/>
    <w:rPr>
      <w:rFonts w:ascii="Cambria" w:eastAsia="Times New Roman" w:hAnsi="Cambria" w:cs="Times New Roman"/>
      <w:b/>
      <w:bCs/>
      <w:color w:val="4F81BD"/>
      <w:sz w:val="26"/>
      <w:szCs w:val="26"/>
    </w:rPr>
  </w:style>
  <w:style w:type="paragraph" w:styleId="Paragrafoelenco">
    <w:name w:val="List Paragraph"/>
    <w:basedOn w:val="Normale"/>
    <w:uiPriority w:val="34"/>
    <w:qFormat/>
    <w:rsid w:val="00C4669D"/>
    <w:pPr>
      <w:ind w:left="720"/>
      <w:contextualSpacing/>
    </w:pPr>
  </w:style>
  <w:style w:type="paragraph" w:styleId="Nessunaspaziatura">
    <w:name w:val="No Spacing"/>
    <w:uiPriority w:val="1"/>
    <w:qFormat/>
    <w:rsid w:val="008A474F"/>
    <w:pPr>
      <w:spacing w:before="100" w:beforeAutospacing="1" w:afterAutospacing="1" w:line="20" w:lineRule="atLeast"/>
      <w:jc w:val="center"/>
    </w:pPr>
    <w:rPr>
      <w:i/>
      <w:color w:val="000000"/>
      <w:sz w:val="24"/>
      <w:szCs w:val="24"/>
      <w:lang w:eastAsia="en-US"/>
    </w:rPr>
  </w:style>
  <w:style w:type="character" w:styleId="Enfasicorsivo">
    <w:name w:val="Emphasis"/>
    <w:basedOn w:val="Carpredefinitoparagrafo"/>
    <w:uiPriority w:val="20"/>
    <w:qFormat/>
    <w:rsid w:val="00D53C3F"/>
    <w:rPr>
      <w:i/>
      <w:iCs/>
    </w:rPr>
  </w:style>
  <w:style w:type="paragraph" w:styleId="NormaleWeb">
    <w:name w:val="Normal (Web)"/>
    <w:basedOn w:val="Normale"/>
    <w:uiPriority w:val="99"/>
    <w:semiHidden/>
    <w:unhideWhenUsed/>
    <w:rsid w:val="00485DBB"/>
    <w:pPr>
      <w:spacing w:line="240" w:lineRule="auto"/>
      <w:jc w:val="left"/>
    </w:pPr>
    <w:rPr>
      <w:rFonts w:eastAsia="Times New Roman"/>
      <w:bCs/>
      <w:color w:val="auto"/>
      <w:lang w:eastAsia="it-IT"/>
    </w:rPr>
  </w:style>
  <w:style w:type="paragraph" w:styleId="Didascalia">
    <w:name w:val="caption"/>
    <w:basedOn w:val="Normale"/>
    <w:next w:val="Normale"/>
    <w:uiPriority w:val="35"/>
    <w:unhideWhenUsed/>
    <w:qFormat/>
    <w:rsid w:val="00316172"/>
    <w:rPr>
      <w:b/>
      <w:bCs/>
      <w:sz w:val="20"/>
      <w:szCs w:val="20"/>
    </w:rPr>
  </w:style>
  <w:style w:type="character" w:customStyle="1" w:styleId="sbmessagebody">
    <w:name w:val="sb_messagebody"/>
    <w:basedOn w:val="Carpredefinitoparagrafo"/>
    <w:rsid w:val="009964C7"/>
  </w:style>
  <w:style w:type="character" w:styleId="Collegamentoipertestuale">
    <w:name w:val="Hyperlink"/>
    <w:basedOn w:val="Carpredefinitoparagrafo"/>
    <w:semiHidden/>
    <w:rsid w:val="009964C7"/>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1942312">
      <w:bodyDiv w:val="1"/>
      <w:marLeft w:val="0"/>
      <w:marRight w:val="0"/>
      <w:marTop w:val="0"/>
      <w:marBottom w:val="0"/>
      <w:divBdr>
        <w:top w:val="none" w:sz="0" w:space="0" w:color="auto"/>
        <w:left w:val="none" w:sz="0" w:space="0" w:color="auto"/>
        <w:bottom w:val="none" w:sz="0" w:space="0" w:color="auto"/>
        <w:right w:val="none" w:sz="0" w:space="0" w:color="auto"/>
      </w:divBdr>
    </w:div>
    <w:div w:id="1047989069">
      <w:bodyDiv w:val="1"/>
      <w:marLeft w:val="0"/>
      <w:marRight w:val="0"/>
      <w:marTop w:val="0"/>
      <w:marBottom w:val="0"/>
      <w:divBdr>
        <w:top w:val="none" w:sz="0" w:space="0" w:color="auto"/>
        <w:left w:val="none" w:sz="0" w:space="0" w:color="auto"/>
        <w:bottom w:val="none" w:sz="0" w:space="0" w:color="auto"/>
        <w:right w:val="none" w:sz="0" w:space="0" w:color="auto"/>
      </w:divBdr>
    </w:div>
    <w:div w:id="1188327010">
      <w:bodyDiv w:val="1"/>
      <w:marLeft w:val="0"/>
      <w:marRight w:val="0"/>
      <w:marTop w:val="0"/>
      <w:marBottom w:val="0"/>
      <w:divBdr>
        <w:top w:val="none" w:sz="0" w:space="0" w:color="auto"/>
        <w:left w:val="none" w:sz="0" w:space="0" w:color="auto"/>
        <w:bottom w:val="none" w:sz="0" w:space="0" w:color="auto"/>
        <w:right w:val="none" w:sz="0" w:space="0" w:color="auto"/>
      </w:divBdr>
    </w:div>
    <w:div w:id="1254241342">
      <w:bodyDiv w:val="1"/>
      <w:marLeft w:val="0"/>
      <w:marRight w:val="0"/>
      <w:marTop w:val="0"/>
      <w:marBottom w:val="0"/>
      <w:divBdr>
        <w:top w:val="none" w:sz="0" w:space="0" w:color="auto"/>
        <w:left w:val="none" w:sz="0" w:space="0" w:color="auto"/>
        <w:bottom w:val="none" w:sz="0" w:space="0" w:color="auto"/>
        <w:right w:val="none" w:sz="0" w:space="0" w:color="auto"/>
      </w:divBdr>
    </w:div>
    <w:div w:id="1433164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footer" Target="footer1.xml"/><Relationship Id="rId34" Type="http://schemas.openxmlformats.org/officeDocument/2006/relationships/image" Target="media/image24.jpeg"/><Relationship Id="rId42"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29" Type="http://schemas.openxmlformats.org/officeDocument/2006/relationships/image" Target="media/image19.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s>
</file>

<file path=word/_rels/settings.xml.rels><?xml version="1.0" encoding="UTF-8" standalone="yes"?>
<Relationships xmlns="http://schemas.openxmlformats.org/package/2006/relationships"><Relationship Id="rId1" Type="http://schemas.openxmlformats.org/officeDocument/2006/relationships/attachedTemplate" Target="file:///G:\Fuori%20rotta\Fuori%20rotta.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C00D32-E826-49DF-9BDE-553FD6935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Fuori rotta</Template>
  <TotalTime>4</TotalTime>
  <Pages>1</Pages>
  <Words>63487</Words>
  <Characters>361881</Characters>
  <Application>Microsoft Office Word</Application>
  <DocSecurity>0</DocSecurity>
  <Lines>3015</Lines>
  <Paragraphs>849</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424519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joy</dc:creator>
  <cp:lastModifiedBy>user</cp:lastModifiedBy>
  <cp:revision>6</cp:revision>
  <dcterms:created xsi:type="dcterms:W3CDTF">2011-08-24T18:27:00Z</dcterms:created>
  <dcterms:modified xsi:type="dcterms:W3CDTF">2018-01-28T14:53:00Z</dcterms:modified>
</cp:coreProperties>
</file>